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e54d" w14:paraId="68ae54d" w:rsidRDefault="00DE5048" w:rsidP="00DE5048" w:rsidR="00DE5048" w:rsidRPr="00D76591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D76591">
        <w:rPr>
          <w:noProof/>
          <w:sz w:val="24"/>
          <w:szCs w:val="24"/>
        </w:rPr>
        <w:t xml:space="preserve">            </w:t>
      </w:r>
      <w:r w:rsidRPr="00D76591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591">
        <w:rPr>
          <w:noProof/>
          <w:sz w:val="24"/>
          <w:szCs w:val="24"/>
        </w:rPr>
        <w:t xml:space="preserve">         </w:t>
      </w:r>
    </w:p>
    <w:p w:rsidRDefault="00DE5048" w:rsidP="00DE5048" w:rsidR="00DE5048" w:rsidRPr="00D76591">
      <w:pPr>
        <w:ind w:firstLine="708"/>
        <w:rPr>
          <w:noProof/>
          <w:sz w:val="24"/>
          <w:szCs w:val="24"/>
        </w:rPr>
      </w:pPr>
      <w:r w:rsidRPr="00D76591">
        <w:rPr>
          <w:noProof/>
          <w:sz w:val="24"/>
          <w:szCs w:val="24"/>
        </w:rPr>
        <w:t>REPUBLIKA HRVATSKA</w:t>
      </w:r>
    </w:p>
    <w:p w:rsidRDefault="00DE5048" w:rsidP="00DE5048" w:rsidR="00DE5048" w:rsidRPr="00D76591">
      <w:pPr>
        <w:rPr>
          <w:noProof/>
          <w:sz w:val="24"/>
          <w:szCs w:val="24"/>
        </w:rPr>
      </w:pPr>
      <w:r w:rsidRPr="00D76591">
        <w:rPr>
          <w:noProof/>
          <w:sz w:val="24"/>
          <w:szCs w:val="24"/>
        </w:rPr>
        <w:t xml:space="preserve">  </w:t>
      </w:r>
      <w:r w:rsidRPr="00D76591">
        <w:rPr>
          <w:noProof/>
          <w:sz w:val="24"/>
          <w:szCs w:val="24"/>
        </w:rPr>
        <w:tab/>
        <w:t>Trgovački sud u Zagrebu</w:t>
      </w:r>
    </w:p>
    <w:p w:rsidRDefault="00DE5048" w:rsidP="00915D8C" w:rsidR="00DE5048" w:rsidRPr="00915D8C">
      <w:pPr>
        <w:pStyle w:val="TableContents"/>
        <w:widowControl/>
        <w:suppressLineNumbers w:val="false"/>
        <w:suppressAutoHyphens w:val="false"/>
        <w:autoSpaceDN/>
        <w:textAlignment w:val="auto"/>
        <w:rPr>
          <w:rFonts w:cs="Times New Roman" w:eastAsia="Times New Roman"/>
          <w:noProof/>
          <w:kern w:val="0"/>
        </w:rPr>
      </w:pPr>
      <w:r w:rsidRPr="00915D8C">
        <w:rPr>
          <w:rFonts w:cs="Times New Roman" w:eastAsia="Times New Roman"/>
          <w:noProof/>
          <w:kern w:val="0"/>
        </w:rPr>
        <w:t xml:space="preserve">    </w:t>
      </w:r>
      <w:r w:rsidRPr="00915D8C">
        <w:rPr>
          <w:rFonts w:cs="Times New Roman" w:eastAsia="Times New Roman"/>
          <w:noProof/>
          <w:kern w:val="0"/>
        </w:rPr>
        <w:tab/>
        <w:t xml:space="preserve">Zagreb, Amruševa 2 </w:t>
      </w:r>
    </w:p>
    <w:p w:rsidRDefault="00915D8C" w:rsidP="00915D8C" w:rsidR="00DE5048" w:rsidRPr="00D76591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48.St-3029/17</w:t>
      </w:r>
    </w:p>
    <w:p w:rsidRDefault="00DE5048" w:rsidP="00DE5048" w:rsidR="00DE5048" w:rsidRPr="00D76591">
      <w:pPr>
        <w:jc w:val="right"/>
        <w:rPr>
          <w:sz w:val="24"/>
          <w:szCs w:val="24"/>
        </w:rPr>
      </w:pPr>
    </w:p>
    <w:p w:rsidRDefault="00DE5048" w:rsidP="00DE5048" w:rsidR="00DE5048" w:rsidRPr="00D76591">
      <w:pPr>
        <w:jc w:val="center"/>
        <w:rPr>
          <w:sz w:val="24"/>
          <w:szCs w:val="24"/>
        </w:rPr>
      </w:pPr>
      <w:r w:rsidRPr="00D76591">
        <w:rPr>
          <w:sz w:val="24"/>
          <w:szCs w:val="24"/>
        </w:rPr>
        <w:t xml:space="preserve">U  I M E  R E P U B L I K E  H R V A T S K E </w:t>
      </w:r>
    </w:p>
    <w:p w:rsidRDefault="00DE5048" w:rsidP="00DE5048" w:rsidR="00DE5048" w:rsidRPr="00D76591">
      <w:pPr>
        <w:jc w:val="center"/>
        <w:rPr>
          <w:sz w:val="24"/>
          <w:szCs w:val="24"/>
        </w:rPr>
      </w:pPr>
    </w:p>
    <w:p w:rsidRDefault="00DE5048" w:rsidP="00DE5048" w:rsidR="00DE5048" w:rsidRPr="00D7659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76591">
        <w:rPr>
          <w:sz w:val="24"/>
          <w:szCs w:val="24"/>
        </w:rPr>
        <w:t>R J E Š E NJ E</w:t>
      </w:r>
    </w:p>
    <w:p w:rsidRDefault="00DE5048" w:rsidP="00DE5048" w:rsidR="00DE5048" w:rsidRPr="00D76591">
      <w:pPr>
        <w:jc w:val="center"/>
        <w:rPr>
          <w:b/>
          <w:sz w:val="24"/>
          <w:szCs w:val="24"/>
        </w:rPr>
      </w:pPr>
    </w:p>
    <w:p w:rsidRDefault="00DE5048" w:rsidP="00DE5048" w:rsidR="00DE5048" w:rsidRPr="00D76591">
      <w:pPr>
        <w:ind w:firstLine="702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TRGOVAČKI SUD U ZAGREBU po sucu tog suda Vesni Sremac Šoštar, kao sucu pojedincu, u predstečajnom postupku nad dužnikom </w:t>
      </w:r>
      <w:r w:rsidRPr="00D76591">
        <w:rPr>
          <w:noProof/>
          <w:sz w:val="24"/>
          <w:szCs w:val="24"/>
        </w:rPr>
        <w:t>e-Kolektor d.o.o., Zagreb, Slavonska avenija 58, OIB: 50538578553</w:t>
      </w:r>
      <w:r w:rsidRPr="00D76591">
        <w:rPr>
          <w:sz w:val="24"/>
          <w:szCs w:val="24"/>
        </w:rPr>
        <w:t xml:space="preserve">, dana 11. srpnja 2018. godine </w:t>
      </w:r>
    </w:p>
    <w:p w:rsidRDefault="00DE5048" w:rsidP="00DE5048" w:rsidR="00DE5048" w:rsidRPr="00D76591">
      <w:pPr>
        <w:jc w:val="both"/>
        <w:rPr>
          <w:sz w:val="24"/>
          <w:szCs w:val="24"/>
        </w:rPr>
      </w:pPr>
    </w:p>
    <w:p w:rsidRDefault="00DE5048" w:rsidP="00DE5048" w:rsidR="00DE5048" w:rsidRPr="00D76591">
      <w:pPr>
        <w:jc w:val="center"/>
        <w:rPr>
          <w:noProof/>
          <w:sz w:val="24"/>
          <w:szCs w:val="24"/>
        </w:rPr>
      </w:pPr>
      <w:r w:rsidRPr="00D76591">
        <w:rPr>
          <w:noProof/>
          <w:sz w:val="24"/>
          <w:szCs w:val="24"/>
        </w:rPr>
        <w:t>r i j e š i o  j e</w:t>
      </w:r>
    </w:p>
    <w:p w:rsidRDefault="00DE5048" w:rsidP="00DE5048" w:rsidR="00DE5048" w:rsidRPr="00D76591">
      <w:pPr>
        <w:rPr>
          <w:noProof/>
          <w:sz w:val="24"/>
          <w:szCs w:val="24"/>
        </w:rPr>
      </w:pPr>
    </w:p>
    <w:p w:rsidRDefault="00DE5048" w:rsidP="00AD71D7" w:rsidR="00DE5048" w:rsidRPr="00D7659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Utvrđuje se da su vjerovnici na ročištu za glasovanje 11. srpnja 2018. prihvatili plan        restrukturiranja dužnika </w:t>
      </w:r>
      <w:r w:rsidRPr="00D76591">
        <w:rPr>
          <w:noProof/>
          <w:sz w:val="24"/>
          <w:szCs w:val="24"/>
        </w:rPr>
        <w:t>e-Kolektor d.o.o., Zagreb, Slavonska avenija 58, OIB: 50538578553</w:t>
      </w:r>
    </w:p>
    <w:p w:rsidRDefault="00DE5048" w:rsidP="00DE5048" w:rsidR="00DE5048" w:rsidRPr="00D76591">
      <w:pPr>
        <w:ind w:firstLine="708"/>
        <w:jc w:val="both"/>
        <w:rPr>
          <w:sz w:val="24"/>
          <w:szCs w:val="24"/>
        </w:rPr>
      </w:pPr>
    </w:p>
    <w:p w:rsidRDefault="00DE5048" w:rsidP="001A215B" w:rsidR="001A215B" w:rsidRPr="00D7659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Potvrđuje se Predstečajni sporazum sa sljedećom provedbenom osnovom: </w:t>
      </w:r>
    </w:p>
    <w:p w:rsidRDefault="001A215B" w:rsidP="001A215B" w:rsidR="001A215B" w:rsidRPr="00D76591">
      <w:pPr>
        <w:ind w:left="708"/>
        <w:jc w:val="both"/>
        <w:rPr>
          <w:sz w:val="24"/>
          <w:szCs w:val="24"/>
        </w:rPr>
      </w:pPr>
    </w:p>
    <w:p w:rsidRDefault="005E0996" w:rsidP="001A215B" w:rsidR="001A215B" w:rsidRPr="00D76591">
      <w:pPr>
        <w:ind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Analiza svih tražbina prema visini i vrsti (tražbine radnika i prijašnjih dužnikovih radnika, izlučna prava, razlučna prava, tražbine za koje se vodi postupak, neosigurane tražbine i druge tražbine) sukladno članku 27 stavak 1. točka 7. Stečajnog zakona:</w:t>
      </w:r>
    </w:p>
    <w:p w:rsidRDefault="001A215B" w:rsidP="001A215B" w:rsidR="001A215B" w:rsidRPr="00D76591">
      <w:pPr>
        <w:ind w:left="708"/>
        <w:jc w:val="both"/>
        <w:rPr>
          <w:sz w:val="24"/>
          <w:szCs w:val="24"/>
        </w:rPr>
      </w:pPr>
    </w:p>
    <w:p w:rsidRDefault="005E0996" w:rsidP="001A215B" w:rsidR="001A215B" w:rsidRPr="00D76591">
      <w:pPr>
        <w:ind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Da bi Dužnik moglo nastaviti poslovati potrebna je financijska konsolidacija koja podrazumijeva:</w:t>
      </w:r>
    </w:p>
    <w:p w:rsidRDefault="005E0996" w:rsidP="001A215B" w:rsidR="001A215B" w:rsidRPr="00D76591">
      <w:pPr>
        <w:ind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a) reguliranje obveza prema financijskim institucijama </w:t>
      </w:r>
    </w:p>
    <w:p w:rsidRDefault="005E0996" w:rsidP="001A215B" w:rsidR="001A215B" w:rsidRPr="00D76591">
      <w:pPr>
        <w:ind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b) reguliranje neizmirenih obveza prema državi po osnovi poreza i doprinosa, </w:t>
      </w:r>
    </w:p>
    <w:p w:rsidRDefault="005E0996" w:rsidP="001A215B" w:rsidR="001A215B" w:rsidRPr="00D76591">
      <w:pPr>
        <w:ind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c) reguliranje neizmirenih obveza koje su nastale prema ostalim vjerovnicima, kako slijedi:</w:t>
      </w:r>
    </w:p>
    <w:p w:rsidRDefault="005E0996" w:rsidP="001A215B" w:rsidR="005E0996" w:rsidRPr="00D76591">
      <w:pPr>
        <w:ind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U slijedećoj tablici prikazane su </w:t>
      </w:r>
      <w:r w:rsidRPr="00D76591">
        <w:rPr>
          <w:b/>
          <w:sz w:val="24"/>
          <w:szCs w:val="24"/>
          <w:u w:val="single"/>
        </w:rPr>
        <w:t xml:space="preserve">tražbine vjerovnika na dan 14.11.2017. godine </w:t>
      </w:r>
      <w:r w:rsidRPr="00D76591">
        <w:rPr>
          <w:sz w:val="24"/>
          <w:szCs w:val="24"/>
        </w:rPr>
        <w:t>podijeljene u skupine sukladno članku 27. i 308. Stečajnog zakona.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noProof/>
          <w:sz w:val="24"/>
          <w:szCs w:val="24"/>
        </w:rPr>
        <w:drawing>
          <wp:inline distR="0" distL="0" distB="0" distT="0">
            <wp:extent cy="1314450" cx="6629400"/>
            <wp:effectExtent b="0" r="0" t="0" l="0"/>
            <wp:docPr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14450" cx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15B" w:rsidP="001A215B" w:rsidR="001A215B" w:rsidRPr="00D76591">
      <w:pPr>
        <w:spacing w:after="120"/>
        <w:rPr>
          <w:noProof/>
          <w:sz w:val="24"/>
          <w:szCs w:val="24"/>
        </w:rPr>
      </w:pPr>
    </w:p>
    <w:p w:rsidRDefault="005E0996" w:rsidP="001A215B" w:rsidR="001A215B" w:rsidRPr="00D76591">
      <w:pPr>
        <w:spacing w:after="120"/>
        <w:rPr>
          <w:b/>
          <w:sz w:val="24"/>
          <w:szCs w:val="24"/>
        </w:rPr>
      </w:pPr>
      <w:r w:rsidRPr="00D76591">
        <w:rPr>
          <w:noProof/>
          <w:sz w:val="24"/>
          <w:szCs w:val="24"/>
        </w:rPr>
        <w:lastRenderedPageBreak/>
        <w:drawing>
          <wp:inline distR="0" distL="0" distB="0" distT="0">
            <wp:extent cy="1333500" cx="6629400"/>
            <wp:effectExtent b="0" r="0" t="0" l="0"/>
            <wp:docPr name="Picture 5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3500" cx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Toc499547177" w:id="1"/>
    </w:p>
    <w:p w:rsidRDefault="005E0996" w:rsidP="001A215B" w:rsidR="001A215B" w:rsidRPr="00D76591">
      <w:pPr>
        <w:pStyle w:val="Odlomakpopisa"/>
        <w:numPr>
          <w:ilvl w:val="2"/>
          <w:numId w:val="1"/>
        </w:numPr>
        <w:spacing w:after="120"/>
        <w:rPr>
          <w:sz w:val="24"/>
          <w:szCs w:val="24"/>
        </w:rPr>
      </w:pPr>
      <w:r w:rsidRPr="00D76591">
        <w:rPr>
          <w:b/>
          <w:sz w:val="24"/>
          <w:szCs w:val="24"/>
        </w:rPr>
        <w:t>Tražbine radnika</w:t>
      </w:r>
      <w:bookmarkEnd w:id="1"/>
      <w:r w:rsidRPr="00D76591">
        <w:rPr>
          <w:b/>
          <w:sz w:val="24"/>
          <w:szCs w:val="24"/>
        </w:rPr>
        <w:t xml:space="preserve"> </w:t>
      </w:r>
    </w:p>
    <w:p w:rsidRDefault="005E0996" w:rsidP="001A215B" w:rsidR="005E0996" w:rsidRPr="00D76591">
      <w:pPr>
        <w:spacing w:after="120"/>
        <w:ind w:left="708"/>
        <w:rPr>
          <w:sz w:val="24"/>
          <w:szCs w:val="24"/>
        </w:rPr>
      </w:pPr>
      <w:r w:rsidRPr="00D76591">
        <w:rPr>
          <w:sz w:val="24"/>
          <w:szCs w:val="24"/>
        </w:rPr>
        <w:t xml:space="preserve">Tražbine radnika i prijašnjih dužnikovih radnika obuhvaćaju obveze za poreze i doprinose iz plaća i iznose </w:t>
      </w:r>
      <w:r w:rsidRPr="00D76591">
        <w:rPr>
          <w:b/>
          <w:sz w:val="24"/>
          <w:szCs w:val="24"/>
        </w:rPr>
        <w:t>642.369,64 kn</w:t>
      </w:r>
      <w:r w:rsidRPr="00D76591">
        <w:rPr>
          <w:sz w:val="24"/>
          <w:szCs w:val="24"/>
        </w:rPr>
        <w:t xml:space="preserve"> I prikazane su u slijedećoj tablici.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256"/>
        <w:gridCol w:w="2030"/>
        <w:gridCol w:w="3829"/>
        <w:gridCol w:w="1536"/>
        <w:gridCol w:w="1296"/>
      </w:tblGrid>
      <w:tr w:rsidTr="005E0996" w:rsidR="00D76591" w:rsidRPr="00D76591">
        <w:trPr>
          <w:trHeight w:val="600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MatBr</w:t>
            </w:r>
          </w:p>
        </w:tc>
        <w:tc>
          <w:tcPr>
            <w:tcW w:type="pct" w:w="1179"/>
            <w:tcBorders>
              <w:top w:val="nil"/>
              <w:left w:space="0" w:sz="4" w:color="auto" w:val="single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Prezime i ime</w:t>
            </w:r>
          </w:p>
        </w:tc>
        <w:tc>
          <w:tcPr>
            <w:tcW w:type="pct" w:w="2161"/>
            <w:tcBorders>
              <w:top w:val="nil"/>
              <w:left w:space="0" w:sz="4" w:color="auto" w:val="single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607"/>
            <w:tcBorders>
              <w:top w:val="nil"/>
              <w:left w:space="0" w:sz="4" w:color="auto" w:val="single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type="pct" w:w="583"/>
            <w:tcBorders>
              <w:top w:val="nil"/>
              <w:left w:space="0" w:sz="4" w:color="auto" w:val="single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Ukupno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ALILI DEMIR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SV.VINKA PAULSKOG 17, ZADAR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23860317660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4.272,88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ANTIĆ ROKI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IVANE LANG 14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27790599726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6.507,34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BABIĆ MARIN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ULICA VLADIMIRA VARIĆAKA 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05428222216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BABIĆ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GODINJAK 116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00857230486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2.356,74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BAKMAZ ZORAN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GRUŠKA 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33527531756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5.917,08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BASTALEC KATICA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BLAŠKOVEC, VUKOVA 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35442465497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BASTALEC NIKICA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BLAŠKOVEC, BLAŠKOVEČKA 54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79175338718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1.742,83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BATINIĆ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VINKOVCI, DUGA ULICA 116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55590869116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Berišić Marijo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JUŽNA 70 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21137450367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2.383,52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BERTINA MARIN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OBOROVO, SAVSKA 21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48118255619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2.131,68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Bikić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KARAKAŠICA, KARAKAŠICA 64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11334578004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BILIĆ MIRKO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DOBRIŠE CESARIĆA 55,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35199081767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BIŠKUP DARKO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GORNJA LOMNICA, STANKA VRAZA 22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25956422715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5.210,88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BLAŽEVIĆ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MILANOVAC, 30. SVIBNJA 43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59837778591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BLAŽEVIĆ MARKO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BRANOVEČKA CESTA 252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98044844954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BOBEK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3. PILE 34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66574770811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BODRI MARIJAN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MAHOVO 134, MARTINSKA VES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33377238466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6.048,74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BOJIĆ DARKO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DONJA KUPČINA 38, PISAROVINA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56555792442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4.222,51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Božić Domagoj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SASI 3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27031459103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1.093,97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BREULJ DAMIR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GOSPIĆ, SENJSKIH ŽRTAVA 15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61218093363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4.441,33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438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BRIŠEVAC MIROSLAV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I. RESNIK 90C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24441255622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BRKIĆ MARKO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BOŽIDARA MAGOVCA 155,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03843888744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BUKAČ DARIO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ZADAR, PETRA SVAČIĆA 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04644258590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5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Bukal Stjepan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BREZJE MIHOLEČKO, BREZJE MIHOLEČKO 51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06479339084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2.058,96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BULJAN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BITELIĆ 79, HRVACE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86479100324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1.069,25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Cifrek Alen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SROKI, DONJI SROKI 32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95058376009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Cindori Anđelko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REMETINEC, REMETINEC 180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66630823673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1.255,51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CINDRIĆ BARBARA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OSIJEK, VUKOVARSKA 143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28260411889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1.696,32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CRNJAC ZVONIMIR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NOVSKA 20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33120555658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4.730,32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ČERGAR MARIJO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DONJA DRENOVA 71, SVETI IVAN ZELINA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28194625891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863,00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ČIČERIĆ ILIJA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ANTE STARČEVIĆA 50, SATNICA ĐAKOVEČKA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34476769036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1.627,51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Čulina Marko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SPLIT, PUT SMOKOVIKA 52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57075800034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373,92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ČUNČIĆ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GORICA,HRVATSKE BRATSKE ZAJEDNICE 60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04674998201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3.127,08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Debeljak Darko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BOŽIDARA ADŽIJE 22/1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13761747389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1.227,60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DEDIĆ DEJAN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ALEJA BLAŽA JURIŠIĆA 15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69981792198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5.155,06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DETELIĆ DANIJEL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 GORICA, BUŠEVEC, SISAČKA 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73576428735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5.210,88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DEVIĆ 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VRTLARSKA 43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00816811116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DIANEŽEVIĆ MARTINA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GRADIĆKA 47, GRADIĆI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54117721917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3.658,25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DIJAK LUSTRIK 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ZAGREB,FALLEROVO ŠETALIŠTE 35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31495514307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3.356,51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Dokmanović Dragan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VIŠKOVO, SARŠONI, ZORZIĆI 17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22011760733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2.294,50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DOVRANIĆ VESNA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ADAMOVEC, ANTOLKOVIĆI 35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85001624839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DRASAL VESNA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NALJEŠKOVIĆEVA 45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64423074698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2.994,05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DRASAL ZORAN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NALJEŠKOVIĆEVA 45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21940338683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10.595,76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DREMPETIĆ MIRELA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VILE VELEBITA 40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15775381740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5.180,63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DRENJANČEVIĆ DAMIR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PETRA SVAČIĆA 46, ĐAKOVO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59063132672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3.882,54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DUBRAVEC ANDREJA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GRADEC, REPINEC 85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18488833055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1.420,10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DŽANKIĆ IGOR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APAČE 136 (SLO),2324 LOVENC </w:t>
            </w:r>
            <w:r w:rsidRPr="00D76591">
              <w:rPr>
                <w:sz w:val="24"/>
                <w:szCs w:val="24"/>
              </w:rPr>
              <w:lastRenderedPageBreak/>
              <w:t>NA DRAVSKOM POLJU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39131734679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13.061,82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204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ĐURAK MIROSLAV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ANDRILOVEC, ANDRILOVEČKA CESTA 39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27677274606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2.135,33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ĐURIĆ NIKOLA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ZAGREB-DUBRAVA, 7. RETKOVEC 2A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69539604671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FILIPOVIĆ ILIJA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BURIČEV ODVOJAK 29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33318322150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1.916,64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FILKOVIĆ JASMIN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FRUŠKOGORSKA 25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09635924652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1.469,97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FRANČINA ZORAN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 I. ČULINEC 6/2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22433774583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2.351,96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FUČEK DAVOR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SVETI MATEJ 87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35430821568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2.815,01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FUDURIĆ MIŠO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K.Š. GJALSKOG 64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01894763160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2.084,24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GAJŠEK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SPLITSKA 18A, ĐAKOVO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22517175484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4.192,10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GALANT SANDI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SVETA FOŠKA 1, LAGINJI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66253701854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4.222,51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GAURINA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SUHAĆ 105 A, SUHAČ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77625881040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1.795,97</w:t>
            </w:r>
          </w:p>
        </w:tc>
      </w:tr>
      <w:tr w:rsidTr="005E0996" w:rsidR="00D76591" w:rsidRPr="00D76591">
        <w:trPr>
          <w:trHeight w:val="25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GAVRIĆ DAVORIN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ZAGREBAČKA 122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69511062574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2.214,82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GERIĆ STJEPAN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PETRIJEVCI, KOLODVORSKA 51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01029824003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GLASNOVIĆ FILKA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LEDENIČKA 20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86220821004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1.953,64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GLASNOVIĆ LIDIJA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DUBEČKA 82</w:t>
            </w:r>
          </w:p>
        </w:tc>
        <w:tc>
          <w:tcPr>
            <w:tcW w:type="pct" w:w="607"/>
            <w:tcBorders>
              <w:top w:val="nil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90518134706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2.058,11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Glištra Višnjica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MOŠĆENICA, BANA JELAČIĆA 14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47270274273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1.277,83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Golomejić Danijel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BEDEMA LJUBAVI 80 P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26610265891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GRADEČAK ANTONIJO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KUSTOŠIJANSKA 236A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99496669205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768,00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Gradski 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KUPINEC, KUPINEC 141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22335419026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2.985,89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GRADSKI DIJANA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KUPINEC, KUPINEC 169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61449353177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1.710,72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GRADSKI IGOR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 165, KUPINEC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69431761024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7.036,38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GRADSKI NIKOLINA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 165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76144206327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1.796,16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GRDAŠIĆ MARIO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KUPINEC, KUPINEC 27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25637132492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2.154,82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Grginčić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KARLOVAC, BAŠĆINSKA CESTA 19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83110940357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GRŽINIĆ DEAN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ŠTANGA 3, ROVINJ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92566894590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4.166,14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Guliš Jadranka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KLADJE, BUDIM 18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05414470590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GUTIĆ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ULICA FRA RAFE KALINIĆA 23, SINJ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67844526001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2.859,51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HAJDUK GORAN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PETROVA 48, KUČE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15943366537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1.796,35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HUZANIĆ DARKO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ULICA NARCISA 57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82748763366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1.964,16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477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ILIĆ BOŽANA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 GORICA, ŠĆITARJEVO 34E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26536310870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768,00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ILIĆ MARTINA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ŠĆITARJEVO 34E, VELIKA GORICA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99815283696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IVANČIĆ ALOJZ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DAVOR MAŽURANIĆEVA 41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16149483661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3.659,51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IVKIĆ SNJEŽANA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POPOVEČKA CESTA 88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67435835806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IVŠAN ZVONAR NIKOLA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TRPUCI, TRPUČANSKA CESTA 71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38789156717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4.222,51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JAKIĆ TVRTKO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JOSIPOVIĆEVA 18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03453250708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1.296,75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JALŠOVEC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JARNOVIĆEVA 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21125905614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1.258,26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JELENKOVIĆ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BREGDETTI 2, ZADAR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37526138753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JERBIĆ NIKOLA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III RETKOVEC 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57287900636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1.181,00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JURAKIĆ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I. KOZARI PUT XVIII. O 10,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60038747329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6.507,34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KALAJDŽIĆ KATARINA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VUKOMEREC 44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43952253196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Karamarko Denis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POLJANICA BISTRANSKA, PODGORSKA 218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39637416269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KEKELJ SNJEŽANA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DONJA LOMNICA, II DEVERIĆEV ODVOJAK 26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37396884742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4.253,22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KISIĆ IGOR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RETKOVEC 7 br.85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65205851973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5.326,81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KNEŽEVIĆ DARKO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NOVA GRADIŠKA, LJUPINA 93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74868844738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KNEŽEVIĆ JOZO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TRG ŽRTAVA FAŠIZMA 15,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56315023160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2.456,31</w:t>
            </w:r>
          </w:p>
        </w:tc>
      </w:tr>
      <w:tr w:rsidTr="005E0996" w:rsidR="00D76591" w:rsidRPr="00D76591">
        <w:trPr>
          <w:trHeight w:val="25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KNEŽEVIĆ MILJENKO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RIZZIJEVA 32, PULA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35806803272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6.348,45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KNOL DARIO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TENJA, DORE PEJAČEVIĆ 9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35901920616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2.077,79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90007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MARLENE KOENIG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FOEHRENWEG, 2452 MANNERSDORF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18399229643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829,56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KODBA IGOR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 223, KLINČA SELA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00346581610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3.116,99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KOSIĆ DOMAGOJ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BENGEZI 7,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17086557949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1.738,20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KOSIĆ HRVOJE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KUSTOŠIJANSKI VENEC 65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84625037314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1.312,69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KOŠČEVIĆ SANJA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MIROSLAVA KRLEŽE 5A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75364057522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1.298,62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KOVAČEVIĆ MILAN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ZAGREB,IVANE BRLIĆ MAŽURANIĆ 42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78322163629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1.953,64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KOVAČEVIĆ SNJEŽANA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PAUKOVEC, PAUKOVEČKA 48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26965132331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KOVAČIĆ ROBERT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ODRANSKI OBREŽ, ŠIMIRI 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34728725152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3.732,96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KRALJ KOPIĆ </w:t>
            </w:r>
            <w:r w:rsidRPr="00D76591">
              <w:rPr>
                <w:sz w:val="24"/>
                <w:szCs w:val="24"/>
              </w:rPr>
              <w:lastRenderedPageBreak/>
              <w:t>MIRJANA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Husinečka 5,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25096896188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3.516,00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295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KRAMAR TOMISLAV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LAKTEC, LAKTEC 38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23114941900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3.819,61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KRANJEC IVANA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JESENOVEC, JESENOVEČKA CESTA 17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29168690216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1.176,08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KRIŠTO BRANKO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OSIJEK, STADIONSKO NASELJE 150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92571056770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KUČAN MARIO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OBREZINA 46A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66797372564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4.774,15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KUNCE BIJELIĆ DIJANA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REBRO 2A, SESVETE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35358727623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Kurelić Emerik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TURČIN, LUG 20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96392638732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2.181,07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KUS SNJEŽANA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POPOVAČA, DONJA VLAHINIČKA, PUČEK TOME 49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80255198949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KUZMIĆ ĐENĐO IVANČICA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OPOROVEČKI ODVOJAK 12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92661408373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LACHNER TOMISLAV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MATIJE GUPCA 16, OSIJEK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30137779399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1.914,24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LACKOVIĆ IVANA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BRESTOVEČKA 173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60842152113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1.796,93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LUKAČ FILIP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OTOK SVIBOVSKI, RUGVICA, POSAVSKA ULICA 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04128686578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2.786,62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LUKAČIĆ DAMIR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KUPINEC 117, KUPINEC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51270143388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5.921,37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LUKAVEČKI TIN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NAŠIČKA 18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11237767557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4.665,78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Luketić Branimir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ILICA 280A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49754827561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LUKINEC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KNEGINEC, RADNIČKA 50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19514092885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1.093,97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MAGLICA STJEPAN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BRIJEŠĆE, TIHA ULICA 52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53943768010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5.229,89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MAJER IVANA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HLEBINSKA 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21262395444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2.544,48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Majić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SINJ, ULICA FILIPA GRABOVCA 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44452497460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5.788,82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MALAGIĆ ADNAN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VIJENAC FRANE GOTOVCA 12</w:t>
            </w:r>
          </w:p>
        </w:tc>
        <w:tc>
          <w:tcPr>
            <w:tcW w:type="pct" w:w="607"/>
            <w:tcBorders>
              <w:top w:space="0" w:sz="4" w:color="AEAAAA" w:val="single"/>
              <w:left w:space="0" w:sz="4" w:color="AEAAAA" w:val="single"/>
              <w:bottom w:space="0" w:sz="4" w:color="AEAAAA" w:val="single"/>
              <w:right w:space="0" w:sz="4" w:color="AEAAAA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39364829052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4.299,28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MANOJLOVIĆ DAMIR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KANALSKI PUT 52, 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8466741725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4.246,14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MANOJLOVIĆ IGOR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BUKOVAČKA CESTA 127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81067650867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2.132,55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MARAVIĆ DANIJEL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TUROPOLJSKA 30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04839770369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MARINČIĆ MIRKO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SOLIN, KUČINE, PUT LIBOVCA 33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50039282487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3.696,81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MATEJ FRANJO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SIGET 18B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08212994473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5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MATIĆ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SINJ, ČITLUK 48A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23079393277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4.776,06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419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MATIĆ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SINJ, ČITLUK 48A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12951122285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2.465,88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MATIJEVIĆ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MOSORSKA 14, ČEPIN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67443132887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3.199,64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MATKOVIĆ STJEPAN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DONJA KUPČINA 393, PISAROVINA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49375019868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2.854,81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MIHIĆ SRĐAN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KARLOVAC, DVORIŠTE 20B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22208457522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2.621,96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MIKIĆ DRAŽEN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MALEŠNICA 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13247352899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2.130,54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MIKŠA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PISAROVINA, IVANA GORANA KOVAČIĆA 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08373522760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2.443,25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MILANOVIĆ NINOSLAV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GAREŠNICA, 73. SAMOSTALNE BOJNA 27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15415107092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3.199,64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MILIĆ INES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SOLIN, BRAĆE KATIĆ 19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97908656918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1.964,16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MITROVIĆ MARIN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SIKOVO, ZRILIĆI 19, SV FILIP I JAKOV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65074242443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3.199,64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MLAĐENOVIĆ PETAR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MARTINSKA VES, DESNI DUBRAVČAK 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59940637687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1.425,89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MLINAREVIĆ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KUSTOŠIJANSKA 10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39141567308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3.148,06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MRŠIĆ MATO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LUČKO 74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29012860074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MUHIN DRAGICA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DUGO SELO, MALA OSTRNA, HABEIĆEVA 42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42856392683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NEKIĆ MARIO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HLEBINSKI ODVOJAK 22,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93042433066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3.941,00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NOVAKOVIĆ MARIJO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REMETINEČKI GAJ 9B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19095941321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1.450,39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NOVOSEL SANIJELA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GAJEC, SOBLINEČKA CESTA 11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79177698973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OBAD DARKO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Augusta Šenoe 72, SESVETE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10233379573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2.242,14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PAJAS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KARLOVAČKA 28a, 10450 KLINČA SELA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05850418372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2.156,49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PAVEK MLADEN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ZAGREBAČKA 3, PISAROVINA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08693682646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4.119,72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PAVLAK TOMISLAV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ZELENIČKI PUT 32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53701131202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PAVLOVIĆ IVO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TURČIN, ZAGREBAČKA 83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28310213343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1.093,97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PAVLOVIĆ MARJANA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II. KANALSKI PUT 27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82889737145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PENIĆ ANTO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ŽITNJAK, BOGDANI 141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19070862214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6.035,13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Perić Lidija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PAUKOVEC, PAUKOVEČKA ULICA 33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83780344586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PERIĆ MIRKO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PUT STANOVA 36,ZADAR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95172707429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436,32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PERKOVIĆ JOŠKO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HRVACE 106A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17485175390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3.373,31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PETONJIĆ ANE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SASI 32, VELIKA GORICA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64394642478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1.370,04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PETROVIĆ DRAŽEN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STJEPANA RADIĆA 115, PETRIJEVCI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94315785336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3.674,21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PIRENJAK VLATKO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ANTOLKOVIĆI 35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62957552206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2.146,28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PLEŠIĆ VLADO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 KUPINEC 199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06261920767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2.291,23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PODOREŠKI DUBRAVKO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HRASTELNICA 25, HRASTELNICA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14070973070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5.315,76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POJE DAMIR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TRG STJEPANA RADIĆA 11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68110300499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2.771,06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POLDRUGAČ MARIJA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SV. IVAN ZELINA, GORNJA DRENOVA 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41094923225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1.370,04</w:t>
            </w:r>
          </w:p>
        </w:tc>
      </w:tr>
      <w:tr w:rsidTr="005E0996" w:rsidR="00D76591" w:rsidRPr="00D76591">
        <w:trPr>
          <w:trHeight w:val="25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POSTONJSKI VEDRANA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V.GORICA, NOVAKI ŠĆITARJEVSKI 32/2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92201043993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PRŠA GORAN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IVANJA REKA, ANTUNA BONIFAČIĆA 11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96771353399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5.326,81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RADAŠ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PULA, PETROVIĆEVA 15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73408847490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3.235,45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RANOGAJEC JOZEFINA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GRADEC, GRADEC 153 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30751258191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RANOGAJEC PREDRAG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GRADEC, GRADEC 155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47980716977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2.130,54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RAVLIĆ ANTO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VI.KOZARI PUT 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77904215495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1.212,76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Remenarić Damir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KUMBORSKI PUT 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76323016869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1.964,16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ROŽANKOVIĆ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GLINA, GORNJA BUČICA 145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12704491621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4.992,15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Runje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SINJ, LUKA 15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45349022574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4.923,16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RŽANIČANIN BRANKO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DRENOVCI, LJUDEVITA GAJA 27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04342162682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4.626,44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SKELIN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ZAGREB,JURJA BARAKOVIĆA 33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27878787424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1.218,67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SKOČAJ MARIO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BANOVO 28, VRBOVEC 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67527291305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SLIŠKOVIĆ MARIJA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GORNJE MOKOJIŠĆE, GORNJE MOKOJIŠĆE 58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71664561392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SMOLKO SINIŠA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OBOROVO, ZAGREBAČKA 11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26626377968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1.933,90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SMOLKOVIĆ TOMISLAV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LUČELNICA 57, PISAROVINA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40386006126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2.400,95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SMOLJO ANTONIO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OTOK, STRANA I 51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84506785258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2.989,29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SOLTAN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PISAROVINA, BRATINA 25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31851958880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3.941,01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SOMLJAČAN SINIŠA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BUDROVAČKA 23, BUDANČEVICA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21904083468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4.222,50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SRBLJINOVIĆ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SV. PETAR OREHOVEC, SELNICA MIHOLEČKA 48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29481613491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1.742,83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STIPETIĆ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TRAVARSKI ODVOJAK25, HRVATSKI LESKOVAC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47659528840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6.507,34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Stjepanović Marko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JUŽNA 70 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38926601745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STOJILJKOVIĆ </w:t>
            </w:r>
            <w:r w:rsidRPr="00D76591">
              <w:rPr>
                <w:sz w:val="24"/>
                <w:szCs w:val="24"/>
              </w:rPr>
              <w:lastRenderedPageBreak/>
              <w:t>LUKA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 xml:space="preserve">PETRIJEVCI, STJEPANA RADIĆA </w:t>
            </w:r>
            <w:r w:rsidRPr="00D7659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96088041882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768,00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STOPINŠEK RADE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Topnička 95, Gornji Kneginec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37456058091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4.120,38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STRMO FRANE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SINJ, ČITLUK 8B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84025717594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5.743,80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Stunja Dubravko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RAKOV POTOK, MAROVIĆI II. 17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08988168499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1.222,03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SUDAR SILVIO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VIJ.STROSSMAYERA J.J. 58, BELIŠĆE, 31551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44256880144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2.499,84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Suša Igor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DONJA ZDENČINA, RIBAROVA ULICA 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20113270101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2.871,38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ŠABANOVIĆ EDVIN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MATETIĆ-RONJGOVLJEVA 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59016883598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ŠETKA DRAGAN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STJEPANA BENCEKOVIĆA 31A,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45337302243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4.431,67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ŠEVERDIJA MARKO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KRČENIK, PODRAVSKA MOSLAVINA, KOLODVORSKA 99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82136941004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ŠINKO MIROSLAV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BERETINEC, ULICA BANA JELAČIĆA 120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99535382160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2.047,87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ŠKRINJARIĆ MARIO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RADMANOVAČKA 20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12830799182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973,97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ŠKVORC ZDRAVKO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ULICA LJLJANA 1,SESVETE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08653404910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3.138,06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ŠOBAK DRAŽEN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BEĐIĆI 25, DUBRAVA -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60238131262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5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ŠOLA TINA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STUDENI BREG 61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00379131203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1.796,93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ŠPIKIĆ BOŽO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LOMNIČKA 1E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96515426305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6.907,20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0001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ŠPIKIĆ ILIJA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Pavlovčanska cesta 2, 10450 JASTREBARSKO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17477888070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18.695,42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ŠPIKIĆ MIRJANA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PAVLOVČANSKA CESTA 2, JASTREBARSKO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68949541347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11.270,93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ŠPIKIĆ PETAR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MOTOVUNSKA 6A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75784629569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4.095,32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ŠPIŠIĆ IVICA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PISAROVINA, IVANA GORANA KOVAČIĆA 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23928085807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6.195,71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ŠURINA BOŽIDAR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GRIŽANSKA 65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02743774437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5.195,08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TADIĆ ANTONIO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VIŠKOVO 85 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80240843944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3.920,46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TADIĆ-ŠUTRA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OTOK, OVRLJE 47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87549786306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3.749,65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Tinodi Dražen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MOKRICE MIHOLEČKE, MOKRICE MIHOLEČKE 74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99940805150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4.278,82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Tokić Josip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VI.KOZARI PUT 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95498431903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Tomaško Nenad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KUPINEČKI KRALJEVEC, Grančarska ul.V odvojak 2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03846636556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10.100,16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TOMLJENOVIĆ </w:t>
            </w:r>
            <w:r w:rsidRPr="00D76591">
              <w:rPr>
                <w:sz w:val="24"/>
                <w:szCs w:val="24"/>
              </w:rPr>
              <w:lastRenderedPageBreak/>
              <w:t>ANKICA ANA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ZAGREB,M.GAVAZZIJA 9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10491409357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1.725,24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367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TOŠIĆ ANITA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KLOŠTAR IVANIĆ, STJEPANA RADIĆA 88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30232502459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TOŠIĆ DUŠAN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KLOŠTAR IVANIĆ, STJEPANA RADIĆA 88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50857437820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1.742,83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Trputec Tihomir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GRADEC POKUPSKI, GRADEC POKUPSKI 37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53922408278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3.659,49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TURK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RUDEŠKA CESTA 158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77127922150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7.685,19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TURK ZDRAVKO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BRATINA 121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46207439452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5.647,54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439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VESIĆ MLADEN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MOLATSKA 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40747416536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5.326,81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184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VLAHOVIĆ VEDRAN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ZAPREŠIĆ, JUG JELICE 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30980344541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3.211,97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VLAINIĆ DANIEL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IVANJA REKA, ANDRIJE MAKARA 14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57293882794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206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VNUČEC-KUČEK SANELA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BLAŠKOVEČKA ULICA 7, SVETI IVAN ZELINA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88427537161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2.831,72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VUGRINEC ŽELJKO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II RADNIČKI PUT 44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95671058876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498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VUGRINIĆ MARIJAN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LUČELNICA 51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30744016988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2.617,03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VUGRINIĆ STJEPAN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PISAROVINA, LUČELNICA 77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35089002462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5.647,54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252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VULETA IVAN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OTOK, VULETINA RUPA 15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87541423594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768,00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ZADRO VLATKA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CVJETNO NASELJE 12, JASTREBARSKO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16817912210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1.166,92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81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ZAKŠEK DRAŽEN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GAJNIČKI VIDIKOVAC I 25, ZAGREB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90930543261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2.197,34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ZVONAR VLADIMIR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PISAROVINA,VELIKA JAMNIČKA 21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88984503126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1.696,32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480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ŽBURA MARTINA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SL. BROD, VATROSLAVA LISINSKOG 11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22734885952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713,19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215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ŽELEHOVSKI MUSA KRISTINA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PAG, PROSIKA 21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73553289934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2.851,20</w:t>
            </w:r>
          </w:p>
        </w:tc>
      </w:tr>
      <w:tr w:rsidTr="005E0996" w:rsidR="00D76591" w:rsidRPr="00D76591">
        <w:trPr>
          <w:trHeight w:val="274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467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ŽIVIĆ VESNA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KLOŠTAR IVANIĆ, ULICA KRALJA TOMISLAVA 16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81587869022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1.428,48</w:t>
            </w:r>
          </w:p>
        </w:tc>
      </w:tr>
      <w:tr w:rsidTr="005E0996" w:rsidR="00D76591" w:rsidRPr="00D76591">
        <w:trPr>
          <w:trHeight w:val="28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ŽUGAJ SLAVKO</w:t>
            </w: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KOBILIĆI 144, KOBILIĆI, VELIKA GORICA</w:t>
            </w: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37206728724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6.348,45</w:t>
            </w:r>
          </w:p>
        </w:tc>
      </w:tr>
      <w:tr w:rsidTr="005E0996" w:rsidR="00D76591" w:rsidRPr="00D76591">
        <w:trPr>
          <w:trHeight w:val="229"/>
        </w:trPr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11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2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</w:p>
        </w:tc>
        <w:tc>
          <w:tcPr>
            <w:tcW w:type="pct" w:w="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</w:p>
        </w:tc>
        <w:tc>
          <w:tcPr>
            <w:tcW w:type="pct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642.369,64</w:t>
            </w:r>
          </w:p>
        </w:tc>
      </w:tr>
    </w:tbl>
    <w:p w:rsidRDefault="001A215B" w:rsidP="005E0996" w:rsidR="001A215B" w:rsidRPr="00D76591">
      <w:pPr>
        <w:spacing w:after="120"/>
        <w:rPr>
          <w:sz w:val="24"/>
          <w:szCs w:val="24"/>
        </w:rPr>
      </w:pPr>
    </w:p>
    <w:p w:rsidRDefault="005E0996" w:rsidP="001A215B" w:rsidR="001A215B" w:rsidRPr="00D76591">
      <w:pPr>
        <w:pStyle w:val="Tijeloteksta-uvlaka2"/>
        <w:rPr>
          <w:rFonts w:hAnsi="Times New Roman" w:ascii="Times New Roman"/>
          <w:sz w:val="24"/>
          <w:szCs w:val="24"/>
        </w:rPr>
      </w:pPr>
      <w:r w:rsidRPr="00D76591">
        <w:rPr>
          <w:rFonts w:hAnsi="Times New Roman" w:ascii="Times New Roman"/>
          <w:sz w:val="24"/>
          <w:szCs w:val="24"/>
        </w:rPr>
        <w:t>Tražbine radnika i prijašnjih radnika dužnika te Ministarstva financija – Porezna uprava iz radnog odnosa, otpremnine do iznosa propisanog zakonom, odnosno kolektivnim ugovorom i tražbine po osnovi naknade štete pretrpljene zbog ozljede na radu ili profesionalne bolesti nalaze se u prilogu plana.</w:t>
      </w:r>
      <w:bookmarkStart w:name="_Toc499547178" w:id="2"/>
    </w:p>
    <w:p w:rsidRDefault="005E0996" w:rsidP="001A215B" w:rsidR="001A215B" w:rsidRPr="00D76591">
      <w:pPr>
        <w:pStyle w:val="Tijeloteksta-uvlaka2"/>
        <w:numPr>
          <w:ilvl w:val="2"/>
          <w:numId w:val="1"/>
        </w:numPr>
        <w:rPr>
          <w:rFonts w:hAnsi="Times New Roman" w:ascii="Times New Roman"/>
          <w:b/>
          <w:sz w:val="24"/>
          <w:szCs w:val="24"/>
        </w:rPr>
      </w:pPr>
      <w:r w:rsidRPr="00D76591">
        <w:rPr>
          <w:rFonts w:hAnsi="Times New Roman" w:ascii="Times New Roman"/>
          <w:b/>
          <w:sz w:val="24"/>
          <w:szCs w:val="24"/>
        </w:rPr>
        <w:lastRenderedPageBreak/>
        <w:t>Tražbine izlučnih vjerovnika</w:t>
      </w:r>
      <w:bookmarkEnd w:id="2"/>
      <w:r w:rsidRPr="00D7659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E0996" w:rsidP="001A215B" w:rsidR="005E0996" w:rsidRPr="00D76591">
      <w:pPr>
        <w:pStyle w:val="Tijeloteksta-uvlaka2"/>
        <w:ind w:firstLine="0" w:left="708"/>
        <w:rPr>
          <w:rFonts w:hAnsi="Times New Roman" w:ascii="Times New Roman"/>
          <w:sz w:val="24"/>
          <w:szCs w:val="24"/>
        </w:rPr>
      </w:pPr>
      <w:r w:rsidRPr="00D76591">
        <w:rPr>
          <w:rFonts w:hAnsi="Times New Roman" w:ascii="Times New Roman"/>
          <w:sz w:val="24"/>
          <w:szCs w:val="24"/>
        </w:rPr>
        <w:t xml:space="preserve">Tražbine izlučnih vjerovnika iznose </w:t>
      </w:r>
      <w:r w:rsidRPr="00D76591">
        <w:rPr>
          <w:rFonts w:hAnsi="Times New Roman" w:ascii="Times New Roman"/>
          <w:b/>
          <w:sz w:val="24"/>
          <w:szCs w:val="24"/>
        </w:rPr>
        <w:t>6.774.515,35 kn.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097"/>
        <w:gridCol w:w="1560"/>
        <w:gridCol w:w="3096"/>
        <w:gridCol w:w="1558"/>
      </w:tblGrid>
      <w:tr w:rsidTr="001A215B" w:rsidR="00D76591" w:rsidRPr="00D76591">
        <w:trPr>
          <w:trHeight w:val="960"/>
        </w:trPr>
        <w:tc>
          <w:tcPr>
            <w:tcW w:type="pct" w:w="3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Rbr.</w:t>
            </w:r>
          </w:p>
        </w:tc>
        <w:tc>
          <w:tcPr>
            <w:tcW w:type="pct" w:w="15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7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OIB</w:t>
            </w:r>
          </w:p>
        </w:tc>
        <w:tc>
          <w:tcPr>
            <w:tcW w:type="pct" w:w="155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Sjedište / adresa</w:t>
            </w:r>
          </w:p>
        </w:tc>
        <w:tc>
          <w:tcPr>
            <w:tcW w:type="pct" w:w="7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Zadužnice za garantni period i za izvršenje posla</w:t>
            </w:r>
          </w:p>
        </w:tc>
      </w:tr>
      <w:tr w:rsidTr="001A215B" w:rsidR="00D76591" w:rsidRPr="00D76591">
        <w:trPr>
          <w:trHeight w:val="315"/>
        </w:trPr>
        <w:tc>
          <w:tcPr>
            <w:tcW w:type="pct" w:w="3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</w:t>
            </w:r>
          </w:p>
        </w:tc>
        <w:tc>
          <w:tcPr>
            <w:tcW w:type="pct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OTP Leasing dioničko društvo za usluge</w:t>
            </w:r>
          </w:p>
        </w:tc>
        <w:tc>
          <w:tcPr>
            <w:tcW w:type="pct" w:w="7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23780250353</w:t>
            </w:r>
          </w:p>
        </w:tc>
        <w:tc>
          <w:tcPr>
            <w:tcW w:type="pct" w:w="1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Avenija Dubrovnik 16/V</w:t>
            </w:r>
          </w:p>
        </w:tc>
        <w:tc>
          <w:tcPr>
            <w:tcW w:type="pct" w:w="78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2.766.684,46 </w:t>
            </w:r>
          </w:p>
        </w:tc>
      </w:tr>
      <w:tr w:rsidTr="001A215B" w:rsidR="00D76591" w:rsidRPr="00D76591">
        <w:trPr>
          <w:trHeight w:val="630"/>
        </w:trPr>
        <w:tc>
          <w:tcPr>
            <w:tcW w:type="pct" w:w="32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</w:t>
            </w:r>
          </w:p>
        </w:tc>
        <w:tc>
          <w:tcPr>
            <w:tcW w:type="pct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PORSCHE LEASING društvo s ograničenom odgovornošću za leasing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90275854576</w:t>
            </w:r>
          </w:p>
        </w:tc>
        <w:tc>
          <w:tcPr>
            <w:tcW w:type="pct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Velimira Škorpika 21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794.409,66 </w:t>
            </w:r>
          </w:p>
        </w:tc>
      </w:tr>
      <w:tr w:rsidTr="001A215B" w:rsidR="00D76591" w:rsidRPr="00D76591">
        <w:trPr>
          <w:trHeight w:val="645"/>
        </w:trPr>
        <w:tc>
          <w:tcPr>
            <w:tcW w:type="pct" w:w="32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</w:t>
            </w:r>
          </w:p>
        </w:tc>
        <w:tc>
          <w:tcPr>
            <w:tcW w:type="pct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Raiffeisen Leasing društvo s ograničenom odgovornošću za posredovanje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75346450537</w:t>
            </w:r>
          </w:p>
        </w:tc>
        <w:tc>
          <w:tcPr>
            <w:tcW w:type="pct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43</w:t>
            </w:r>
          </w:p>
        </w:tc>
        <w:tc>
          <w:tcPr>
            <w:tcW w:type="pct" w:w="7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3.213.421,24 </w:t>
            </w:r>
          </w:p>
        </w:tc>
      </w:tr>
      <w:tr w:rsidTr="001A215B" w:rsidR="00D76591" w:rsidRPr="00D76591">
        <w:trPr>
          <w:trHeight w:val="405"/>
        </w:trPr>
        <w:tc>
          <w:tcPr>
            <w:tcW w:type="pct" w:w="3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55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SVEUKUPNO</w:t>
            </w:r>
          </w:p>
        </w:tc>
        <w:tc>
          <w:tcPr>
            <w:tcW w:type="pct" w:w="78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55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78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 xml:space="preserve">6.774.515,35 </w:t>
            </w:r>
          </w:p>
        </w:tc>
      </w:tr>
    </w:tbl>
    <w:p w:rsidRDefault="005E0996" w:rsidP="005E0996" w:rsidR="005E0996" w:rsidRPr="00D76591">
      <w:pPr>
        <w:spacing w:before="360"/>
        <w:outlineLvl w:val="1"/>
        <w:rPr>
          <w:b/>
          <w:sz w:val="24"/>
          <w:szCs w:val="24"/>
        </w:rPr>
      </w:pPr>
      <w:bookmarkStart w:name="_Toc499547179" w:id="3"/>
      <w:r w:rsidRPr="00D76591">
        <w:rPr>
          <w:b/>
          <w:sz w:val="24"/>
          <w:szCs w:val="24"/>
        </w:rPr>
        <w:t>2.7.3. Tražbine razlučnih vjerovnika</w:t>
      </w:r>
      <w:bookmarkEnd w:id="3"/>
      <w:r w:rsidRPr="00D76591">
        <w:rPr>
          <w:b/>
          <w:sz w:val="24"/>
          <w:szCs w:val="24"/>
        </w:rPr>
        <w:t xml:space="preserve"> </w:t>
      </w:r>
    </w:p>
    <w:p w:rsidRDefault="005E0996" w:rsidP="001A215B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Tražbine razlučnih vjerovnika na imovini dužnika</w:t>
      </w:r>
      <w:r w:rsidRPr="00D76591">
        <w:rPr>
          <w:b/>
          <w:sz w:val="24"/>
          <w:szCs w:val="24"/>
        </w:rPr>
        <w:t xml:space="preserve"> nema.</w:t>
      </w:r>
      <w:bookmarkStart w:name="_Toc499547180" w:id="4"/>
      <w:r w:rsidRPr="00D76591">
        <w:rPr>
          <w:b/>
          <w:sz w:val="24"/>
          <w:szCs w:val="24"/>
        </w:rPr>
        <w:t>2.7.4. Neosigurane tražbine</w:t>
      </w:r>
      <w:bookmarkEnd w:id="4"/>
      <w:r w:rsidRPr="00D76591">
        <w:rPr>
          <w:b/>
          <w:sz w:val="24"/>
          <w:szCs w:val="24"/>
        </w:rPr>
        <w:t xml:space="preserve"> 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Neosigurane i ostale tražbine vjerovnika  iznose</w:t>
      </w:r>
      <w:r w:rsidRPr="00D76591">
        <w:rPr>
          <w:b/>
          <w:sz w:val="24"/>
          <w:szCs w:val="24"/>
        </w:rPr>
        <w:t xml:space="preserve"> 158.754.610,03 kn</w:t>
      </w:r>
      <w:r w:rsidRPr="00D76591">
        <w:rPr>
          <w:sz w:val="24"/>
          <w:szCs w:val="24"/>
        </w:rPr>
        <w:t xml:space="preserve">  i prikazane su u tablici: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8"/>
        <w:gridCol w:w="3171"/>
        <w:gridCol w:w="1675"/>
        <w:gridCol w:w="2521"/>
        <w:gridCol w:w="1942"/>
      </w:tblGrid>
      <w:tr w:rsidTr="005E0996" w:rsidR="00D76591" w:rsidRPr="00D76591">
        <w:trPr>
          <w:trHeight w:val="825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Rbr.</w:t>
            </w:r>
          </w:p>
        </w:tc>
        <w:tc>
          <w:tcPr>
            <w:tcW w:type="pct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OIB</w:t>
            </w:r>
          </w:p>
        </w:tc>
        <w:tc>
          <w:tcPr>
            <w:tcW w:type="pct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Sjedište / adresa</w:t>
            </w:r>
          </w:p>
        </w:tc>
        <w:tc>
          <w:tcPr>
            <w:tcW w:type="pct" w:w="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Utvrđene tražbine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6. MAJ, društvo s ograničenom odgovornošću za komunalne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56396370038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Umag, Tribje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114.230,44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 K Z-M društvo s ograničenom odgovornošću za trgovinu, usluge i proizvodnju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91959812092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Kolodvorska 52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6.831,50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ADAPTA LOGISTIK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16229739724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Stjepana Ladiše 3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13.794,92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ADRIA OIL društvo s ograničenom odgovornošću za prodaju naftnih derivata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03004159051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Kastav, Spinčić 38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107.286,97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AG SJAJ d.o.o. za čišćenje svih vrsta objekata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04807307105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Fallerovo Šetalište  22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9.610,00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AGRA-TRGOVINA, trgovačko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98859295431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Gornji Stupnik, Pavlovićka 2/I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62.709,98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05937759187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Trg Dražena Petrovića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43.260,49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58353015102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Koledovčina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8.495,46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ALIQUANTUM IDEA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05612255747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Fallerovo Šetalište 70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13.109,38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ARBUROŽA d.o.o. za upravljanje i održavanje javnih i zelenih površina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65785118677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Novalja, Čiponjac Jug 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15.772,22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AUDIT društvo s ograničenom odgovornošću za revizijske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39806187636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54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39.656,54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 HRVATSKA PRODAJNO SERVISNI CENTRI d.o.o. za usluge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87682591133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Zastavnice 25c, 10257 Hrvatski Leskovac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3.976,51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 KREŠO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05273263700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Biokovska 1b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27.859,32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AUTOKLUB JASTREBARSKO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70874114894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Jastrebarsko, Trešnjevka 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65.342,61 </w:t>
            </w:r>
          </w:p>
        </w:tc>
      </w:tr>
      <w:tr w:rsidTr="005E0996" w:rsidR="00D76591" w:rsidRPr="00D76591">
        <w:trPr>
          <w:trHeight w:val="315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12933687795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Zagreb-Novi Zagreb, Remetinec 5F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125.378,20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AUTOSERVIS PETAR KEKEZ,obrt za popravak vozila i trgovinu, vl. Petar Kekez, HRVACE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79473283490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Hrvace, Hrvace 2A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6.192,25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BABIĆ društvo s ograničenom odgovornošću za održavanje čistoće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53703886646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Cestica, Ljudevita Gaja 44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77.116,15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15481866913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Zabok, Matije Gupca 28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14.861,09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BADEL proizvodnja alkohola, alkoholnih pića i octa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59515109558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Quirinova 8, 44000 Sisak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12.550,94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BARANJSKA ČISTOĆA d.o.o. za održavanje čistoće i odlaganje komunalnog otpada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48154012452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Beli Manastir, Ulica Republike 11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184.733,88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Baranjski vodovod d.o.o. za vodoopskrbu i odvodnju Beli Manastir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15843910109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Beli Manastir, A.Stepinca 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42.100,00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BENKOVIĆ društvo s ograničenom odgovornošću za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11321589428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Benkovac, Šetalište Kneza Branimira 12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28.705,40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BOŠANA, društvo s ograničenom odgovornošću za turizam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47665065525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Biograd Na Moru, Kralja Petra Svačića 26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108.978,63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BUKOVČAK obrt za prijevoz vl.Robert Bukovčak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98754855045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Belovar, Prigorska 32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5.625,00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BUSINESS MEDIA CROATIA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39670505751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Remetinečki gaj 2g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32.748,53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47428597158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Stupnik, Stupničke šipkovine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819.659,56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CARGO CARE društvo s ograničenom odgovornošću, za prijevoz i trgovnu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09727187093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Split, Ispod Sv. Lovre 2/D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9.804,25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Caritas Zagrebačke nadbiskupije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58633897145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Kaptol 31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11.082,00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CARPUSINA d.o.o. za poslovanje nekretninama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98494592207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Slavonska Avenija 26/1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27.600,00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Cestovni prijevoz robe DRUŽIJANIĆ,vlasnica Iva Družijanić Metković,Opuzenska 3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67483003246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Metković, Opuzenska 3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6.750,00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CHROMOS BOJE I LAKOVI, dioničko društvo za proizvodnju boja i lakova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61150947001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173/d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6.270,00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CONTRADA d.o.o.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67506743047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Vodnjan, Trg Slobode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10.062,60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26187994862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106.852,02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CROATIAŠPED, dioničko društvo za međunarodnu i tuzemnu špediciju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90910530135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Strojarska Cesta 19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32.622,17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CROM d.o.o. za uvoz-izvoz, zastupanje, trgovinu na veliko i malo i proizvodnju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17145318195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Obrtnička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2.459,80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ČISTI OTOK d.o.o.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15717069876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Vir, Put Mula 16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16.493,96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CETINSKE KRAJINE d.o.o.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79243957155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Sinj, 126. Brigade HV -a 13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70.934,17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d.o.o. za održavanje čistoće i odlaganje komunalnog otpada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70467048139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Karlovac, Gažanski trg 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132.081,29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02371889218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Varaždin, Ognjena Price 13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76.340,98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38812451417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Split, Put Plokita 81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346.749,70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Duga Resa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22543506354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Duga Resa, Kolodvorska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14.540,14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I ODRŽAVANJE KOLAN d.o.o.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41454598929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Kolan, Trg Kralja Tomislava 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42.261,21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46163832762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Knin, Trg Oluje 5. kolovoza 1995. kbr.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27.007,60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METKOVIĆ d.o.o.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53973515423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Metković, Mostarska 10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93.490,20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PAG društvo s ograničenom odgovornošću za komunalne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13973013461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Pag, Braće Fabijanić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66.026,07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ŽUPANJA društvo s ograničenom odgovornošću za komunalne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85409306989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Županja, Veliki Kraj 132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21.696,00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ČISTOĆA, usluge održavanja čistoće d.o.o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84923155727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Zadar, Stjepana Radića 33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480.340,03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DIGITALNI TAHOGRAF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56290033854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Lučko, Ventilatorska 8A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11.845,00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DIOKI Organska petrokemija dioničko društvo u stečaju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71451172026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Čulinečka cesta 252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452.720,41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DOROSLOV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54395174446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Miholjac, NASELJE TRŽNICA 2/A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10.880,01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DREAM CAR društvo s ograničenom odgovornošću za trgovinu motornim vozilima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23427355736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Osijek, Dubrovačka 30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20.125,00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DUNDOVO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08484457911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Rab, Trg Municipium Arba A.D.Xa.C.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93.846,13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DU-PLAST Vl. Nikola Pokrajčić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26405750909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Sesvete-Kraljevec, Pere Pirkera 31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9.112,50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EGMONT nakladnička djelatnost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52195305652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Višnjevac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17.742,00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 - MURVICA komunalno trgovačko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58401982639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Crikvenica, Trg Stjepana Radića 1/II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100.398,73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 ISTRA obrt za čišćenje odvodnih cijevi vl. Ivan Tomić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76817905536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Pula, Put Od Fortica 181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6.137,50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 PAPIR društvo s ograničenom odgovornošću za proizvodnju i prodaju papirnatih vrećica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28144007782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Peteranec, Braće Radića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27.663,91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EKO-IMOTSKI, jednostavno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97221056632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Glavina Donja, Glavina Donja 335/A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7.323,41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ELECTRON vl. Berislav Benković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50728601576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Jastrebarsko, Donja Reka 29A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42.734,05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Emil Frey Auto Centar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01930677284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Kovinska 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34.718,84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83373928482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Trg Dražena Petrovića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336.872,20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 DAUS dioničko društvo za trgovinu i servis vozila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19212513210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Split, Put Mostina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9.858,23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EUROAGRAM TIS društvo s ograničenom odgovornošću za tehnički pregled i promet vozila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99681708224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Ulica Grada Vukovara 282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7.592,63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22694857747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Ulica Grada Vukovara 282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36.194,61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EUROINSPEKT CROATIAKONTROLA društvo s ograničenom odgovornošću za kontrolu robe i inženjering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50024748563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Karlovačka Cesta 4L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8.000,00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EUROTEK TREBNJE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SI46695966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Veliki Gaber, Bič 11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13.308,13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19818276224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Marijana Čavića 1/a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9.000,00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FEROS d.o.o. za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91115557093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Čulinečka 234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32.422,07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FLORA VTC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54521868069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Virovitica, Vukovarska cesta 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106.438,73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32380214737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Otočac, Bartola Kašića 5/a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7.551,62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GLOBUS obrt za trgovinu i usluge vl. Marijan Ivanović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11412398893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Pitomača, Vladimira Nazora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5.291,00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GORENJE SUROVINA d.o.o. družba za predelavo odpadkov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SI10304452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Maribor, Ulica Vita Kraigherja 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864.492,10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GOSPODARENJE OTPADOM SISAK d.o.o. za postupanje s komunalnim otpadom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25388753075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Sisak, Trg Josipa Mađerića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18.235,94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 IMOTSKI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18919978758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Imotski, A. Starčevića 23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10.265,50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 SPLIT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78755598868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Obala kneza Branimira 17, 21000 Split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197.332,98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GRADINA VIS d.o.o. za komunalne djelatnosti i pružanje usluga u nautičkom turizmu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36896460047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Vis, Biskupa Mihe Pušića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8.926,48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52284012661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Drniš, S.Radića 69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43.303,00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54873130289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Šibenik, Stjepana Radića 100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249.437,41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GRADSKA ČISTOĆA I USLUGE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00031138108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Vrgorac, Težačka 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8.475,00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DRUŠTVO SENJ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45024889958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Senj, Splitska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39.621,76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poduzeće ČAKOM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14001865632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Mihovljan, Mihovljanska 10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6.674,25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poduzeće KOMUNALAC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41412434130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Mosna ulica 15, 48000 Koprivnica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6.823,83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15704341739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Prelog, Ulica Kralja Zvonimira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7.339,11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GRAFIKA MARKULIN d.o.o. za izdavačku i tiskarsku djelatnost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03698768305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Lukavec, Dolenska 32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17.792,00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GREBEN BRELA, društvo s ogrančenom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35127907914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Brela, Trg žrtava Domovinskog rata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16.863,27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GUARDIAN - LONČAR komnditno društvo za zaštitu osoba i imovine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44083674751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Veslačka 2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20.816,25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GUMIIMPEX - GUMI RECIKLAŽA I PROIZVODNJA d.d.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82298562620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Varaždin, Mihovila Pavleka Miškine 64/c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55.233,40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HANSA-FLEX Croatia d.o.o. za proizvodnju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60365429880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III. Resnik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28.603,98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Heavy Duty d.o.o. za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80583016213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Slavonska avenija 26/1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3.369,72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HEP ELEKTRA d.o.o. za opskrbu električnom energijom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43965974818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7.828,54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HIDRO - SPOJ OBRT ZA PROIZVODNJU I UGOSTITELJSTVO vl. Zdravko Sohora i Marina Sohora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92956073538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Vrbovec, Vrbovečki Pavlovec 79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7.462,50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HLUPIĆ prijevoz i rad građ. strojevima, obrt vl. Hlupić Josip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82014636211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Pregrada, Marinci 39/1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21.221,84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HP - Hrvatska pošta d.d.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87311810356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Jurišićeva 13,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3.841,11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HRVATSKA OSIGURAVAJUĆA KUĆA - dioničko društvo za osiguranje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00432869176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Capraška Ulica 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64.470,31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68419124305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Prisavlje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6.575,22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81793146560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191.571,88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INA-Industrija nafte, dioničko društvo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27759560625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Zagreb-Novi Zagreb, Avenija Većeslava Holjevca 10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1.116.409,10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INDUSTROOPREMA d.o.o. za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01291306683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CMP Obrtnička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503.070,46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INSPEKT, tehničko ispitivanje i analiza, kontrola i druge usluge,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24609583524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Zagreb-Novi Zagreb, Avenija Dubrovnik 15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36.025,00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IVAKOP,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34845090946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Ivanić-Grad, Savska 50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13.839,11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IVIČEK d.o.o. za proizvodnju, vanjsku i unutarnju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62588918891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Lučko, Hrvatskoselska 32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8.812,99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IVKOM dioničko društvo, za komunalne poslove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31407797858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Ivanec, Vladimira Nazora 96/b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13.798,11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JAKOB BECKER d. o. o. za uklanjanje otpada, proizvodnju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61584237142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Gornja Vrba, Vrbska ulica 16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31.305,34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JAMNICA dioničko društvo za proizvodnju mineralnih voda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05050436541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Getaldićeva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1.104.846,05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JELKOM, društvo s ograničenom odgovornošću za komunalnu djelatnost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92345732468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Vrboska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22.581,03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JEŽINAC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51893359623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Tisno, Uska Ulica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16.848,00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JOLLY AUTO LINE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17898328148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Ante Šupuka 10, 22000 Šibenik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5.156,37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KEMIS-TERMOCLEAN d.o.o. za industrijska čišćenja i gospodarenja otpadom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47719259482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Slavonska avenija 264,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4.077,50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KOMBEL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24110100646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Belišće, Radnička 1/B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5.542,84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KOM-ILOK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31574808968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Ilok, Julija Benešića 49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10.532,82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KOMTEKS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SI81849800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Tržić, Loka 119,P.P.82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347.259,79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d.o.o. za komunalno gospodarstvo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83101904488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Vukovar, Sajmište 174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78.140,53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45552012966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Vrbovsko, Željeznička 1/a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11.939,16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komunalnu djelatnost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27917254847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Garešnica, Mate Lovraka 30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19.626,11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17055681355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Samobor, Ulica 151. samoborske brigade HV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32.279,43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27962400486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Bjelovar, Ferde Livadića 14/a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22.730,49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GOSPIĆ d. o. o.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64163074544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Gospić, Bužminska 10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17.895,35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KOMUNALNO PODUZEĆE KONJŠČINA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04274608715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Konjšćina, Jertovec 150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41.663,49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POŽEGA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99740428762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Požega, Vukovarska 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67.925,76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VRBOVEC, društvo s ograničenom odgovornošću za komunalne i uslužne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01537106865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Vrbovec, Kolodvorska 29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34.869,13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KOMUNALAC, d. o. o. za vodoopskrbu i druge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22745185008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Delnice, Frana Supila 173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10.403,90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KOMUNALAC, društvo s ograničenom odgovornošću za pružanje komunalnih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01617722870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Pakrac, Ulica križnog puta 18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6.516,43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KOMUNALAC, društvo s ograničenom odgovornošću za usluge u komunalnom gospodarstvu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61888142985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Slavonski Brod, ul. Stjepana pl. Horvata 38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33.228,86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DJELATNOSTI d.o.o.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80457977311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Vela Luka, Obala 2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23.832,78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I PRIJEVOZNIČKE USLUGE VL. MIRJANA SOLIN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20599585802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Cerna, Nikole Jurišića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11.717,64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USLUGE CRES LOŠINJ, društvo s ograničenom odgovornošću za pružanje komunalnih usluga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43600498596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Cres, Turion 20/A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91.330,74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USLUGE ĐURĐEVAC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69864803750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Đurđevac, Radnička Cesta 61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13.948,10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KOMUNALNI SERVIS d. o. o. za komunalnu djelatnost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22751868617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Rovinj, Trg Na Lokvi 3/a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52.372,31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društvo GRAD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79182010236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Supetar, Petra Jakšića 17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24.377,23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DRUŠTVO STON d.o.o.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53342150077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Ston, Trg Kralja Tomislava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9.746,25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87214344239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Križevci, Ulica Drage Grdenića  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22.588,12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Bilan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84920906210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Orebić, Fiskovićeva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53.472,52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ČABAR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58129032419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Čabar, Trg Kralja Tomislava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20.769,25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HOBER, društvo sa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90015801532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Korčula, Hrvatske Bratske Zajednice. 69/II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142.762,69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MINDEL d.o.o.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96575017786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Lumbarda, Prvi žal bb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6.303,05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KOMUNALNO-ZABOK d.o.o. za obradu otpadaka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31174430130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Zabok, Zivtov Trg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29.221,00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Konica Minolta Hrvatska - poslovna rješenja,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31697259786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Horvatova 82,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10.287,45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29955634590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Marijana Čavića 1/a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745.394,22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KRAKOM, društvo s ograničenom odgovornošću za obavljanje komunalnih usluga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18804286885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Krapina, Gajeva 20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18.133,67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KRŠĆANSKA SADAŠNJOST društvo s ograničenom odgovornošću za nakladničku i tiskarsku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79817762581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Marulićev Trg 14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27.315,06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LABUD tvornica sredstava za pranje, kozmetičkih i kemijskih proizvoda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23359164583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173/r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11.477,94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LANAC društvo s ograničenom odgovornošću za proizvodnju, servisne usluge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82677264734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Šenoina 23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137.633,00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LANDIA d.o.o. za usluge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86812953672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Tordinci, Vukovarska Ulica 27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32.575,00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LEĆ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79331181937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Vodice, Obala Juričev Ive Cota 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74.261,86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LEDO dioničko društvo za proizvodnju i promet sladoleda i smrznute hrane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87955947581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Marijana Čavića 1a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60.587,72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LIMES PLUS društvo s ograničenom odgovornošću za katalošku prodaju uredskog pribora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57560191883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Kamenarka 29,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5.764,87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LOGISTIKA ŠURIĆ obrt za prijevoz, trg. i usluge vl. Denis ŠurIĆ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51501707382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Koprivnica, IV. Vinogradski odvojak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6.656,00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148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LUKOM -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29732862130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Ludbreg, Koprivnička 17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13.687,36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LJEKARNE PRIMA PHARME 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28285339387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Capraška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13.413,47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M.B. AUTO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89027343720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Koledovčina 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52.780,29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MAKARSKI KOMUNALAC društvo s ograničenom odgovornošću za obavljanje komunalnih poslova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12733878804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Makarska, Trg Tina Ujevića 1, Pp 22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112.928,88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MALVA d.o.o. za proizvodnju,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53593023692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Vinkovci, Alojzija Stepinca 43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40.199,05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MB AUTO PRODAJNO SERVISNI CENTAR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68993879966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Koledovčina 8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5.781,49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MC ČIŠĆENJE d.o.o. za proizvodnju,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17783496119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Sisak, Nikole Tesle 17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20.137,50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MEDIA SEDAM STUDIO d.o.o. za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03162029326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Remete 44 E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10.057,83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MEDIKA, dioničko društvo za trgovinu lijekovima i sanitetskim materijalom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94818858923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Capraška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4.138,67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METALOOBRADA društvo s ograničenom odgovornošću za proizvodnju,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19717545737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Jakovlje, Zagrebačka 162 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6.062,50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MICHIELI-TOMIĆ,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38856841151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Gornji Humac , Gornji Humac 37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99.505,74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MURTELA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74557241266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Murter, Ul.Butina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23.731,35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N. T. - EKO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04267998456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Donja Zdenčina, Petra Svačića 10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117.475,84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NAPI NALETILIĆ d.o.o. za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57575625311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Ločilnička 21,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3.140,00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NARODNI LIST MARKETING vl. NOVELA ŠKULIĆ-PERINOVIĆ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48148782057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Poljana zemaljskog odbora 2, 23000 Zadar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2.122,99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163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NAŠIČKI PARK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78250224691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Markovac Našički, Radnička 2/2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22.103,77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NOVA SPLET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65670165979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Slavonska avenija 22e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11.650,00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NOVOKOM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51899768388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Novi Marof, Zagorska 31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64.951,77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NOVOKOM društvo s ograničenom odgovornošću za komunalno gospodarstvo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29659371749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Novska, Adalberta Knoppa 1A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7.140,81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OBRT JURANIĆ DELNICE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89035809061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Delnice, Kuti 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20.027,70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ODLAGALIŠTE društvo s ograničenom odgovornošću za upravljanje odlagalištem komunalnog otpada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97575612726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Nova Gradiška, Ljudevita Gaja 56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9.794,28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ODVODNJA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17323637115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Split, Neslanovac 13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363.730,94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OPĆINA MUĆ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20072764912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Muć, Donji Muć 254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22.809,60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OPĆINA STON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51471780630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Ston, Trg Kralja Tomislava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7.500,00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Eugena Kumičića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40011714464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Josipa Pucekovića 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10.790,00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EUGENA KVATERNIKA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01172696565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Školska 4, 10410 Velika Gorica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3.440,00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Nikole Hribara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01689534191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Ruđera Boškovića 11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6.110,00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Novo Čiče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14772335018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Trg Antuna Cvetkovića 27, 10410 Novo Čiče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3.820,00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Vukovina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78553804115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Školska 20A, 10410 Gornje Podotočje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8.180,00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OTP Leasing dioničko društvo za usluge IZLUČNI VJEROVNIK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23780250353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Avenija Dubrovnik 16/V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70.696,74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PARALELA društvo s ograničenom odgovornošću za prijevoz i trgovinu u stečaju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24315036478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Čepin, Ferdinanda Speisera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52.082,26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179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PARVUS d.o.o. za trgovinu na malo i veliko, usluge, zastupstvo, proizvodnju, uvoz i izvoz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91728262086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Janka Holjca 54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7.393,50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34614033767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Omiš, Vladimira Nazora 12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68.899,07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 CENTAR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50890218278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Heinzelova 60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18.188,50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PIK VRBOVEC-MESNA INDUSTRIJA, dioničko društvo za proizvodnju i promet mesa i mesnih prerađevina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78909170415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Vrbovec, Zagrebačka 148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198.683,78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PIK-VINKOVCI dioničko društvo za poljoprivrednu proizvodnju, prehrambenu industriju i promet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17774531631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Vinkovci, Ul. Matije Gupca 130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9.272,62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97160346104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Koprivnički Ivanec, Matije Gupca 12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313.072,79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PONGRA-GORICA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30139688476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Omišalj, Pušća 150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23.092,30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PORAT POVLJANA društvo s ograničenom odgovornošću za turizam, trgovinu i usluge, putnička agencija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94050549525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Povljana, Trg Bana Jelačića 13/A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27.346,00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PricewaterhouseCoopers Savjetovanje društvo s ograničenom odgovornošću za savjetovanje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54648952583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Kneza Ljudevita Posavskog 31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47.062,50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PROJEKTGRADNJA d.o.o. za izvođenje i projektiranje građevinskih objekata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19659143269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Gornja Vrba, Vrbska ulica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404.409,05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PRO-TEH MONT j.d.o.o. za montažu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01182447513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Krapina, Doliće 72B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8.294,50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190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PRVO PLINARSKO DRUŠTVO d.o.o. za distribuciju plina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58292277611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Vukovar, A.Stepinca 27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1.645.613,07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PULA HERCULANEA d. o. o.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11294943436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Pula, Trg I. Istarske Brigade 14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70.548,77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PUMPA SERVIS d.o.o. servis, unutarnja i vanjska trgovina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27740284011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Osijek, Josipa Andrića 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5.908,63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REM PRESS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49841551609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184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6.512,50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RETA d.o.o. za proizvodnju,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01201898816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Karlovac, Zagrebačka 37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36.324,19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ROBE I MIMA j.d.o.o. za proizvodnju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46459546363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Šibenik, Rakovo Selo 100A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32.325,00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Robna kuća Sjenjak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91761501242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Osijek, Frankopanska 99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15.853,31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ROTO DINAMIC društvo s ograničenom odgovornošću za unutarnju i vanjsku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24723122482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Samoborska cesta 102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952.138,07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ROTO ULAGANJA društvo s ograničenom odgovornošću za upravljanje društvima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28189962659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Rijeka, Tome Strižića 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20.417,00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R-PIM, projektiranje, građenje i marketing,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38514700472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Strmec Samoborski, Mihanovićeva 21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11.953,75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S.T.P. društvo s ograničenom odgovornošću za servis, trgovinu i promet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41817103783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Lučko, Lučki Odvojak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18.750,00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SAMSIC d.o.o. za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39738397321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37/b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9.000,00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SERVA Servis i prodaja vatrogasnih aparata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65455106426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Krapina, Magistratska 42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7.281,20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SIGA ZAGREB d.o.o. za graditeljstvo,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07126606415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Side Košutić 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70.254,64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SLATINA KOM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69440520360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Slatina, Trg Ruđera Boškovića 16/B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7.708,80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SLAVONIJA-BOŠKOVIĆ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70158661792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Cerna, Josipa Jurja Strossmayera 23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10.343,75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206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SLOBODNA DALMACIJA PRINT d.o.o. za tiskarske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84672933238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Dugopolje, Dugopoljska 11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15.304,40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SLR Steyrermühl Logistik &amp; Recycling GmbH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ATU64583659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Steyrermühl, Fabriksplatz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23.420,24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SOCIJALNA ZADRUGA HUMANA NOVA ZAGREB socijalna zadruga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15792761433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Vlaška 70/A,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5.355,00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SOKOL MARIĆ d.o.o. za usluge zaštite osoba i imovine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11543074213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Trg maršala Tita 8/II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105.484,51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SOM HIDRAULIKA d.o.o. za proizvodnju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73091674996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II Resnik 20/A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18.925,00 </w:t>
            </w:r>
          </w:p>
        </w:tc>
      </w:tr>
      <w:tr w:rsidTr="005E0996" w:rsidR="00D76591" w:rsidRPr="00D76591">
        <w:trPr>
          <w:trHeight w:val="189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26211106548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Ogulin, Ivana Gorana Kovačića 8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20.441,38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STANIĆ BEVERAGES d.o.o. za proizvodnju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25420356246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Slavonska Avenija 22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19.315,00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50056415529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Sveta Nedjelja, Kerestinečka Cesta 57/A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31.325,25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Star Import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78312279901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Kovinska 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319.745,77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STIPE 1 jednostavno društvo s ograničenom odgovornošću, za prijevoz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48822373124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Svirče, Svirče 95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11.665,18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STIPE OBRT ZA CESTOVNI PRIJEVOZ, VL. T. MILATIĆ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14708422554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Vrbanj, Svirće 95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19.992,94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STRAGA TRANS društvo za prijevoz, trgovinu i usluge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33759398213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Lipik, Matije Gupca 107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21.402,25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STRUNJE-TRADE d.o.o. za prijevoz, unutarnju i vanjsku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97670986612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Privlaka, Bana Jelačića 11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13.085,40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219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SVIJET VILIČARA društvo s ograničenom ogovornošću za trgovinu,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19580573386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Samobor, Ulica Grada Wirgesa 10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41.925,10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ŠELIDIN, obrt za trgovinu, usluge i prijevoz, vl. Mirjana Sarunović, Dumovec, Fruškogorska 1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84967683746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Sesvete-Kraljevec, Fruškogorska Ulica 1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11.718,75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ŠKOJO d.o.o.za proizvodnju,trgovinu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22553687465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Osijek, Ulica Borova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14.503,45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ŠKOLSKA KNJIGA d.d. izdavaštvo, trgovina i usluge 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38967655335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Masarykova 28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53.335,50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TAHOGRAF, d.o.o. za proizvodnju, usluge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73777060562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Sveta Nedelja, Brezje, Dr. Franje Tuđmana 24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37.309,35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TAHO-ST d.o.o.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96320385428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Solin, Matoševa 16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5.203,03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TEHNIX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78013846555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Donji Kraljevec, Braće Radića 35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569.043,28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TIFON,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77607495225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Zadarska ulica 80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416.772,37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TISAK trgovačko dioničko društvo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75917721668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Zagreb, Slavonska avenija 11a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84.187.683,93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TOKIĆ, trgovina, izvoz-uvoz, zastupanje i proizvodnja, društvo s ograničenom odgovornošću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74867487620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Sesvete, Ulica 144. Brigade Hrvatske vojske 1 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41.262,89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TOSH INFORMATIKA d.o.o. za informatiku i trgovinu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00594458145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Pisarovina, Bratina 214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12.487,50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TPZ, društvo s ograničenom odgovornošću za proizvodnju,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68119083236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Novoselska 25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17.038,31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TRANSPORTI LONČAR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90103464467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Maruševec, Cerje Nebojse 56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23.625,00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TRGO-SIROVINA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79051341589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Donja Zdenčina, Petra Svačića 10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184.044,30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TROGIR HOLDING d.o.o. za komunalne djelatnosti, parking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09746817380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Trogir, Put Muline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122.398,30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234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TUČEPI, društvo s ograničenom odgovornošću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25263140544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Tučepi, Kraj 39/A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50.338,73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TURIST-PATRICIJA d.o.o. za prijevoz, usluge, turizam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46552812451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Pojatno, Matije Gupca 46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18.750,00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TVORNICA KRUHA ZADAR dioničko društvo za proizvodnju mlinarskih i pekarskih proizvoda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90373162012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Zadar, Gaženička Cesta 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8.996,00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UNIKOM d.o.o. za komunalno gospodarstvo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07507345484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Osijek, Ružina 11A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789.107,10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UNIVERZAL d.o.o. za komunalne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34319609112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Vladimira Nazora 68, 31400 Đakovo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4.039,30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UPRAVITELJ GRADNJA - ODRŽAVANJE d.o.o. za upravljanje i održavanje zgrada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13039232608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Oreškovićeva 25,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3.905,99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USLUGA POREČ društvo s ograničenom odgovornošću za komunalne poslove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31073587765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Poreč, Mlinska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82.839,24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Ustanova za zdravstvenu skrb NEMETOVA - PRIMA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15051150334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Nemetova 2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13.809,16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 gimnazija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82578349629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Klaićeva 1,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480,00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V.S.T. društvo s ograničenom odgovornošću za prijevoz i međunarodno otpremništvo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27297557092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Svetonedeljska cesta 89, 10436 Žitarka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2.030,42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30335873024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Koledovčina 2a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148.612,50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46660800468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Marijana Čavića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252.535,77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VETEL d.o.o. za trgovinu, marketing i zastupanje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25336476983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Majstorska 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24.956.209,88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VG Čistoća d.o.o. za održavanje čistoće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23915011506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Kneza Ljudevita Posavskog 45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152.206,15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248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29524210204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Vrtni put 1,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4.261,89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VJESNIK dioničko društvo tiskarsko izdavačke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83180487843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Slavonska avenija 4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50.213,40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VLAHOVAC obrt za prijevoz i usluge Vl. Stjepan Vlahovac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07166698938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Velika Gorica, B. Radića 155, Mraclin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47.665,96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56826138353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Biokovska 3, 21000 Split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2.720,55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VOX KOMUNIKACIJE, društvo za promidžbu i usluge, d.o.o.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24533297794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Ulica Vice Vukova 6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14.222,87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VUKOVARSKI POLJOPRIVREDNO INDUSTRIJSKI KOMBINAT d.d.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06849543412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Sajmište 113C, 32000 Vukovar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3.579,92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90439696130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Samoborska Cesta 310,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12.349,08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255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52848403362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Slovenska ulica 24,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11.586,83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256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Z.I.T.O. društvo s ograničenom odgovornošću za trgovinu i proizvodnju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09878963768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Sveti Križ Začretje, Mirkovec 66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13.279,00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257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ZAGREBAČKA BANKA DIONIČKO DRUŠTVO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92963223473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Trg bana Josipa Jelačića 10,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27.869.302,61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258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ZAGREBAČKI HOLDING d.o.o. - PODRUŽNICA ČISTOĆA, PODRUŽNICA ZRINJEVAC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Radnička cesta 82, 10000 Zagreb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24.468,53 </w:t>
            </w:r>
          </w:p>
        </w:tc>
      </w:tr>
      <w:tr w:rsidTr="005E0996" w:rsidR="00D76591" w:rsidRPr="00D76591">
        <w:trPr>
          <w:trHeight w:val="220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259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Ulica grada Vukovara 41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16.942,05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260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ZAPREŠIĆ, društvo s ograničenom odgovornošću za obavljanje komunalnih djelatnosti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96412232479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Zaprešić, Zelengaj 15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82.283,76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261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35851564566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Zaprešić, Pojatno, Zagrebačka cesta 3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85.250,00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262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ZE - TRA društvo s ograničenom odgovornošću za proizvodnju, marketing i transport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84412170391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Sveti Ivan Zelina, Krečaves 91A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53.220,75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263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ZLINJE d.o.o. za proizvodnju, trgovinu, usluge i maslinarstvo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93525268432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Blato, Ulica 1  30/1 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193.668,15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264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ZVIJEZDA dioničko društvo za proizvodnju, trgovinu i usluge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91492011748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Marijana Čavića 1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9.027,07 </w:t>
            </w:r>
          </w:p>
        </w:tc>
      </w:tr>
      <w:tr w:rsidTr="005E0996" w:rsidR="005E0996" w:rsidRPr="00D76591">
        <w:trPr>
          <w:trHeight w:val="465"/>
        </w:trPr>
        <w:tc>
          <w:tcPr>
            <w:tcW w:type="pct" w:w="32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5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158.754.610,03</w:t>
            </w:r>
          </w:p>
        </w:tc>
      </w:tr>
    </w:tbl>
    <w:p w:rsidRDefault="005E0996" w:rsidP="005E0996" w:rsidR="005E0996" w:rsidRPr="00D76591">
      <w:pPr>
        <w:spacing w:after="120"/>
        <w:rPr>
          <w:sz w:val="24"/>
          <w:szCs w:val="24"/>
        </w:rPr>
      </w:pPr>
    </w:p>
    <w:p w:rsidRDefault="005E0996" w:rsidP="005E0996" w:rsidR="005E0996" w:rsidRPr="00D76591">
      <w:pPr>
        <w:spacing w:before="360"/>
        <w:outlineLvl w:val="1"/>
        <w:rPr>
          <w:b/>
          <w:sz w:val="24"/>
          <w:szCs w:val="24"/>
        </w:rPr>
      </w:pPr>
      <w:bookmarkStart w:name="_Toc499547181" w:id="5"/>
      <w:r w:rsidRPr="00D76591">
        <w:rPr>
          <w:b/>
          <w:sz w:val="24"/>
          <w:szCs w:val="24"/>
        </w:rPr>
        <w:t>2.7.5. Uvjetne tražbine</w:t>
      </w:r>
      <w:bookmarkEnd w:id="5"/>
      <w:r w:rsidRPr="00D76591">
        <w:rPr>
          <w:b/>
          <w:sz w:val="24"/>
          <w:szCs w:val="24"/>
        </w:rPr>
        <w:t xml:space="preserve"> </w:t>
      </w:r>
    </w:p>
    <w:p w:rsidRDefault="005E0996" w:rsidP="008A0485" w:rsidR="008A0485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Uvjetnih  tražbina dužnik </w:t>
      </w:r>
      <w:r w:rsidRPr="00D76591">
        <w:rPr>
          <w:b/>
          <w:sz w:val="24"/>
          <w:szCs w:val="24"/>
          <w:u w:val="single"/>
        </w:rPr>
        <w:t>nema.</w:t>
      </w:r>
      <w:bookmarkStart w:name="_Toc499547183" w:id="6"/>
      <w:r w:rsidR="008A0485" w:rsidRPr="00D76591">
        <w:rPr>
          <w:sz w:val="24"/>
          <w:szCs w:val="24"/>
        </w:rPr>
        <w:t xml:space="preserve"> </w:t>
      </w:r>
    </w:p>
    <w:p w:rsidRDefault="005E0996" w:rsidP="008A0485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2.8. Ponuda vjerovnicima</w:t>
      </w:r>
      <w:bookmarkEnd w:id="6"/>
      <w:r w:rsidRPr="00D76591">
        <w:rPr>
          <w:sz w:val="24"/>
          <w:szCs w:val="24"/>
        </w:rPr>
        <w:t xml:space="preserve"> </w:t>
      </w:r>
    </w:p>
    <w:p w:rsidRDefault="005E0996" w:rsidP="005E0996" w:rsidR="005E0996" w:rsidRPr="00D76591">
      <w:pPr>
        <w:spacing w:after="120"/>
        <w:rPr>
          <w:b/>
          <w:sz w:val="24"/>
          <w:szCs w:val="24"/>
        </w:rPr>
      </w:pPr>
      <w:r w:rsidRPr="00D76591">
        <w:rPr>
          <w:b/>
          <w:sz w:val="24"/>
          <w:szCs w:val="24"/>
        </w:rPr>
        <w:t>Ponuda vjerovnicima razvrstanim u skupine odgovarajućom primjenom pravila o razvrstavanju sudionika u stečajnom planu o načinu, rokovima i uvjetima namirenja tražbina sukladno članku 27 stavak 1. točka 8. Stečajnog zakona: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Prijedlog je financijskog restrukturiranja poslovanja, da se vjerovnici razvrstaju u grupe s predviđenim i točno utvrđenim rokovima plaćanja, kao i točno utvrđenim postotkom u odnosu na tražbinu vjerovnika koji se može ponuditi od strane dužnika a da se istom ne ugrozi dalje poslovanje i zadržavanje osnovne djelatnosti. 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Prijedlog vjerovnicima kako slijedi:</w:t>
      </w:r>
    </w:p>
    <w:p w:rsidRDefault="005E0996" w:rsidP="005E0996" w:rsidR="005E0996" w:rsidRPr="00D76591">
      <w:pPr>
        <w:spacing w:before="360"/>
        <w:outlineLvl w:val="1"/>
        <w:rPr>
          <w:b/>
          <w:sz w:val="24"/>
          <w:szCs w:val="24"/>
        </w:rPr>
      </w:pPr>
      <w:bookmarkStart w:name="_Toc499547184" w:id="7"/>
      <w:r w:rsidRPr="00D76591">
        <w:rPr>
          <w:b/>
          <w:sz w:val="24"/>
          <w:szCs w:val="24"/>
        </w:rPr>
        <w:t>2.8.1. Vjerovnici s pravom odvojenog namirenja</w:t>
      </w:r>
      <w:bookmarkEnd w:id="7"/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Dužnik ima obveza prema vjerovnicima s pravom odvojenog namirenja u ukupnom iznosu od </w:t>
      </w:r>
      <w:r w:rsidRPr="00D76591">
        <w:rPr>
          <w:b/>
          <w:sz w:val="24"/>
          <w:szCs w:val="24"/>
        </w:rPr>
        <w:t>6.774.515,35 kn.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S vjerovnicima koji imaju pravo odvojenog namirenja dužnik će pregovarati s namjerom da se odrekne prava na odvojeno namirenje i sudjeluje u postupku predstečajne nagodbe. 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U slučaju da se pojedini vjerovnici odreknu prava na odvojeno namirenje i sudjeluju u postupku predstečajne nagodbe prijedlozi mogućeg financijskog restrukturiranja navedeni su u točki 2.8.2.2. Vjerovnici s pravom odvojenog namirenja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Popis vjerovnika s pravom odvojenog namirenja u slijedećoj je tablici.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097"/>
        <w:gridCol w:w="1560"/>
        <w:gridCol w:w="3095"/>
        <w:gridCol w:w="1559"/>
      </w:tblGrid>
      <w:tr w:rsidTr="005E0996" w:rsidR="00D76591" w:rsidRPr="00D76591">
        <w:trPr>
          <w:trHeight w:val="960"/>
        </w:trPr>
        <w:tc>
          <w:tcPr>
            <w:tcW w:type="pct" w:w="2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Rbr.</w:t>
            </w:r>
          </w:p>
        </w:tc>
        <w:tc>
          <w:tcPr>
            <w:tcW w:type="pct" w:w="15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7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OIB</w:t>
            </w:r>
          </w:p>
        </w:tc>
        <w:tc>
          <w:tcPr>
            <w:tcW w:type="pct" w:w="156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Sjedište / adresa</w:t>
            </w:r>
          </w:p>
        </w:tc>
        <w:tc>
          <w:tcPr>
            <w:tcW w:type="pct" w:w="7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Zadužnice za garantni period i za izvršenje posla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96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</w:t>
            </w:r>
          </w:p>
        </w:tc>
        <w:tc>
          <w:tcPr>
            <w:tcW w:type="pct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OTP Leasing dioničko društvo za usluge</w:t>
            </w:r>
          </w:p>
        </w:tc>
        <w:tc>
          <w:tcPr>
            <w:tcW w:type="pct" w:w="7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23780250353</w:t>
            </w:r>
          </w:p>
        </w:tc>
        <w:tc>
          <w:tcPr>
            <w:tcW w:type="pct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Avenija Dubrovnik 16/V</w:t>
            </w:r>
          </w:p>
        </w:tc>
        <w:tc>
          <w:tcPr>
            <w:tcW w:type="pct" w:w="79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2.766.684,46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</w:t>
            </w:r>
          </w:p>
        </w:tc>
        <w:tc>
          <w:tcPr>
            <w:tcW w:type="pct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PORSCHE LEASING društvo s ograničenom odgovornošću za leasing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90275854576</w:t>
            </w:r>
          </w:p>
        </w:tc>
        <w:tc>
          <w:tcPr>
            <w:tcW w:type="pct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Velimira Škorpika 21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794.409,66 </w:t>
            </w:r>
          </w:p>
        </w:tc>
      </w:tr>
      <w:tr w:rsidTr="005E0996" w:rsidR="00D76591" w:rsidRPr="00D76591">
        <w:trPr>
          <w:trHeight w:val="645"/>
        </w:trPr>
        <w:tc>
          <w:tcPr>
            <w:tcW w:type="pct" w:w="29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</w:t>
            </w:r>
          </w:p>
        </w:tc>
        <w:tc>
          <w:tcPr>
            <w:tcW w:type="pct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Raiffeisen Leasing društvo s ograničenom odgovornošću za posredovanje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75346450537</w:t>
            </w:r>
          </w:p>
        </w:tc>
        <w:tc>
          <w:tcPr>
            <w:tcW w:type="pct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Zagreb, Radnička cesta 43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3.213.421,24 </w:t>
            </w:r>
          </w:p>
        </w:tc>
      </w:tr>
      <w:tr w:rsidTr="005E0996" w:rsidR="005E0996" w:rsidRPr="00D76591">
        <w:trPr>
          <w:trHeight w:val="405"/>
        </w:trPr>
        <w:tc>
          <w:tcPr>
            <w:tcW w:type="pct" w:w="2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56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SVEUKUPNO</w:t>
            </w:r>
          </w:p>
        </w:tc>
        <w:tc>
          <w:tcPr>
            <w:tcW w:type="pct" w:w="79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56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79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 xml:space="preserve">6.774.515,35 </w:t>
            </w:r>
          </w:p>
        </w:tc>
      </w:tr>
    </w:tbl>
    <w:p w:rsidRDefault="005E0996" w:rsidP="005E0996" w:rsidR="005E0996" w:rsidRPr="00D76591">
      <w:pPr>
        <w:spacing w:after="120"/>
        <w:rPr>
          <w:sz w:val="24"/>
          <w:szCs w:val="24"/>
        </w:rPr>
      </w:pPr>
    </w:p>
    <w:p w:rsidRDefault="005E0996" w:rsidP="005E0996" w:rsidR="005E0996" w:rsidRPr="00D76591">
      <w:pPr>
        <w:spacing w:before="360"/>
        <w:outlineLvl w:val="1"/>
        <w:rPr>
          <w:b/>
          <w:sz w:val="24"/>
          <w:szCs w:val="24"/>
        </w:rPr>
      </w:pPr>
      <w:bookmarkStart w:name="_Toc499547185" w:id="8"/>
      <w:r w:rsidRPr="00D76591">
        <w:rPr>
          <w:b/>
          <w:sz w:val="24"/>
          <w:szCs w:val="24"/>
        </w:rPr>
        <w:t>2.8.2. Vjerovnici koji nisu nižeg isplatnog reda</w:t>
      </w:r>
      <w:bookmarkEnd w:id="8"/>
    </w:p>
    <w:p w:rsidRDefault="005E0996" w:rsidP="005E0996" w:rsidR="005E0996" w:rsidRPr="00D76591">
      <w:pPr>
        <w:spacing w:after="120"/>
        <w:rPr>
          <w:b/>
          <w:sz w:val="24"/>
          <w:szCs w:val="24"/>
        </w:rPr>
      </w:pPr>
      <w:r w:rsidRPr="00D76591">
        <w:rPr>
          <w:sz w:val="24"/>
          <w:szCs w:val="24"/>
        </w:rPr>
        <w:t xml:space="preserve">Dužnik ima obveza prema vjerovnicima koji nisu nižeg isplatnog reda u ukupnom iznosu od </w:t>
      </w:r>
      <w:r w:rsidRPr="00D76591">
        <w:rPr>
          <w:b/>
          <w:sz w:val="24"/>
          <w:szCs w:val="24"/>
        </w:rPr>
        <w:t>158.754.610,03 kn.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Sukladno članku 27. stavak 1. točka 8. Stečajnog zakona, te članku 308. stavak 2. rečenica druga Stečajnog zakona vjerovnici koji nisu nižeg isplatnog reda razvrstani su u </w:t>
      </w:r>
      <w:r w:rsidR="008A0485" w:rsidRPr="00D76591">
        <w:rPr>
          <w:sz w:val="24"/>
          <w:szCs w:val="24"/>
        </w:rPr>
        <w:t>jednu skupinu kako sijedi:</w:t>
      </w:r>
    </w:p>
    <w:p w:rsidRDefault="005E0996" w:rsidP="005E0996" w:rsidR="005E0996" w:rsidRPr="00D76591">
      <w:pPr>
        <w:outlineLvl w:val="2"/>
        <w:rPr>
          <w:sz w:val="24"/>
          <w:szCs w:val="24"/>
        </w:rPr>
      </w:pPr>
      <w:bookmarkStart w:name="_Toc499547186" w:id="9"/>
      <w:r w:rsidRPr="00D76591">
        <w:rPr>
          <w:sz w:val="24"/>
          <w:szCs w:val="24"/>
        </w:rPr>
        <w:t>2.8.2.1. Ostali vjerovnici</w:t>
      </w:r>
      <w:bookmarkEnd w:id="9"/>
      <w:r w:rsidRPr="00D76591">
        <w:rPr>
          <w:sz w:val="24"/>
          <w:szCs w:val="24"/>
        </w:rPr>
        <w:tab/>
      </w:r>
    </w:p>
    <w:p w:rsidRDefault="005E0996" w:rsidP="005E0996" w:rsidR="005E0996" w:rsidRPr="00D76591">
      <w:pPr>
        <w:rPr>
          <w:sz w:val="24"/>
          <w:szCs w:val="24"/>
        </w:rPr>
      </w:pPr>
    </w:p>
    <w:p w:rsidRDefault="005E0996" w:rsidP="005E0996" w:rsidR="005E0996" w:rsidRPr="00D76591">
      <w:pPr>
        <w:spacing w:after="120"/>
        <w:rPr>
          <w:b/>
          <w:sz w:val="24"/>
          <w:szCs w:val="24"/>
        </w:rPr>
      </w:pPr>
      <w:r w:rsidRPr="00D76591">
        <w:rPr>
          <w:sz w:val="24"/>
          <w:szCs w:val="24"/>
        </w:rPr>
        <w:t xml:space="preserve">Dužnik ima obveza prema ostalim Vjerovnicima - l u ukupnom iznosu od </w:t>
      </w:r>
      <w:r w:rsidRPr="00D76591">
        <w:rPr>
          <w:b/>
          <w:sz w:val="24"/>
          <w:szCs w:val="24"/>
        </w:rPr>
        <w:t>158.754.610,03 kn</w:t>
      </w:r>
      <w:r w:rsidRPr="00D76591">
        <w:rPr>
          <w:sz w:val="24"/>
          <w:szCs w:val="24"/>
        </w:rPr>
        <w:t>.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Prijedlog mogućeg financijskog restrukturiranja u dijelu obveza ostalim vjerovnicima glasi: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 „Dužnik Dužnik e-Kolektor d.o.o. za usluge i trgovinu, OIB: 50538578553, Zagreb, Slavonska avenija 58, će </w:t>
      </w:r>
      <w:r w:rsidRPr="00D76591">
        <w:rPr>
          <w:b/>
          <w:sz w:val="24"/>
          <w:szCs w:val="24"/>
        </w:rPr>
        <w:t>ostalim vjerovnicima</w:t>
      </w:r>
      <w:r w:rsidRPr="00D76591">
        <w:rPr>
          <w:sz w:val="24"/>
          <w:szCs w:val="24"/>
        </w:rPr>
        <w:t xml:space="preserve">, namiriti  tražbine u iznosu </w:t>
      </w:r>
      <w:r w:rsidRPr="00D76591">
        <w:rPr>
          <w:b/>
          <w:sz w:val="24"/>
          <w:szCs w:val="24"/>
        </w:rPr>
        <w:t xml:space="preserve">158.754.610,03  kn </w:t>
      </w:r>
      <w:r w:rsidRPr="00D76591">
        <w:rPr>
          <w:sz w:val="24"/>
          <w:szCs w:val="24"/>
        </w:rPr>
        <w:t xml:space="preserve">smanjenu za </w:t>
      </w:r>
      <w:r w:rsidRPr="00D76591">
        <w:rPr>
          <w:b/>
          <w:sz w:val="24"/>
          <w:szCs w:val="24"/>
        </w:rPr>
        <w:t>70 %</w:t>
      </w:r>
      <w:r w:rsidRPr="00D76591">
        <w:rPr>
          <w:sz w:val="24"/>
          <w:szCs w:val="24"/>
        </w:rPr>
        <w:t xml:space="preserve">  otpisa u iznosu od </w:t>
      </w:r>
      <w:r w:rsidRPr="00D76591">
        <w:rPr>
          <w:b/>
          <w:sz w:val="24"/>
          <w:szCs w:val="24"/>
        </w:rPr>
        <w:t>111.128.227,02 kn</w:t>
      </w:r>
      <w:r w:rsidRPr="00D76591">
        <w:rPr>
          <w:sz w:val="24"/>
          <w:szCs w:val="24"/>
        </w:rPr>
        <w:t xml:space="preserve">, te će tako smanjenju tražbinu u iznosu od </w:t>
      </w:r>
      <w:r w:rsidRPr="00D76591">
        <w:rPr>
          <w:b/>
          <w:sz w:val="24"/>
          <w:szCs w:val="24"/>
        </w:rPr>
        <w:t>47.626.383,01 kn</w:t>
      </w:r>
      <w:r w:rsidRPr="00D76591">
        <w:rPr>
          <w:sz w:val="24"/>
          <w:szCs w:val="24"/>
        </w:rPr>
        <w:t xml:space="preserve">  isplatiti u </w:t>
      </w:r>
      <w:r w:rsidRPr="00D76591">
        <w:rPr>
          <w:b/>
          <w:sz w:val="24"/>
          <w:szCs w:val="24"/>
        </w:rPr>
        <w:t>84 (osamdesetčetiri</w:t>
      </w:r>
      <w:r w:rsidRPr="00D76591">
        <w:rPr>
          <w:sz w:val="24"/>
          <w:szCs w:val="24"/>
        </w:rPr>
        <w:t xml:space="preserve">) jednake mjesečne rate beskamatno, s dospijećem svake mjesečne rate prvog dana u mjesecu nakon </w:t>
      </w:r>
      <w:r w:rsidRPr="00D76591">
        <w:rPr>
          <w:b/>
          <w:sz w:val="24"/>
          <w:szCs w:val="24"/>
        </w:rPr>
        <w:t>počeka</w:t>
      </w:r>
      <w:r w:rsidRPr="00D76591">
        <w:rPr>
          <w:sz w:val="24"/>
          <w:szCs w:val="24"/>
        </w:rPr>
        <w:t xml:space="preserve"> od</w:t>
      </w:r>
      <w:r w:rsidRPr="00D76591">
        <w:rPr>
          <w:b/>
          <w:sz w:val="24"/>
          <w:szCs w:val="24"/>
        </w:rPr>
        <w:t xml:space="preserve"> 12 (dvanaest) mjeseci</w:t>
      </w:r>
      <w:r w:rsidRPr="00D76591">
        <w:rPr>
          <w:sz w:val="24"/>
          <w:szCs w:val="24"/>
        </w:rPr>
        <w:t xml:space="preserve"> računajući od dana pravomoćnosti rješenja kojim je sud utvrdio prihvaćanje plana restrukturiranja i potvrdio predstečajni sporazum.“</w:t>
      </w:r>
    </w:p>
    <w:p w:rsidRDefault="005E0996" w:rsidP="005E0996" w:rsidR="005E0996" w:rsidRPr="00D76591">
      <w:pPr>
        <w:spacing w:after="120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80"/>
        <w:gridCol w:w="2287"/>
        <w:gridCol w:w="1478"/>
        <w:gridCol w:w="1518"/>
        <w:gridCol w:w="1518"/>
        <w:gridCol w:w="1413"/>
        <w:gridCol w:w="1153"/>
      </w:tblGrid>
      <w:tr w:rsidTr="005E0996" w:rsidR="00D76591" w:rsidRPr="00D76591">
        <w:trPr>
          <w:trHeight w:val="1020"/>
        </w:trPr>
        <w:tc>
          <w:tcPr>
            <w:tcW w:type="pct" w:w="2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Rbr.</w:t>
            </w:r>
          </w:p>
        </w:tc>
        <w:tc>
          <w:tcPr>
            <w:tcW w:type="pct" w:w="11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7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OIB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tražbine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smanjenja tražbine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tražbine za namirenje nakon smanjenja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mjesečne rate</w:t>
            </w:r>
          </w:p>
        </w:tc>
      </w:tr>
      <w:tr w:rsidTr="005E0996" w:rsidR="00D76591" w:rsidRPr="00D76591">
        <w:trPr>
          <w:trHeight w:val="810"/>
        </w:trPr>
        <w:tc>
          <w:tcPr>
            <w:tcW w:type="pct" w:w="29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</w:t>
            </w:r>
          </w:p>
        </w:tc>
        <w:tc>
          <w:tcPr>
            <w:tcW w:type="pct" w:w="11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6. MAJ, društvo s ograničenom odgovornošću za komunalne usluge</w:t>
            </w:r>
          </w:p>
        </w:tc>
        <w:tc>
          <w:tcPr>
            <w:tcW w:type="pct" w:w="7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56396370038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114.230,44 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79.961,31 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34.269,13 </w:t>
            </w:r>
          </w:p>
        </w:tc>
        <w:tc>
          <w:tcPr>
            <w:tcW w:type="pct" w:w="59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407,97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 K Z-M društvo s ograničenom odgovornošću za trgovinu, usluge i proizvodnju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91959812092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6.831,50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4.782,05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2.049,45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24,40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ADAPTA LOGISTIK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16229739724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13.794,92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9.656,44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4.138,48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49,27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ADRIA OIL društvo s ograničenom odgovornošću za prodaju naftnih derivata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03004159051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107.286,97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75.100,88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32.186,09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383,17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AG SJAJ d.o.o. za čišćenje svih vrsta objekata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04807307105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9.610,00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6.727,00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2.883,00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34,32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AGRA-TRGOVINA, trgovačko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98859295431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62.709,98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43.896,99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18.812,99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223,96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05937759187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43.260,49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30.282,34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12.978,15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154,50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58353015102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8.495,46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5.946,82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2.548,64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30,34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ALIQUANTUM IDEA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05612255747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13.109,38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9.176,57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3.932,81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46,82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ARBUROŽA d.o.o. za upravljanje i održavanje javnih i zelenih površina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65785118677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15.772,22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11.040,55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4.731,67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56,33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AUDIT društvo s ograničenom odgovornošću za revizijske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39806187636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39.656,54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27.759,58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11.896,96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141,63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 HRVATSKA PRODAJNO SERVISNI CENTRI d.o.o. za usluge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87682591133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3.976,51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2.783,56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1.192,95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14,20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 KREŠO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05273263700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27.859,32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19.501,52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8.357,80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99,50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AUTOKLUB JASTREBARSKO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70874114894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65.342,61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45.739,83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19.602,78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233,37 </w:t>
            </w:r>
          </w:p>
        </w:tc>
      </w:tr>
      <w:tr w:rsidTr="005E0996" w:rsidR="00D76591" w:rsidRPr="00D76591">
        <w:trPr>
          <w:trHeight w:val="315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12933687795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125.378,20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87.764,74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37.613,46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447,78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AUTOSERVIS PETAR KEKEZ,obrt za popravak vozila i trgovinu, vl. Petar Kekez, HRVACE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79473283490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6.192,25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4.334,58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1.857,68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22,12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BABIĆ društvo s ograničenom odgovornošću za održavanje čistoće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53703886646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77.116,15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53.981,31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23.134,85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275,41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BAČANI-TRANSPORTI društvo s ograničenom odgovornošću za </w:t>
            </w:r>
            <w:r w:rsidRPr="00D76591">
              <w:rPr>
                <w:sz w:val="24"/>
                <w:szCs w:val="24"/>
              </w:rPr>
              <w:lastRenderedPageBreak/>
              <w:t>prijevoz, usluge, trgovinu, uvoz-izvoz i turističku agenciju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15481866913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14.861,09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10.402,76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4.458,33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53,08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BADEL proizvodnja alkohola, alkoholnih pića i octa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59515109558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12.550,94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8.785,66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3.765,28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44,82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BARANJSKA ČISTOĆA d.o.o. za održavanje čistoće i odlaganje komunalnog otpada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48154012452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184.733,88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129.313,72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55.420,16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659,76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Baranjski vodovod d.o.o. za vodoopskrbu i odvodnju Beli Manastir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15843910109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42.100,00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29.470,00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12.630,00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150,36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BENKOVIĆ društvo s ograničenom odgovornošću za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11321589428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28.705,40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20.093,78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8.611,62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102,52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BOŠANA, društvo s ograničenom odgovornošću za turizam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47665065525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108.978,63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76.285,04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32.693,59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389,21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BUKOVČAK obrt za prijevoz vl.Robert Bukovčak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98754855045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5.625,00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3.937,50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1.687,50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20,09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BUSINESS MEDIA CROATIA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39670505751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32.748,53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22.923,97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9.824,56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116,96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47428597158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819.659,56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573.761,69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245.897,87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2.927,36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CARGO CARE društvo s ograničenom odgovornošću, za prijevoz i trgovnu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09727187093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9.804,25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6.862,98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2.941,28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35,02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Caritas Zagrebačke nadbiskupije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58633897145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11.082,00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7.757,40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3.324,60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39,58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CARPUSINA d.o.o. za poslovanje nekretninama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98494592207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27.600,00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19.320,00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8.280,00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98,57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Cestovni prijevoz robe DRUŽIJANIĆ,vlasnica Iva Družijanić Metković,Opuzenska 3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67483003246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6.750,00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4.725,00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2.025,00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24,11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CHROMOS BOJE I LAKOVI, dioničko društvo za proizvodnju boja i lakova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61150947001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6.270,00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4.389,00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1.881,00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22,39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CONTRADA d.o.o.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67506743047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10.062,60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7.043,82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3.018,78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35,94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26187994862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106.852,02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74.796,41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32.055,61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381,61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CROATIAŠPED, dioničko društvo za međunarodnu i tuzemnu špediciju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90910530135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32.622,17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22.835,52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9.786,65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116,51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CROM d.o.o. za uvoz-izvoz, zastupanje, trgovinu na veliko i malo i proizvodnju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17145318195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2.459,80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1.721,86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737,94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8,79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ČISTI OTOK d.o.o.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15717069876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16.493,96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11.545,77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4.948,19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58,91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CETINSKE KRAJINE d.o.o.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79243957155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70.934,17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49.653,92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21.280,25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253,34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d.o.o. za održavanje čistoće i odlaganje komunalnog otpada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70467048139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132.081,29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92.456,90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39.624,39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471,72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ČISTOĆA društvo s ograničenom odgovornošću za gospodarenje </w:t>
            </w:r>
            <w:r w:rsidRPr="00D76591">
              <w:rPr>
                <w:sz w:val="24"/>
                <w:szCs w:val="24"/>
              </w:rPr>
              <w:lastRenderedPageBreak/>
              <w:t>otpadom, čistoću, proizvodnju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02371889218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76.340,98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53.438,69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22.902,29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272,65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38812451417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346.749,70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242.724,79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104.024,91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1.238,39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Duga Resa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22543506354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14.540,14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10.178,10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4.362,04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51,93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I ODRŽAVANJE KOLAN d.o.o.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41454598929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42.261,21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29.582,85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12.678,36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150,93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46163832762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27.007,60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18.905,32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8.102,28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96,46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METKOVIĆ d.o.o.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53973515423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93.490,20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65.443,14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28.047,06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333,89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PAG društvo s ograničenom odgovornošću za komunalne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13973013461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66.026,07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46.218,25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19.807,82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235,81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 ŽUPANJA društvo s ograničenom odgovornošću za komunalne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85409306989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21.696,00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15.187,20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6.508,80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77,49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ČISTOĆA, usluge održavanja čistoće d.o.o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84923155727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480.340,03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336.238,02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144.102,01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1.715,50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DIGITALNI TAHOGRAF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56290033854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11.845,00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8.291,50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3.553,50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42,30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DIOKI Organska petrokemija dioničko društvo u stečaju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71451172026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452.720,41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316.904,29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135.816,12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1.616,86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DOROSLOV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54395174446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10.880,01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7.616,01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3.264,00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38,86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DREAM CAR društvo s ograničenom odgovornošću za trgovinu motornim vozilima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23427355736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20.125,00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14.087,50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6.037,50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71,88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DUNDOVO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08484457911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93.846,13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65.692,29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28.153,84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335,16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DU-PLAST Vl. Nikola Pokrajčić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26405750909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9.112,50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6.378,75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2.733,75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32,54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EGMONT nakladnička djelatnost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52195305652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17.742,00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12.419,40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5.322,60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63,36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 - MURVICA komunalno trgovačko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58401982639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100.398,73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70.279,11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30.119,62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358,57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 ISTRA obrt za čišćenje odvodnih cijevi vl. Ivan Tomić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76817905536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6.137,50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4.296,25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1.841,25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21,92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 PAPIR društvo s ograničenom odgovornošću za proizvodnju i prodaju papirnatih vrećica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28144007782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27.663,91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19.364,74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8.299,17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98,80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EKO-IMOTSKI, jednostavno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97221056632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7.323,41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5.126,39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2.197,02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26,16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ELECTRON vl. Berislav Benković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50728601576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42.734,05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29.913,84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12.820,22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152,62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Emil Frey Auto Centar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01930677284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34.718,84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24.303,19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10.415,65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124,00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83373928482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336.872,20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235.810,54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101.061,66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1.203,12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 DAUS dioničko društvo za trgovinu i servis vozila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19212513210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9.858,23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6.900,76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2.957,47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35,21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EUROAGRAM TIS društvo s ograničenom odgovornošću za tehnički pregled i promet vozila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99681708224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7.592,63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5.314,84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2.277,79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27,12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22694857747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36.194,61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25.336,23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10.858,38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129,27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EUROINSPEKT CROATIAKONTROLA društvo s ograničenom odgovornošću za kontrolu robe i inženjering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50024748563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8.000,00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5.600,00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2.400,00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28,57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EUROTEK TREBNJE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SI46695966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13.308,13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9.315,69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3.992,44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47,53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19818276224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9.000,00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2.700,00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32,14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FEROS d.o.o. za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91115557093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32.422,07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22.695,45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9.726,62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115,79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FLORA VTC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54521868069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106.438,73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74.507,11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31.931,62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380,14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32380214737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7.551,62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5.286,13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2.265,49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26,97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GLOBUS obrt za trgovinu i usluge vl. Marijan Ivanović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11412398893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5.291,00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3.703,70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1.587,30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18,90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GORENJE SUROVINA d.o.o. družba za predelavo odpadkov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SI10304452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864.492,10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605.144,47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259.347,63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3.087,47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GOSPODARENJE OTPADOM SISAK d.o.o. za postupanje s komunalnim otpadom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25388753075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18.235,94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12.765,16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5.470,78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65,13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 IMOTSKI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18919978758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10.265,50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7.185,85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3.079,65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36,66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 SPLIT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78755598868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197.332,98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138.133,09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59.199,89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704,76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GRADINA VIS d.o.o. za komunalne djelatnosti i pružanje usluga u nautičkom turizmu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36896460047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8.926,48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6.248,54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2.677,94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31,88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52284012661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43.303,00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30.312,10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12.990,90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154,65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54873130289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249.437,41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174.606,19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74.831,22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890,85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GRADSKA ČISTOĆA I USLUGE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00031138108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8.475,00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5.932,50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2.542,50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30,27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DRUŠTVO SENJ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45024889958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39.621,76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27.735,23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11.886,53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141,51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poduzeće ČAKOM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14001865632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6.674,25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4.671,98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2.002,28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23,84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poduzeće KOMUNALAC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41412434130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6.823,83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4.776,68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2.047,15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24,37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15704341739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7.339,11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5.137,38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2.201,73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26,21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GRAFIKA MARKULIN d.o.o. za izdavačku i tiskarsku djelatnost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03698768305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17.792,00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12.454,40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5.337,60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63,54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GREBEN BRELA, društvo s ogrančenom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35127907914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16.863,27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11.804,29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5.058,98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60,23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GUARDIAN - LONČAR komnditno društvo za zaštitu osoba i imovine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44083674751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20.816,25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14.571,38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6.244,88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74,34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GUMIIMPEX - GUMI RECIKLAŽA I PROIZVODNJA d.d.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82298562620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55.233,40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38.663,38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16.570,02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197,26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HANSA-FLEX Croatia d.o.o. za proizvodnju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60365429880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28.603,98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20.022,79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8.581,19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102,16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Heavy Duty d.o.o. za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80583016213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3.369,72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2.358,80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1.010,92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12,03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HEP ELEKTRA d.o.o. za opskrbu električnom energijom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43965974818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7.828,54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5.479,98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2.348,56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27,96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HIDRO - SPOJ OBRT ZA PROIZVODNJU I UGOSTITELJSTVO vl. Zdravko Sohora i Marina Sohora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92956073538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7.462,50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5.223,75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2.238,75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26,65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HLUPIĆ prijevoz i rad građ. strojevima, obrt vl. Hlupić Josip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82014636211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21.221,84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14.855,29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6.366,55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75,79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HP - Hrvatska pošta d.d.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87311810356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3.841,11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2.688,78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1.152,33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13,72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HRVATSKA OSIGURAVAJUĆA KUĆA - dioničko društvo za osiguranje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00432869176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64.470,31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45.129,22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19.341,09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230,25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68419124305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6.575,22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4.602,65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1.972,57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23,48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81793146560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191.571,88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134.100,32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57.471,56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684,19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INA-Industrija nafte, dioničko društvo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27759560625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1.116.409,10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781.486,37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334.922,73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3.987,18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INDUSTROOPREMA d.o.o. za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01291306683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503.070,46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352.149,32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150.921,14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1.796,68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INSPEKT, tehničko ispitivanje i analiza, kontrola i druge usluge,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24609583524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36.025,00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25.217,50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10.807,50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128,66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IVAKOP,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34845090946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13.839,11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9.687,38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4.151,73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49,43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IVIČEK d.o.o. za proizvodnju, vanjsku i unutarnju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62588918891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8.812,99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6.169,09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2.643,90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31,47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IVKOM dioničko društvo, za komunalne poslove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31407797858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13.798,11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9.658,68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4.139,43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49,28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JAKOB BECKER d. o. o. za uklanjanje otpada, proizvodnju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61584237142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31.305,34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21.913,74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9.391,60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111,80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JAMNICA dioničko društvo za proizvodnju mineralnih voda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05050436541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1.104.846,05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773.392,24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331.453,82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3.945,88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JELKOM, društvo s ograničenom odgovornošću za komunalnu djelatnost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92345732468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22.581,03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15.806,72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6.774,31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80,65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JEŽINAC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51893359623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16.848,00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11.793,60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5.054,40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60,17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JOLLY AUTO LINE društvo s ograničenom </w:t>
            </w:r>
            <w:r w:rsidRPr="00D76591">
              <w:rPr>
                <w:sz w:val="24"/>
                <w:szCs w:val="24"/>
              </w:rPr>
              <w:lastRenderedPageBreak/>
              <w:t>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17898328148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5.156,37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3.609,46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1.546,91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18,42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KEMIS-TERMOCLEAN d.o.o. za industrijska čišćenja i gospodarenja otpadom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47719259482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4.077,50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2.854,25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1.223,25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14,56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109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KOMBEL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24110100646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5.542,84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3.879,99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1.662,85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19,80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KOM-ILOK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31574808968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10.532,82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7.372,97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3.159,85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37,62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KOMTEKS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SI81849800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347.259,79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243.081,85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104.177,94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1.240,21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d.o.o. za komunalno gospodarstvo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83101904488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78.140,53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54.698,37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23.442,16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279,07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45552012966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11.939,16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8.357,41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3.581,75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42,64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komunalnu djelatnost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27917254847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19.626,11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13.738,28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5.887,83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70,09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17055681355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32.279,43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22.595,60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9.683,83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115,28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KOMUNALAC društvo s ograničenom </w:t>
            </w:r>
            <w:r w:rsidRPr="00D76591">
              <w:rPr>
                <w:sz w:val="24"/>
                <w:szCs w:val="24"/>
              </w:rPr>
              <w:lastRenderedPageBreak/>
              <w:t>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27962400486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22.730,49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15.911,34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6.819,15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81,18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117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GOSPIĆ d. o. o.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64163074544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17.895,35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12.526,75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5.368,61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63,91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KOMUNALNO PODUZEĆE KONJŠČINA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04274608715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41.663,49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29.164,44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12.499,05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148,80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POŽEGA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99740428762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67.925,76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47.548,03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20.377,73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242,59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 VRBOVEC, društvo s ograničenom odgovornošću za komunalne i uslužne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01537106865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34.869,13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24.408,39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10.460,74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124,53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KOMUNALAC, d. o. o. za vodoopskrbu i druge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22745185008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10.403,90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7.282,73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3.121,17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37,16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KOMUNALAC, društvo s ograničenom odgovornošću za pružanje komunalnih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01617722870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6.516,43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4.561,50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1.954,93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23,27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KOMUNALAC, društvo s ograničenom odgovornošću za usluge u komunalnom gospodarstvu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61888142985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33.228,86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23.260,20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9.968,66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118,67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DJELATNOSTI d.o.o.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80457977311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23.832,78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16.682,95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7.149,83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85,12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I PRIJEVOZNIČKE USLUGE VL. MIRJANA SOLIN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20599585802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11.717,64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8.202,35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3.515,29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41,85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USLUGE CRES LOŠINJ, društvo s ograničenom odgovornošću za pružanje komunalnih usluga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43600498596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91.330,74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63.931,52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27.399,22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326,18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KOMUNALNE USLUGE ĐURĐEVAC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69864803750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13.948,10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9.763,67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4.184,43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49,81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KOMUNALNI SERVIS d. o. o. za komunalnu djelatnost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22751868617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52.372,31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36.660,62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15.711,69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187,04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društvo GRAD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79182010236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24.377,23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17.064,06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7.313,17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87,06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DRUŠTVO STON d.o.o.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53342150077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9.746,25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6.822,38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2.923,88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34,81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87214344239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22.588,12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15.811,68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6.776,44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80,67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Bilan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84920906210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53.472,52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37.430,76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16.041,76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190,97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133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ČABAR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58129032419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20.769,25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14.538,48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6.230,78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74,18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HOBER, društvo sa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90015801532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142.762,69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99.933,88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42.828,81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509,87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 trgovačko društvo MINDEL d.o.o.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96575017786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6.303,05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4.412,14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1.890,92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22,51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KOMUNALNO-ZABOK d.o.o. za obradu otpadaka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31174430130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29.221,00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20.454,70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8.766,30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104,36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Konica Minolta Hrvatska - poslovna rješenja,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31697259786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10.287,45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7.201,22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3.086,24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36,74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29955634590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745.394,22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521.775,95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223.618,27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2.662,12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KRAKOM, društvo s ograničenom odgovornošću za obavljanje komunalnih usluga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18804286885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18.133,67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12.693,57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5.440,10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64,76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KRŠĆANSKA SADAŠNJOST društvo s ograničenom odgovornošću za nakladničku i tiskarsku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79817762581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27.315,06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19.120,54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8.194,52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97,55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LABUD tvornica sredstava za pranje, kozmetičkih i kemijskih proizvoda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23359164583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11.477,94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8.034,56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3.443,38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40,99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142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LANAC društvo s ograničenom odgovornošću za proizvodnju, servisne usluge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82677264734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137.633,00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96.343,10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41.289,90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491,55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LANDIA d.o.o. za usluge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86812953672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32.575,00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22.802,50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9.772,50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116,34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LEĆ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79331181937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74.261,86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51.983,30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22.278,56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265,22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LEDO dioničko društvo za proizvodnju i promet sladoleda i smrznute hrane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87955947581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60.587,72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42.411,40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18.176,32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216,38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LIMES PLUS društvo s ograničenom odgovornošću za katalošku prodaju uredskog pribora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57560191883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5.764,87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4.035,41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1.729,46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20,59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LOGISTIKA ŠURIĆ obrt za prijevoz, trg. i usluge vl. Denis ŠurIĆ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51501707382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6.656,00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4.659,20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1.996,80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23,77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LUKOM -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29732862130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13.687,36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9.581,15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4.106,21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48,88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LJEKARNE PRIMA PHARME 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28285339387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13.413,47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9.389,43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4.024,04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47,91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M.B. AUTO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89027343720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52.780,29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36.946,20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15.834,09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188,50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MAKARSKI KOMUNALAC društvo s ograničenom odgovornošću za obavljanje komunalnih poslova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12733878804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112.928,88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79.050,22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33.878,66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403,32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MALVA d.o.o. za proizvodnju, </w:t>
            </w:r>
            <w:r w:rsidRPr="00D76591">
              <w:rPr>
                <w:sz w:val="24"/>
                <w:szCs w:val="24"/>
              </w:rPr>
              <w:lastRenderedPageBreak/>
              <w:t>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53593023692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40.199,05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28.139,34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12.059,72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143,57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153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MB AUTO PRODAJNO SERVISNI CENTAR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68993879966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5.781,49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4.047,04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1.734,45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20,65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MC ČIŠĆENJE d.o.o. za proizvodnju,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17783496119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20.137,50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14.096,25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6.041,25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71,92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MEDIA SEDAM STUDIO d.o.o. za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03162029326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10.057,83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7.040,48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3.017,35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35,92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MEDIKA, dioničko društvo za trgovinu lijekovima i sanitetskim materijalom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94818858923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4.138,67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2.897,07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1.241,60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14,78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METALOOBRADA društvo s ograničenom odgovornošću za proizvodnju,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19717545737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6.062,50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4.243,75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1.818,75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21,65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MICHIELI-TOMIĆ,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38856841151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99.505,74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69.654,02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29.851,72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355,38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MURTELA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74557241266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23.731,35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16.611,95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7.119,41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84,75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N. T. - EKO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04267998456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117.475,84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82.233,09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35.242,75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419,56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NAPI NALETILIĆ d.o.o. za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57575625311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3.140,00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2.198,00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942,00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11,21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NARODNI LIST MARKETING vl. NOVELA ŠKULIĆ-PERINOVIĆ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48148782057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2.122,99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1.486,09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636,90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7,58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163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NAŠIČKI PARK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78250224691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22.103,77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15.472,64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6.631,13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78,94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NOVA SPLET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65670165979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11.650,00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8.155,00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3.495,00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41,61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NOVOKOM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51899768388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64.951,77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45.466,24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19.485,53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231,97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NOVOKOM društvo s ograničenom odgovornošću za komunalno gospodarstvo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29659371749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7.140,81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4.998,57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2.142,24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25,50 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OBRT JURANIĆ DELNICE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89035809061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20.027,70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14.019,39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6.008,31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71,53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ODLAGALIŠTE društvo s ograničenom odgovornošću za upravljanje odlagalištem komunalnog otpada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97575612726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9.794,28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6.856,00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2.938,28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34,98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169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ODVODNJA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17323637115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363.730,94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254.611,66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109.119,28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1.299,04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OPĆINA MUĆ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20072764912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22.809,60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15.966,72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6.842,88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81,46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OPĆINA STON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51471780630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5.250,00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2.250,00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26,79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Eugena Kumičića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40011714464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10.790,00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7.553,00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3.237,00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38,54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EUGENA KVATERNIKA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01172696565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3.440,00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2.408,00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1.032,00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12,29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Nikole Hribara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01689534191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6.110,00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4.277,00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1.833,00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21,82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175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Novo Čiče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14772335018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3.820,00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2.674,00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1.146,00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13,64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Osnovna škola Vukovina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78553804115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8.180,00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5.726,00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2.454,00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29,21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OTP Leasing dioničko društvo za usluge IZLUČNI VJEROVNIK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23780250353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70.696,74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49.487,72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21.209,02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252,49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PARALELA društvo s ograničenom odgovornošću za prijevoz i trgovinu u stečaju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24315036478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52.082,26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36.457,58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15.624,68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186,01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PARVUS d.o.o. za trgovinu na malo i veliko, usluge, zastupstvo, proizvodnju, uvoz i izvoz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91728262086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7.393,50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5.175,45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2.218,05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26,41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34614033767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68.899,07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48.229,35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20.669,72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246,07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PET CENTAR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50890218278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18.188,50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12.731,95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5.456,55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64,96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PIK VRBOVEC-MESNA INDUSTRIJA, dioničko društvo za proizvodnju i promet mesa i mesnih prerađevina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78909170415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198.683,78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139.078,65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59.605,13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709,58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PIK-VINKOVCI dioničko društvo za poljoprivrednu proizvodnju, prehrambenu industriju i promet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17774531631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9.272,62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6.490,83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2.781,79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33,12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184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97160346104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313.072,79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219.150,95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93.921,84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1.118,12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PONGRA-GORICA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30139688476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23.092,30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16.164,61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6.927,69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82,47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PORAT POVLJANA društvo s ograničenom odgovornošću za turizam, trgovinu i usluge, putnička agencija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94050549525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27.346,00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19.142,20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8.203,80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97,66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PricewaterhouseCoopers Savjetovanje društvo s ograničenom odgovornošću za savjetovanje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54648952583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47.062,50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32.943,75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14.118,75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168,08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PROJEKTGRADNJA d.o.o. za izvođenje i projektiranje građevinskih objekata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19659143269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404.409,05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283.086,34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121.322,72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1.444,32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189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PRO-TEH MONT j.d.o.o. za montažu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01182447513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8.294,50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5.806,15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2.488,35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29,62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PRVO PLINARSKO DRUŠTVO d.o.o. za distribuciju plina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58292277611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1.645.613,07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1.151.929,15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493.683,92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5.877,19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PULA HERCULANEA d. o. o.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11294943436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70.548,77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49.384,14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21.164,63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251,96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PUMPA SERVIS d.o.o. servis, unutarnja i vanjska trgovina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27740284011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5.908,63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4.136,04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1.772,59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21,10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193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REM PRESS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49841551609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6.512,50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4.558,75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1.953,75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23,26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RETA d.o.o. za proizvodnju,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01201898816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36.324,19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25.426,93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10.897,26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129,73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ROBE I MIMA j.d.o.o. za proizvodnju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46459546363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32.325,00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22.627,50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9.697,50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115,45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Robna kuća Sjenjak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91761501242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15.853,31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11.097,32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4.755,99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56,62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ROTO DINAMIC društvo s ograničenom odgovornošću za unutarnju i vanjsku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24723122482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952.138,07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666.496,65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285.641,42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3.400,49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ROTO ULAGANJA društvo s ograničenom odgovornošću za upravljanje društvima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28189962659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20.417,00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14.291,90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6.125,10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72,92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R-PIM, projektiranje, građenje i marketing,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38514700472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11.953,75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8.367,63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3.586,13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42,69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S.T.P. društvo s ograničenom odgovornošću za servis, trgovinu i promet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41817103783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18.750,00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13.125,00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5.625,00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66,96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SAMSIC d.o.o. za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39738397321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9.000,00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6.300,00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2.700,00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32,14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SERVA Servis i prodaja vatrogasnih aparata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65455106426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7.281,20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5.096,84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2.184,36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SIGA ZAGREB d.o.o. za graditeljstvo,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07126606415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70.254,64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49.178,25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21.076,39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250,91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SLATINA KOM društvo s ograničenom </w:t>
            </w:r>
            <w:r w:rsidRPr="00D76591">
              <w:rPr>
                <w:sz w:val="24"/>
                <w:szCs w:val="24"/>
              </w:rPr>
              <w:lastRenderedPageBreak/>
              <w:t>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69440520360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7.708,80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5.396,16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2.312,64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27,53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205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SLAVONIJA-BOŠKOVIĆ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70158661792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10.343,75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7.240,63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3.103,13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36,94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SLOBODNA DALMACIJA PRINT d.o.o. za tiskarske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84672933238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15.304,40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10.713,08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4.591,32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54,66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SLR Steyrermühl Logistik &amp; Recycling GmbH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ATU64583659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23.420,24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16.394,17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7.026,07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83,64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SOCIJALNA ZADRUGA HUMANA NOVA ZAGREB socijalna zadruga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15792761433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5.355,00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3.748,50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1.606,50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19,13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209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SOKOL MARIĆ d.o.o. za usluge zaštite osoba i imovine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11543074213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105.484,51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73.839,16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31.645,35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376,73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SOM HIDRAULIKA d.o.o. za proizvodnju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73091674996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18.925,00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13.247,50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5.677,50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67,59 </w:t>
            </w:r>
          </w:p>
        </w:tc>
      </w:tr>
      <w:tr w:rsidTr="005E0996" w:rsidR="00D76591" w:rsidRPr="00D76591">
        <w:trPr>
          <w:trHeight w:val="189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26211106548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20.441,38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14.308,97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6.132,41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73,00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STANIĆ BEVERAGES d.o.o. za proizvodnju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25420356246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19.315,00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13.520,50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5.794,50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68,98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213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50056415529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31.325,25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21.927,68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9.397,58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111,88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Star Import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78312279901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319.745,77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223.822,04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95.923,73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1.141,95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STIPE 1 jednostavno društvo s ograničenom odgovornošću, za prijevoz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48822373124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11.665,18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8.165,63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3.499,55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41,66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STIPE OBRT ZA CESTOVNI PRIJEVOZ, VL. T. MILATIĆ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14708422554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19.992,94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13.995,06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5.997,88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71,40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STRAGA TRANS društvo za prijevoz, trgovinu i usluge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33759398213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21.402,25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14.981,58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6.420,68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76,44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STRUNJE-TRADE d.o.o. za prijevoz, unutarnju i vanjsku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97670986612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13.085,40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9.159,78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3.925,62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46,73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219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SVIJET VILIČARA društvo s ograničenom ogovornošću za trgovinu,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19580573386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41.925,10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29.347,57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12.577,53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149,73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ŠELIDIN, obrt za trgovinu, usluge i prijevoz, vl. Mirjana Sarunović, Dumovec, Fruškogorska 1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84967683746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11.718,75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8.203,13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3.515,63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41,85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ŠKOJO d.o.o.za proizvodnju,trgovinu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22553687465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14.503,45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10.152,42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4.351,04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51,80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222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ŠKOLSKA KNJIGA d.d. izdavaštvo, trgovina i usluge 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38967655335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53.335,50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37.334,85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16.000,65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190,48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TAHOGRAF, d.o.o. za proizvodnju, usluge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73777060562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37.309,35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26.116,55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11.192,81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133,25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TAHO-ST d.o.o.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96320385428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5.203,03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3.642,12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1.560,91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18,58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TEHNIX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78013846555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569.043,28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398.330,30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170.712,98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2.032,30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TIFON,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77607495225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416.772,37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291.740,66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125.031,71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1.488,47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TISAK trgovačko dioničko društvo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75917721668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84.187.683,93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58.931.378,75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25.256.305,18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300.670,30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TOKIĆ, trgovina, izvoz-uvoz, zastupanje i proizvodnja, društvo s ograničenom odgovornošću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74867487620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41.262,89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28.884,02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12.378,87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147,37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229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TOSH INFORMATIKA d.o.o. za informatiku i trgovinu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00594458145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12.487,50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8.741,25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3.746,25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44,60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TPZ, društvo s ograničenom odgovornošću za proizvodnju,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68119083236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17.038,31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11.926,82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5.111,49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60,85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TRANSPORTI LONČAR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90103464467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23.625,00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16.537,50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7.087,50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84,38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TRGO-SIROVINA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79051341589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184.044,30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128.831,01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55.213,29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657,30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TROGIR HOLDING d.o.o. za komunalne djelatnosti, parking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09746817380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122.398,30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85.678,81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36.719,49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437,14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234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TUČEPI, društvo s ograničenom odgovornošću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25263140544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50.338,73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35.237,11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15.101,62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179,78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TURIST-PATRICIJA d.o.o. za prijevoz, usluge, turizam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46552812451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18.750,00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13.125,00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5.625,00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66,96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TVORNICA KRUHA ZADAR dioničko društvo za proizvodnju mlinarskih i pekarskih proizvoda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90373162012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8.996,00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6.297,20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2.698,80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32,13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UNIKOM d.o.o. za komunalno gospodarstvo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07507345484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789.107,10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552.374,97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236.732,13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2.818,24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UNIVERZAL d.o.o. za komunalne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34319609112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4.039,30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2.827,51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1.211,79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14,43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UPRAVITELJ GRADNJA - ODRŽAVANJE d.o.o. za upravljanje i održavanje zgrada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13039232608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3.905,99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2.734,19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1.171,80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13,95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USLUGA POREČ društvo s ograničenom odgovornošću za komunalne poslove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31073587765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82.839,24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57.987,47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24.851,77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295,85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Ustanova za zdravstvenu skrb NEMETOVA - PRIMA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15051150334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13.809,16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9.666,41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4.142,75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49,32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 gimnazija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82578349629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480,00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336,00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144,00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1,71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V.S.T. društvo s ograničenom odgovornošću za prijevoz i međunarodno otpremništvo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27297557092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2.030,42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1.421,29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609,13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7,25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244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30335873024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148.612,50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104.028,75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44.583,75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530,76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46660800468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252.535,77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176.775,04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75.760,73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901,91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VETEL d.o.o. za trgovinu, marketing i zastupanje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25336476983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24.956.209,88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17.469.346,92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7.486.862,96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89.129,32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VG Čistoća d.o.o. za održavanje čistoće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23915011506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152.206,15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106.544,31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45.661,85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543,59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29524210204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4.261,89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2.983,32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1.278,57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15,22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VJESNIK dioničko društvo tiskarsko izdavačke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83180487843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50.213,40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35.149,38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15.064,02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179,33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VLAHOVAC obrt za prijevoz i usluge Vl. Stjepan Vlahovac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07166698938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47.665,96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33.366,17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14.299,79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170,24 </w:t>
            </w:r>
          </w:p>
        </w:tc>
      </w:tr>
      <w:tr w:rsidTr="005E0996" w:rsidR="00D76591" w:rsidRPr="00D76591">
        <w:trPr>
          <w:trHeight w:val="157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56826138353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2.720,55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1.904,39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816,17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9,72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VOX KOMUNIKACIJE, društvo za promidžbu i usluge, d.o.o.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24533297794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14.222,87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9.956,01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4.266,86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50,80 </w:t>
            </w:r>
          </w:p>
        </w:tc>
      </w:tr>
      <w:tr w:rsidTr="005E0996" w:rsidR="00D76591" w:rsidRPr="00D76591">
        <w:trPr>
          <w:trHeight w:val="126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253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VUKOVARSKI POLJOPRIVREDNO INDUSTRIJSKI KOMBINAT d.d.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06849543412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3.579,92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2.505,94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1.073,98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12,79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90439696130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12.349,08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8.644,36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3.704,72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44,10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255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52848403362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11.586,83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8.110,78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3.476,05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41,38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256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Z.I.T.O. društvo s ograničenom odgovornošću za trgovinu i proizvodnju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09878963768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13.279,00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9.295,30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3.983,70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47,43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257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ZAGREBAČKA BANKA DIONIČKO DRUŠTVO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92963223473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27.869.302,61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19.508.511,83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8.360.790,78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99.533,22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258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ZAGREBAČKI HOLDING d.o.o. - PODRUŽNICA ČISTOĆA, PODRUŽNICA ZRINJEVAC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24.468,53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17.127,97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7.340,56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87,39 </w:t>
            </w:r>
          </w:p>
        </w:tc>
      </w:tr>
      <w:tr w:rsidTr="005E0996" w:rsidR="00D76591" w:rsidRPr="00D76591">
        <w:trPr>
          <w:trHeight w:val="220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259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16.942,05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11.859,44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5.082,62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60,51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260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ZAPREŠIĆ, društvo s ograničenom odgovornošću za obavljanje komunalnih djelatnosti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96412232479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82.283,76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57.598,63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24.685,13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293,87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261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35851564566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85.250,00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59.675,00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25.575,00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304,46 </w:t>
            </w:r>
          </w:p>
        </w:tc>
      </w:tr>
      <w:tr w:rsidTr="005E0996" w:rsidR="00D76591" w:rsidRPr="00D76591">
        <w:trPr>
          <w:trHeight w:val="9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262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ZE - TRA društvo s ograničenom odgovornošću za proizvodnju, marketing i transport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84412170391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53.220,75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37.254,53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15.966,23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190,07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263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ZLINJE d.o.o. za proizvodnju, trgovinu, usluge i maslinarstvo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93525268432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193.668,15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135.567,71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58.100,45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691,67 </w:t>
            </w:r>
          </w:p>
        </w:tc>
      </w:tr>
      <w:tr w:rsidTr="005E0996" w:rsidR="00D76591" w:rsidRPr="00D76591">
        <w:trPr>
          <w:trHeight w:val="645"/>
        </w:trPr>
        <w:tc>
          <w:tcPr>
            <w:tcW w:type="pct" w:w="2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264</w:t>
            </w:r>
          </w:p>
        </w:tc>
        <w:tc>
          <w:tcPr>
            <w:tcW w:type="pct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ZVIJEZDA dioničko društvo za proizvodnju, trgovinu i usluge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91492011748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9.027,07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6.318,95 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2.708,12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32,24 </w:t>
            </w:r>
          </w:p>
        </w:tc>
      </w:tr>
      <w:tr w:rsidTr="005E0996" w:rsidR="00D76591" w:rsidRPr="00D76591">
        <w:trPr>
          <w:trHeight w:val="450"/>
        </w:trPr>
        <w:tc>
          <w:tcPr>
            <w:tcW w:type="pct" w:w="2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18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75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158.754.610,03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111.128.227,02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47.626.383,01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566.980,75</w:t>
            </w:r>
          </w:p>
        </w:tc>
      </w:tr>
    </w:tbl>
    <w:p w:rsidRDefault="005E0996" w:rsidP="005E0996" w:rsidR="005E0996" w:rsidRPr="00D76591">
      <w:pPr>
        <w:spacing w:after="120"/>
        <w:rPr>
          <w:sz w:val="24"/>
          <w:szCs w:val="24"/>
        </w:rPr>
      </w:pPr>
    </w:p>
    <w:p w:rsidRDefault="005E0996" w:rsidP="005E0996" w:rsidR="005E0996" w:rsidRPr="00D76591">
      <w:pPr>
        <w:outlineLvl w:val="2"/>
        <w:rPr>
          <w:sz w:val="24"/>
          <w:szCs w:val="24"/>
        </w:rPr>
      </w:pPr>
      <w:bookmarkStart w:name="_Toc499547187" w:id="10"/>
      <w:r w:rsidRPr="00D76591">
        <w:rPr>
          <w:sz w:val="24"/>
          <w:szCs w:val="24"/>
        </w:rPr>
        <w:t>2.8.2.2. Vjerovnici s pravom odvojenog namirenja</w:t>
      </w:r>
      <w:bookmarkEnd w:id="10"/>
    </w:p>
    <w:p w:rsidRDefault="005E0996" w:rsidP="005E0996" w:rsidR="005E0996" w:rsidRPr="00D76591">
      <w:pPr>
        <w:rPr>
          <w:sz w:val="24"/>
          <w:szCs w:val="24"/>
        </w:rPr>
      </w:pP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Dužnik ima obveza prema vjerovnicima s pravom odvojenog namirenja u ukupnom iznosu od </w:t>
      </w:r>
      <w:r w:rsidRPr="00D76591">
        <w:rPr>
          <w:b/>
          <w:sz w:val="24"/>
          <w:szCs w:val="24"/>
        </w:rPr>
        <w:t xml:space="preserve"> 6.774.515,35 kn</w:t>
      </w:r>
      <w:r w:rsidRPr="00D76591">
        <w:rPr>
          <w:sz w:val="24"/>
          <w:szCs w:val="24"/>
        </w:rPr>
        <w:t>. U slučaju da se pojedini vjerovnici odreknu prava na odvojeno namirenje i sudjeluju u postupku predstečajne nagodbe prijedlozi mogućeg financijskog restrukturiranja glasi:</w:t>
      </w:r>
    </w:p>
    <w:p w:rsidRDefault="005E0996" w:rsidP="005E0996" w:rsidR="005E0996" w:rsidRPr="00D76591">
      <w:pPr>
        <w:widowControl w:val="false"/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 xml:space="preserve"> „Dužnik e-Kolektor d.o.o. za usluge i trgovinu, OIB: 50538578553, Zagreb, Slavonska avenija 58, će </w:t>
      </w:r>
      <w:r w:rsidRPr="00D76591">
        <w:rPr>
          <w:b/>
          <w:sz w:val="24"/>
          <w:szCs w:val="24"/>
        </w:rPr>
        <w:t>vjerovnicima, s pravom odvojenog namirenja</w:t>
      </w:r>
      <w:r w:rsidRPr="00D76591">
        <w:rPr>
          <w:sz w:val="24"/>
          <w:szCs w:val="24"/>
        </w:rPr>
        <w:t xml:space="preserve">, namiriti  tražbine u iznosu </w:t>
      </w:r>
      <w:r w:rsidRPr="00D76591">
        <w:rPr>
          <w:b/>
          <w:sz w:val="24"/>
          <w:szCs w:val="24"/>
        </w:rPr>
        <w:t xml:space="preserve">6.774.515,35 kn </w:t>
      </w:r>
      <w:r w:rsidRPr="00D76591">
        <w:rPr>
          <w:sz w:val="24"/>
          <w:szCs w:val="24"/>
        </w:rPr>
        <w:t xml:space="preserve">smanjenu za </w:t>
      </w:r>
      <w:r w:rsidRPr="00D76591">
        <w:rPr>
          <w:b/>
          <w:sz w:val="24"/>
          <w:szCs w:val="24"/>
        </w:rPr>
        <w:t>70 %</w:t>
      </w:r>
      <w:r w:rsidRPr="00D76591">
        <w:rPr>
          <w:sz w:val="24"/>
          <w:szCs w:val="24"/>
        </w:rPr>
        <w:t xml:space="preserve">  otpisa u iznosu od </w:t>
      </w:r>
      <w:r w:rsidRPr="00D76591">
        <w:rPr>
          <w:b/>
          <w:sz w:val="24"/>
          <w:szCs w:val="24"/>
        </w:rPr>
        <w:t>4.742.160,75  kn</w:t>
      </w:r>
      <w:r w:rsidRPr="00D76591">
        <w:rPr>
          <w:sz w:val="24"/>
          <w:szCs w:val="24"/>
        </w:rPr>
        <w:t>, te će tako smanjenju tražbinu u iznosu od</w:t>
      </w:r>
      <w:r w:rsidRPr="00D76591">
        <w:rPr>
          <w:b/>
          <w:sz w:val="24"/>
          <w:szCs w:val="24"/>
        </w:rPr>
        <w:t xml:space="preserve"> 2.032.354,61 kn</w:t>
      </w:r>
      <w:r w:rsidRPr="00D76591">
        <w:rPr>
          <w:sz w:val="24"/>
          <w:szCs w:val="24"/>
        </w:rPr>
        <w:t xml:space="preserve">  isplatiti u </w:t>
      </w:r>
      <w:r w:rsidRPr="00D76591">
        <w:rPr>
          <w:b/>
          <w:sz w:val="24"/>
          <w:szCs w:val="24"/>
        </w:rPr>
        <w:t>84 (osamdesetčetiri</w:t>
      </w:r>
      <w:r w:rsidRPr="00D76591">
        <w:rPr>
          <w:sz w:val="24"/>
          <w:szCs w:val="24"/>
        </w:rPr>
        <w:t xml:space="preserve">) jednake mjesečne rate beskamatno, s dospijećem svake mjesečne rate  prvog dana u mjesecu nakon </w:t>
      </w:r>
      <w:r w:rsidRPr="00D76591">
        <w:rPr>
          <w:b/>
          <w:sz w:val="24"/>
          <w:szCs w:val="24"/>
        </w:rPr>
        <w:t>počeka</w:t>
      </w:r>
      <w:r w:rsidRPr="00D76591">
        <w:rPr>
          <w:sz w:val="24"/>
          <w:szCs w:val="24"/>
        </w:rPr>
        <w:t xml:space="preserve"> od</w:t>
      </w:r>
      <w:r w:rsidRPr="00D76591">
        <w:rPr>
          <w:b/>
          <w:sz w:val="24"/>
          <w:szCs w:val="24"/>
        </w:rPr>
        <w:t xml:space="preserve"> 12 (dvanaest) mjeseci</w:t>
      </w:r>
      <w:r w:rsidRPr="00D76591">
        <w:rPr>
          <w:sz w:val="24"/>
          <w:szCs w:val="24"/>
        </w:rPr>
        <w:t xml:space="preserve"> </w:t>
      </w:r>
      <w:bookmarkStart w:name="_Hlk492286447" w:id="11"/>
      <w:bookmarkStart w:name="_Hlk492290019" w:id="12"/>
      <w:r w:rsidRPr="00D76591">
        <w:rPr>
          <w:sz w:val="24"/>
          <w:szCs w:val="24"/>
        </w:rPr>
        <w:t>računajući od dana pravomoćnosti rješenja kojim je sud utvrdio prihvaćanje plana restrukturiranja i potvrdio predstečajni sporazum</w:t>
      </w:r>
      <w:bookmarkEnd w:id="11"/>
      <w:r w:rsidRPr="00D76591">
        <w:rPr>
          <w:sz w:val="24"/>
          <w:szCs w:val="24"/>
        </w:rPr>
        <w:t>.“</w:t>
      </w:r>
      <w:bookmarkEnd w:id="12"/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171"/>
        <w:gridCol w:w="1536"/>
        <w:gridCol w:w="1476"/>
        <w:gridCol w:w="1476"/>
        <w:gridCol w:w="1476"/>
        <w:gridCol w:w="1176"/>
      </w:tblGrid>
      <w:tr w:rsidTr="005E0996" w:rsidR="00D76591" w:rsidRPr="00D76591">
        <w:trPr>
          <w:trHeight w:val="975"/>
        </w:trPr>
        <w:tc>
          <w:tcPr>
            <w:tcW w:type="pct" w:w="2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Rbr.</w:t>
            </w:r>
          </w:p>
        </w:tc>
        <w:tc>
          <w:tcPr>
            <w:tcW w:type="pct" w:w="14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OIB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tražbine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smanjenja tražbine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tražbine za namirenje nakon smanjenja</w:t>
            </w:r>
          </w:p>
        </w:tc>
        <w:tc>
          <w:tcPr>
            <w:tcW w:type="pct" w:w="5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Iznos mjesečne rate</w:t>
            </w:r>
          </w:p>
        </w:tc>
      </w:tr>
      <w:tr w:rsidTr="005E0996" w:rsidR="00D76591" w:rsidRPr="00D76591">
        <w:trPr>
          <w:trHeight w:val="315"/>
        </w:trPr>
        <w:tc>
          <w:tcPr>
            <w:tcW w:type="pct" w:w="22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1</w:t>
            </w:r>
          </w:p>
        </w:tc>
        <w:tc>
          <w:tcPr>
            <w:tcW w:type="pct" w:w="14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OTP Leasing dioničko društvo za usluge</w:t>
            </w:r>
          </w:p>
        </w:tc>
        <w:tc>
          <w:tcPr>
            <w:tcW w:type="pct" w:w="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23780250353</w:t>
            </w:r>
          </w:p>
        </w:tc>
        <w:tc>
          <w:tcPr>
            <w:tcW w:type="pct" w:w="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2.766.684,46 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1.936.679,12 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830.005,34 </w:t>
            </w:r>
          </w:p>
        </w:tc>
        <w:tc>
          <w:tcPr>
            <w:tcW w:type="pct" w:w="5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9.881,02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2</w:t>
            </w:r>
          </w:p>
        </w:tc>
        <w:tc>
          <w:tcPr>
            <w:tcW w:type="pct" w:w="14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PORSCHE LEASING društvo s ograničenom </w:t>
            </w:r>
            <w:r w:rsidRPr="00D76591">
              <w:rPr>
                <w:sz w:val="24"/>
                <w:szCs w:val="24"/>
              </w:rPr>
              <w:lastRenderedPageBreak/>
              <w:t>odgovornošću za leasing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90275854576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794.409,66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556.086,76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238.322,90 </w:t>
            </w:r>
          </w:p>
        </w:tc>
        <w:tc>
          <w:tcPr>
            <w:tcW w:type="pct" w:w="5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2.837,18 </w:t>
            </w:r>
          </w:p>
        </w:tc>
      </w:tr>
      <w:tr w:rsidTr="005E0996" w:rsidR="00D76591" w:rsidRPr="00D76591">
        <w:trPr>
          <w:trHeight w:val="630"/>
        </w:trPr>
        <w:tc>
          <w:tcPr>
            <w:tcW w:type="pct" w:w="2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type="pct" w:w="14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Raiffeisen Leasing društvo s ograničenom odgovornošću za posredovanje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>75346450537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3.213.421,24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2.249.394,87 </w:t>
            </w:r>
          </w:p>
        </w:tc>
        <w:tc>
          <w:tcPr>
            <w:tcW w:type="pct" w:w="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964.026,37 </w:t>
            </w:r>
          </w:p>
        </w:tc>
        <w:tc>
          <w:tcPr>
            <w:tcW w:type="pct" w:w="5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sz w:val="24"/>
                <w:szCs w:val="24"/>
              </w:rPr>
            </w:pPr>
            <w:r w:rsidRPr="00D76591">
              <w:rPr>
                <w:sz w:val="24"/>
                <w:szCs w:val="24"/>
              </w:rPr>
              <w:t xml:space="preserve">11.476,50 </w:t>
            </w:r>
          </w:p>
        </w:tc>
      </w:tr>
      <w:tr w:rsidTr="005E0996" w:rsidR="00D76591" w:rsidRPr="00D76591">
        <w:trPr>
          <w:trHeight w:val="495"/>
        </w:trPr>
        <w:tc>
          <w:tcPr>
            <w:tcW w:type="pct" w:w="2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48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6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6.774.515,35</w:t>
            </w:r>
          </w:p>
        </w:tc>
        <w:tc>
          <w:tcPr>
            <w:tcW w:type="pct" w:w="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4.742.160,75</w:t>
            </w:r>
          </w:p>
        </w:tc>
        <w:tc>
          <w:tcPr>
            <w:tcW w:type="pct" w:w="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2.032.354,61</w:t>
            </w:r>
          </w:p>
        </w:tc>
        <w:tc>
          <w:tcPr>
            <w:tcW w:type="pct" w:w="5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E0996" w:rsidP="005E0996" w:rsidR="005E0996" w:rsidRPr="00D76591">
            <w:pPr>
              <w:jc w:val="right"/>
              <w:rPr>
                <w:b/>
                <w:bCs/>
                <w:sz w:val="24"/>
                <w:szCs w:val="24"/>
              </w:rPr>
            </w:pPr>
            <w:r w:rsidRPr="00D76591">
              <w:rPr>
                <w:b/>
                <w:bCs/>
                <w:sz w:val="24"/>
                <w:szCs w:val="24"/>
              </w:rPr>
              <w:t>24.194,70</w:t>
            </w:r>
          </w:p>
        </w:tc>
      </w:tr>
    </w:tbl>
    <w:p w:rsidRDefault="005E0996" w:rsidP="005E0996" w:rsidR="005E0996" w:rsidRPr="00D76591">
      <w:pPr>
        <w:widowControl w:val="false"/>
        <w:spacing w:after="120"/>
        <w:rPr>
          <w:sz w:val="24"/>
          <w:szCs w:val="24"/>
        </w:rPr>
      </w:pPr>
    </w:p>
    <w:p w:rsidRDefault="005E0996" w:rsidP="005E0996" w:rsidR="005E0996" w:rsidRPr="00D76591">
      <w:pPr>
        <w:spacing w:before="360"/>
        <w:outlineLvl w:val="1"/>
        <w:rPr>
          <w:b/>
          <w:sz w:val="24"/>
          <w:szCs w:val="24"/>
        </w:rPr>
      </w:pPr>
      <w:bookmarkStart w:name="_Toc499547188" w:id="13"/>
      <w:r w:rsidRPr="00D76591">
        <w:rPr>
          <w:b/>
          <w:sz w:val="24"/>
          <w:szCs w:val="24"/>
        </w:rPr>
        <w:t>2.8.3. Uvjetne tražbine</w:t>
      </w:r>
      <w:bookmarkEnd w:id="13"/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Dužnik nema uvjetnih obveza.</w:t>
      </w:r>
    </w:p>
    <w:p w:rsidRDefault="005E0996" w:rsidP="005E0996" w:rsidR="005E0996" w:rsidRPr="00D76591">
      <w:pPr>
        <w:pStyle w:val="Naslov2"/>
        <w:spacing w:lineRule="auto" w:line="480" w:before="360"/>
        <w:jc w:val="left"/>
        <w:rPr>
          <w:sz w:val="24"/>
          <w:szCs w:val="24"/>
        </w:rPr>
      </w:pPr>
      <w:bookmarkStart w:name="_Toc499547189" w:id="14"/>
      <w:r w:rsidRPr="00D76591">
        <w:rPr>
          <w:sz w:val="24"/>
          <w:szCs w:val="24"/>
        </w:rPr>
        <w:t>2.9. Najava novog zaduženja u novcu radi privremenog financiranja</w:t>
      </w:r>
      <w:bookmarkEnd w:id="14"/>
      <w:r w:rsidRPr="00D76591">
        <w:rPr>
          <w:sz w:val="24"/>
          <w:szCs w:val="24"/>
        </w:rPr>
        <w:t xml:space="preserve"> </w:t>
      </w:r>
    </w:p>
    <w:p w:rsidRDefault="005E0996" w:rsidP="005E0996" w:rsidR="005E0996" w:rsidRPr="00D76591">
      <w:pPr>
        <w:spacing w:after="120"/>
        <w:rPr>
          <w:sz w:val="24"/>
          <w:szCs w:val="24"/>
        </w:rPr>
      </w:pPr>
      <w:r w:rsidRPr="00D76591">
        <w:rPr>
          <w:sz w:val="24"/>
          <w:szCs w:val="24"/>
        </w:rPr>
        <w:t>Dužnik nije predvidio novo zaduženje u novcu radi privremenog financiranja.</w:t>
      </w:r>
    </w:p>
    <w:p w:rsidRDefault="005E0996" w:rsidP="00D76591" w:rsidR="005E0996" w:rsidRPr="00D76591">
      <w:pPr>
        <w:rPr>
          <w:sz w:val="24"/>
          <w:szCs w:val="24"/>
        </w:rPr>
      </w:pPr>
    </w:p>
    <w:p w:rsidRDefault="00DE5048" w:rsidP="00285D95" w:rsidR="00DE5048" w:rsidRPr="00D76591">
      <w:pPr>
        <w:pStyle w:val="clanak"/>
        <w:spacing w:afterAutospacing="false" w:after="0" w:beforeAutospacing="false" w:before="0"/>
        <w:rPr>
          <w:noProof/>
        </w:rPr>
      </w:pPr>
      <w:r w:rsidRPr="00D76591">
        <w:rPr>
          <w:noProof/>
        </w:rPr>
        <w:t>Obrazloženje</w:t>
      </w:r>
    </w:p>
    <w:p w:rsidRDefault="00DE5048" w:rsidP="00DE5048" w:rsidR="00DE5048" w:rsidRPr="00D76591">
      <w:pPr>
        <w:jc w:val="both"/>
        <w:rPr>
          <w:sz w:val="24"/>
          <w:szCs w:val="24"/>
        </w:rPr>
      </w:pPr>
    </w:p>
    <w:p w:rsidRDefault="00DE5048" w:rsidP="00DE5048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Dužnik </w:t>
      </w:r>
      <w:r w:rsidR="008A0485" w:rsidRPr="00D76591">
        <w:rPr>
          <w:noProof/>
          <w:sz w:val="24"/>
          <w:szCs w:val="24"/>
        </w:rPr>
        <w:t xml:space="preserve">e-Kolektor d.o.o., Zagreb, Slavonska avenija 58, OIB: 50538578553 </w:t>
      </w:r>
      <w:r w:rsidRPr="00D76591">
        <w:rPr>
          <w:sz w:val="24"/>
          <w:szCs w:val="24"/>
        </w:rPr>
        <w:t>je kao predlagatelj podnio ovom sudu, temeljem odredbe članka 25. stavak  1. Stečajnog zakona (N.N.br. 71/2015</w:t>
      </w:r>
      <w:r w:rsidR="005100F5" w:rsidRPr="00D76591">
        <w:rPr>
          <w:sz w:val="24"/>
          <w:szCs w:val="24"/>
        </w:rPr>
        <w:t xml:space="preserve"> i 104/17</w:t>
      </w:r>
      <w:r w:rsidRPr="00D76591">
        <w:rPr>
          <w:sz w:val="24"/>
          <w:szCs w:val="24"/>
        </w:rPr>
        <w:t xml:space="preserve">: dalje: SZ), prijedlog za otvaranje predstečajnoga postupka </w:t>
      </w:r>
      <w:r w:rsidR="005100F5" w:rsidRPr="00D76591">
        <w:rPr>
          <w:sz w:val="24"/>
          <w:szCs w:val="24"/>
        </w:rPr>
        <w:t>28. studenog 2017.godine.</w:t>
      </w:r>
      <w:r w:rsidRPr="00D76591">
        <w:rPr>
          <w:sz w:val="24"/>
          <w:szCs w:val="24"/>
        </w:rPr>
        <w:t xml:space="preserve"> </w:t>
      </w:r>
    </w:p>
    <w:p w:rsidRDefault="00DE5048" w:rsidP="00DE5048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Pravomoćnim rješenjem ovog suda, broj gornji, od </w:t>
      </w:r>
      <w:r w:rsidR="005100F5" w:rsidRPr="00D76591">
        <w:rPr>
          <w:sz w:val="24"/>
          <w:szCs w:val="24"/>
        </w:rPr>
        <w:t>29. studenog 2017</w:t>
      </w:r>
      <w:r w:rsidRPr="00D76591">
        <w:rPr>
          <w:sz w:val="24"/>
          <w:szCs w:val="24"/>
        </w:rPr>
        <w:t xml:space="preserve">. godine, nad dužnikom je otvoren predstečajni postupak, a to rješenje je objavljeno na mrežnoj stranici e-Oglasna ploča suda </w:t>
      </w:r>
      <w:r w:rsidR="005100F5" w:rsidRPr="00D76591">
        <w:rPr>
          <w:sz w:val="24"/>
          <w:szCs w:val="24"/>
        </w:rPr>
        <w:t>29. studenog 2017</w:t>
      </w:r>
      <w:r w:rsidRPr="00D76591">
        <w:rPr>
          <w:sz w:val="24"/>
          <w:szCs w:val="24"/>
        </w:rPr>
        <w:t>.</w:t>
      </w:r>
      <w:r w:rsidR="005100F5" w:rsidRPr="00D76591">
        <w:rPr>
          <w:sz w:val="24"/>
          <w:szCs w:val="24"/>
        </w:rPr>
        <w:t xml:space="preserve"> godine. </w:t>
      </w:r>
      <w:r w:rsidRPr="00D76591">
        <w:rPr>
          <w:sz w:val="24"/>
          <w:szCs w:val="24"/>
        </w:rPr>
        <w:t xml:space="preserve"> </w:t>
      </w:r>
    </w:p>
    <w:p w:rsidRDefault="00DE5048" w:rsidP="005100F5" w:rsidR="005100F5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Nakon ročišta za ispi</w:t>
      </w:r>
      <w:r w:rsidR="005100F5" w:rsidRPr="00D76591">
        <w:rPr>
          <w:sz w:val="24"/>
          <w:szCs w:val="24"/>
        </w:rPr>
        <w:t>tivanje tražbina održanog dana 29. ožujka 2018</w:t>
      </w:r>
      <w:r w:rsidRPr="00D76591">
        <w:rPr>
          <w:sz w:val="24"/>
          <w:szCs w:val="24"/>
        </w:rPr>
        <w:t>., doneseno je istog dana rješenje o utvrđenim i osporeni</w:t>
      </w:r>
      <w:r w:rsidR="005100F5" w:rsidRPr="00D76591">
        <w:rPr>
          <w:sz w:val="24"/>
          <w:szCs w:val="24"/>
        </w:rPr>
        <w:t>m tražbinama (članak 50. SZ-a),</w:t>
      </w:r>
    </w:p>
    <w:p w:rsidRDefault="005100F5" w:rsidP="006E5B4E" w:rsidR="006E5B4E" w:rsidRPr="00D76591">
      <w:pPr>
        <w:pStyle w:val="Uvuenotijeloteksta"/>
      </w:pPr>
      <w:r w:rsidRPr="00D76591">
        <w:t>Rješenjem VTS-a RH broj Pž-2611/2018-2 od 25. travnja 2018. godine odbačena je kao nedopuštena žalba vjerovnika JAMNICA d.d.</w:t>
      </w:r>
      <w:r w:rsidR="00285D95" w:rsidRPr="00D76591">
        <w:t xml:space="preserve">, izjavljena protiv navedenog rješenja ovog </w:t>
      </w:r>
      <w:r w:rsidRPr="00D76591">
        <w:t xml:space="preserve"> suda, broj gornji</w:t>
      </w:r>
      <w:r w:rsidR="00285D95" w:rsidRPr="00D76591">
        <w:t>, od 29. ožujka 2018., u toč. I.</w:t>
      </w:r>
      <w:r w:rsidRPr="00D76591">
        <w:t xml:space="preserve"> izreke, redni broj 112., a kojim rješenjem je ovaj sud utvrdio tražbinu vjerovnika JAMNICA d.d., u iznosu od 1.104.846,05 kn</w:t>
      </w:r>
      <w:r w:rsidR="006E5B4E" w:rsidRPr="00D76591">
        <w:t xml:space="preserve">. </w:t>
      </w:r>
    </w:p>
    <w:p w:rsidRDefault="006E5B4E" w:rsidP="006E5B4E" w:rsidR="006E5B4E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Rješenjem </w:t>
      </w:r>
      <w:r w:rsidR="005100F5" w:rsidRPr="00D76591">
        <w:rPr>
          <w:sz w:val="24"/>
          <w:szCs w:val="24"/>
        </w:rPr>
        <w:t xml:space="preserve"> VTS-a RH broj Pž-2414/2018-2 od 18. travnja 2018. godine </w:t>
      </w:r>
      <w:r w:rsidRPr="00D76591">
        <w:rPr>
          <w:sz w:val="24"/>
          <w:szCs w:val="24"/>
        </w:rPr>
        <w:t>odbijena je</w:t>
      </w:r>
      <w:r w:rsidR="005100F5" w:rsidRPr="00D76591">
        <w:rPr>
          <w:sz w:val="24"/>
          <w:szCs w:val="24"/>
        </w:rPr>
        <w:t xml:space="preserve"> žalba vjerovnika TLM ALUMINIUM d.d. u stečaju iz Šibe</w:t>
      </w:r>
      <w:r w:rsidRPr="00D76591">
        <w:rPr>
          <w:sz w:val="24"/>
          <w:szCs w:val="24"/>
        </w:rPr>
        <w:t xml:space="preserve">nika kao neosnovana i potvrđeno </w:t>
      </w:r>
      <w:r w:rsidR="005100F5" w:rsidRPr="00D76591">
        <w:rPr>
          <w:sz w:val="24"/>
          <w:szCs w:val="24"/>
        </w:rPr>
        <w:t xml:space="preserve">rješenje ovog suda broj gornji, od 29. ožujka 2018., u toč. II. izreke, u dijelu koji se odnosi na tražbinu tog vjerovnika. </w:t>
      </w:r>
    </w:p>
    <w:p w:rsidRDefault="00DE5048" w:rsidP="006E5B4E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Na e-oglasnoj ploči suda dana </w:t>
      </w:r>
      <w:r w:rsidR="006E5B4E" w:rsidRPr="00D76591">
        <w:rPr>
          <w:sz w:val="24"/>
          <w:szCs w:val="24"/>
        </w:rPr>
        <w:t>21. svibnja 2018</w:t>
      </w:r>
      <w:r w:rsidRPr="00D76591">
        <w:rPr>
          <w:sz w:val="24"/>
          <w:szCs w:val="24"/>
        </w:rPr>
        <w:t xml:space="preserve">. objavljen je popis vjerovnika i prava glasa koji vjerovnicima pripadaju (članak 57. SZ-a), a </w:t>
      </w:r>
      <w:r w:rsidR="006E5B4E" w:rsidRPr="00D76591">
        <w:rPr>
          <w:sz w:val="24"/>
          <w:szCs w:val="24"/>
        </w:rPr>
        <w:t>21. svibnja 2018</w:t>
      </w:r>
      <w:r w:rsidRPr="00D76591">
        <w:rPr>
          <w:sz w:val="24"/>
          <w:szCs w:val="24"/>
        </w:rPr>
        <w:t>. objavljen je izmijenjeni plan restrukturiranja dužnika,</w:t>
      </w:r>
    </w:p>
    <w:p w:rsidRDefault="00DE5048" w:rsidP="00DE5048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Dana </w:t>
      </w:r>
      <w:r w:rsidR="006E5B4E" w:rsidRPr="00D76591">
        <w:rPr>
          <w:sz w:val="24"/>
          <w:szCs w:val="24"/>
        </w:rPr>
        <w:t>11. srpnja 2018</w:t>
      </w:r>
      <w:r w:rsidRPr="00D76591">
        <w:rPr>
          <w:sz w:val="24"/>
          <w:szCs w:val="24"/>
        </w:rPr>
        <w:t xml:space="preserve">. održano je ročište za glasovanje o planu restrukturiranja (članak 55. SZ-a). </w:t>
      </w:r>
    </w:p>
    <w:p w:rsidRDefault="00DE5048" w:rsidP="00F60516" w:rsidR="00F60516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Temeljem popunjenih obrazaca za glasovanje (obrazac br.11. Pravilnika o sadržaju i obliku obrazaca na kojima se podnose podnesci u predstečajnom i stečajnom postupku,  N.N.br, 197/15) dostavljenih sudu prije početka ročišta te temeljem izjava vjerovnika na ročištu za glasovanje o planu restrukturiranja u</w:t>
      </w:r>
      <w:r w:rsidR="006E5B4E" w:rsidRPr="00D76591">
        <w:rPr>
          <w:sz w:val="24"/>
          <w:szCs w:val="24"/>
        </w:rPr>
        <w:t>tvrđeno je kako je od ukupno 264</w:t>
      </w:r>
      <w:r w:rsidRPr="00D76591">
        <w:rPr>
          <w:sz w:val="24"/>
          <w:szCs w:val="24"/>
        </w:rPr>
        <w:t xml:space="preserve"> vjerovnika </w:t>
      </w:r>
      <w:r w:rsidRPr="00D76591">
        <w:rPr>
          <w:sz w:val="24"/>
          <w:szCs w:val="24"/>
        </w:rPr>
        <w:lastRenderedPageBreak/>
        <w:t>sa utvrđenim tražbinama, koji imaju pravo glasa, ZA prihvaćanje izmijenjenog  pla</w:t>
      </w:r>
      <w:r w:rsidR="006E5B4E" w:rsidRPr="00D76591">
        <w:rPr>
          <w:sz w:val="24"/>
          <w:szCs w:val="24"/>
        </w:rPr>
        <w:t>na restrukturiranja glasovalo 160 vjerovnika ili 60,6</w:t>
      </w:r>
      <w:r w:rsidR="00F60516" w:rsidRPr="00D76591">
        <w:rPr>
          <w:sz w:val="24"/>
          <w:szCs w:val="24"/>
        </w:rPr>
        <w:t>1</w:t>
      </w:r>
      <w:r w:rsidRPr="00D76591">
        <w:rPr>
          <w:sz w:val="24"/>
          <w:szCs w:val="24"/>
        </w:rPr>
        <w:t xml:space="preserve">%, a PROTIV prihvaćanja  plana restrukturiranja </w:t>
      </w:r>
      <w:r w:rsidR="00F60516" w:rsidRPr="00D76591">
        <w:rPr>
          <w:sz w:val="24"/>
          <w:szCs w:val="24"/>
        </w:rPr>
        <w:t>glasovao je 104 vjerovnik ili 39,39%.  U odnosu prema iznos</w:t>
      </w:r>
      <w:r w:rsidR="00AD71D7" w:rsidRPr="00D76591">
        <w:rPr>
          <w:sz w:val="24"/>
          <w:szCs w:val="24"/>
        </w:rPr>
        <w:t>u</w:t>
      </w:r>
      <w:r w:rsidR="00F60516" w:rsidRPr="00D76591">
        <w:rPr>
          <w:sz w:val="24"/>
          <w:szCs w:val="24"/>
        </w:rPr>
        <w:t xml:space="preserve"> tražbina, budući da je</w:t>
      </w:r>
      <w:r w:rsidR="00AD71D7" w:rsidRPr="00D76591">
        <w:rPr>
          <w:sz w:val="24"/>
          <w:szCs w:val="24"/>
        </w:rPr>
        <w:t xml:space="preserve"> samo jedna grupa vjerovnika, od ukupnog iznosa tražbina za koje su vjerovnici imali pravo glasa u iznosu od 158.461.127,07 kn, ZA</w:t>
      </w:r>
      <w:r w:rsidR="00F60516" w:rsidRPr="00D76591">
        <w:rPr>
          <w:sz w:val="24"/>
          <w:szCs w:val="24"/>
        </w:rPr>
        <w:t xml:space="preserve"> prihvaćanje izmijenjenog plana restrukturiranja glasovali su vjerovnici čije tražbine iznose 125.965.238,20 kn ili 79,49 %, a PROTIV prihvaćanja izmijenjenog plana restrukturiranja glasovali su vjerovnici čije tražbine iznose 32.495.888,80 kn ili 20,51 %. </w:t>
      </w:r>
    </w:p>
    <w:p w:rsidRDefault="00DE5048" w:rsidP="00F60516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 xml:space="preserve">Prema odredbi članka 59. stavak 2. SZ-a, smatra </w:t>
      </w:r>
      <w:r w:rsidR="00EB2FA6" w:rsidRPr="00D76591">
        <w:rPr>
          <w:sz w:val="24"/>
          <w:szCs w:val="24"/>
        </w:rPr>
        <w:t xml:space="preserve">se </w:t>
      </w:r>
      <w:r w:rsidRPr="00D76591">
        <w:rPr>
          <w:sz w:val="24"/>
          <w:szCs w:val="24"/>
        </w:rPr>
        <w:t>da su vjerovnici prihvatili plan restrukturiranja ako je za njega glasovala većina svih vjerovnika i ako u svakoj skupini (vjerovnika)  zbroj tražbina vjerovnika koji su glasovali za prihvaćanje plana dvostruko prelazi zbroj tražbina koji su glasovali protiv prihvaćanja plana restrukturiranja</w:t>
      </w:r>
      <w:r w:rsidR="00AD71D7" w:rsidRPr="00D76591">
        <w:rPr>
          <w:sz w:val="24"/>
          <w:szCs w:val="24"/>
        </w:rPr>
        <w:t xml:space="preserve">. U ovom konkretnom slučaju vjerovnici su bili razvrstani u jednu grupu, pa se glasovalo prema iznosu tražbina i prema broju vjerovnika. </w:t>
      </w:r>
    </w:p>
    <w:p w:rsidRDefault="00DE5048" w:rsidP="00AD71D7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Nadalje, prema odredbi članka 61. stavak 1. SZ-a,  ako vjerovnici prihvate plan restrukturiranja, sud će rješenjem utvrditi prihvaćanje plana restrukturiranja  i p</w:t>
      </w:r>
      <w:r w:rsidR="00AD71D7" w:rsidRPr="00D76591">
        <w:rPr>
          <w:sz w:val="24"/>
          <w:szCs w:val="24"/>
        </w:rPr>
        <w:t>otvrditi predstečajni sporazum.</w:t>
      </w:r>
    </w:p>
    <w:p w:rsidRDefault="00DE5048" w:rsidP="00DE5048" w:rsidR="00DE5048" w:rsidRPr="00D76591">
      <w:pPr>
        <w:ind w:firstLine="708" w:left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Slijedom svega naprijed navedenog, kako su vjerovnici na ročištu za glasovanje o planu restrukturiranja, većinama propisanim člankom 59. stavak 2. SZ-a prihvatili plan restrukturiranja dužnika, sud je temeljem citiranog članka 61. stavak 1. SZ-a  utvrdio prihvaćanje plana restrukturiranja i potvrdio predstečajni sporazum.</w:t>
      </w:r>
    </w:p>
    <w:p w:rsidRDefault="00DE5048" w:rsidP="00DE5048" w:rsidR="00DE5048" w:rsidRPr="00D76591">
      <w:pPr>
        <w:ind w:firstLine="720"/>
        <w:jc w:val="both"/>
        <w:rPr>
          <w:sz w:val="24"/>
          <w:szCs w:val="24"/>
        </w:rPr>
      </w:pPr>
    </w:p>
    <w:p w:rsidRDefault="00AD71D7" w:rsidP="00DE5048" w:rsidR="00DE5048" w:rsidRPr="00D76591">
      <w:pPr>
        <w:jc w:val="center"/>
        <w:rPr>
          <w:noProof/>
          <w:sz w:val="24"/>
          <w:szCs w:val="24"/>
        </w:rPr>
      </w:pPr>
      <w:r w:rsidRPr="00D76591">
        <w:rPr>
          <w:noProof/>
          <w:sz w:val="24"/>
          <w:szCs w:val="24"/>
        </w:rPr>
        <w:t>U Zagrebu, 11. srpnja 2018. godine</w:t>
      </w:r>
    </w:p>
    <w:p w:rsidRDefault="00DE5048" w:rsidP="00DE5048" w:rsidR="00DE5048" w:rsidRPr="00D76591">
      <w:pPr>
        <w:jc w:val="center"/>
        <w:rPr>
          <w:noProof/>
          <w:sz w:val="24"/>
          <w:szCs w:val="24"/>
        </w:rPr>
      </w:pPr>
    </w:p>
    <w:p w:rsidRDefault="00DE5048" w:rsidP="00DE5048" w:rsidR="00DE5048" w:rsidRPr="00D76591">
      <w:pPr>
        <w:jc w:val="center"/>
        <w:rPr>
          <w:noProof/>
          <w:sz w:val="24"/>
          <w:szCs w:val="24"/>
        </w:rPr>
      </w:pPr>
    </w:p>
    <w:p w:rsidRDefault="00DE5048" w:rsidP="00DE5048" w:rsidR="00DE5048" w:rsidRPr="00D76591">
      <w:pPr>
        <w:ind w:firstLine="720" w:left="5040"/>
        <w:jc w:val="right"/>
        <w:rPr>
          <w:noProof/>
          <w:sz w:val="24"/>
          <w:szCs w:val="24"/>
        </w:rPr>
      </w:pPr>
      <w:r w:rsidRPr="00D76591">
        <w:rPr>
          <w:noProof/>
          <w:sz w:val="24"/>
          <w:szCs w:val="24"/>
        </w:rPr>
        <w:t xml:space="preserve">          SUDAC:  </w:t>
      </w:r>
    </w:p>
    <w:p w:rsidRDefault="00DE5048" w:rsidP="00E53D3D" w:rsidR="00915D8C">
      <w:pPr>
        <w:pStyle w:val="Uvuenotijeloteksta"/>
        <w:ind w:firstLine="141" w:left="1983"/>
        <w:jc w:val="right"/>
      </w:pPr>
      <w:r w:rsidRPr="00D76591">
        <w:rPr>
          <w:noProof/>
        </w:rPr>
        <w:t xml:space="preserve">               </w:t>
      </w:r>
      <w:r w:rsidRPr="00D76591">
        <w:rPr>
          <w:noProof/>
        </w:rPr>
        <w:tab/>
      </w:r>
      <w:r w:rsidRPr="00D76591">
        <w:rPr>
          <w:noProof/>
        </w:rPr>
        <w:tab/>
      </w:r>
      <w:r w:rsidRPr="00D76591">
        <w:rPr>
          <w:noProof/>
        </w:rPr>
        <w:tab/>
      </w:r>
      <w:r w:rsidRPr="00D76591">
        <w:rPr>
          <w:noProof/>
        </w:rPr>
        <w:tab/>
      </w:r>
      <w:r w:rsidRPr="00D76591">
        <w:rPr>
          <w:noProof/>
        </w:rPr>
        <w:tab/>
      </w:r>
      <w:r w:rsidRPr="00D76591">
        <w:rPr>
          <w:noProof/>
        </w:rPr>
        <w:tab/>
        <w:t>Ves</w:t>
      </w:r>
      <w:r w:rsidR="00AD71D7" w:rsidRPr="00D76591">
        <w:rPr>
          <w:noProof/>
        </w:rPr>
        <w:t>na Sremac Šoštar</w:t>
      </w:r>
      <w:r w:rsidR="00915D8C">
        <w:t>,v.r.</w:t>
      </w:r>
    </w:p>
    <w:p w:rsidRDefault="00915D8C" w:rsidP="00D338FD" w:rsidR="00915D8C">
      <w:pPr>
        <w:pStyle w:val="Uvuenotijeloteksta"/>
        <w:ind w:firstLine="141" w:left="1983"/>
        <w:jc w:val="right"/>
      </w:pPr>
      <w:r>
        <w:t>Za točnost otpravka</w:t>
      </w:r>
    </w:p>
    <w:p w:rsidRDefault="00915D8C" w:rsidP="00915D8C" w:rsidR="00DE5048" w:rsidRPr="00915D8C">
      <w:pPr>
        <w:pStyle w:val="Naslov4"/>
        <w:rPr>
          <w:noProof/>
        </w:rPr>
      </w:pPr>
      <w:r w:rsidRPr="00915D8C">
        <w:t>Matea Bizjak</w:t>
      </w:r>
    </w:p>
    <w:p w:rsidRDefault="00DE5048" w:rsidP="00DE5048" w:rsidR="00DE5048" w:rsidRPr="00D76591">
      <w:pPr>
        <w:jc w:val="right"/>
        <w:rPr>
          <w:sz w:val="24"/>
          <w:szCs w:val="24"/>
        </w:rPr>
      </w:pPr>
    </w:p>
    <w:p w:rsidRDefault="00DE5048" w:rsidP="00DE5048" w:rsidR="00DE5048" w:rsidRPr="00D76591">
      <w:pPr>
        <w:jc w:val="both"/>
        <w:rPr>
          <w:sz w:val="24"/>
          <w:szCs w:val="24"/>
        </w:rPr>
      </w:pPr>
    </w:p>
    <w:p w:rsidRDefault="00DE5048" w:rsidP="00DE5048" w:rsidR="00DE5048" w:rsidRPr="00D76591">
      <w:pPr>
        <w:ind w:firstLine="708"/>
        <w:jc w:val="both"/>
        <w:rPr>
          <w:sz w:val="24"/>
          <w:szCs w:val="24"/>
        </w:rPr>
      </w:pPr>
      <w:r w:rsidRPr="00D76591">
        <w:rPr>
          <w:sz w:val="24"/>
          <w:szCs w:val="24"/>
        </w:rPr>
        <w:t>UPUTA O PRAVNOM LIJEKU:</w:t>
      </w:r>
    </w:p>
    <w:p w:rsidRDefault="00DE5048" w:rsidP="00AD71D7" w:rsidR="00AD71D7" w:rsidRPr="00D76591">
      <w:pPr>
        <w:ind w:left="708"/>
        <w:rPr>
          <w:sz w:val="24"/>
          <w:szCs w:val="24"/>
        </w:rPr>
      </w:pPr>
      <w:r w:rsidRPr="00D76591">
        <w:rPr>
          <w:sz w:val="24"/>
          <w:szCs w:val="24"/>
        </w:rPr>
        <w:t>Protiv ovog rješenja dopuštena je žalba, u roku od 8 dana- Žalba se  podnosi ovome sudu u 3 primjerka, a o istoj od</w:t>
      </w:r>
      <w:r w:rsidR="00AD71D7" w:rsidRPr="00D76591">
        <w:rPr>
          <w:sz w:val="24"/>
          <w:szCs w:val="24"/>
        </w:rPr>
        <w:t>lučuje Visoki trgovački sud RH.</w:t>
      </w:r>
    </w:p>
    <w:p w:rsidRDefault="00AD71D7" w:rsidP="00AD71D7" w:rsidR="00AD71D7" w:rsidRPr="00D76591">
      <w:pPr>
        <w:ind w:left="708"/>
        <w:rPr>
          <w:sz w:val="24"/>
          <w:szCs w:val="24"/>
        </w:rPr>
      </w:pPr>
    </w:p>
    <w:p w:rsidRDefault="00AD71D7" w:rsidP="00915D8C" w:rsidR="00AD71D7" w:rsidRPr="00D76591">
      <w:pPr>
        <w:pStyle w:val="Odlomakpopisa"/>
        <w:ind w:left="1128"/>
        <w:rPr>
          <w:sz w:val="24"/>
          <w:szCs w:val="24"/>
        </w:rPr>
      </w:pPr>
    </w:p>
    <w:sectPr w:rsidSect="008A0485" w:rsidR="00AD71D7" w:rsidRPr="00D76591">
      <w:headerReference w:type="even" r:id="rId12"/>
      <w:headerReference w:type="default" r:id="rId13"/>
      <w:pgSz w:h="15840" w:w="12240"/>
      <w:pgMar w:gutter="0" w:footer="708" w:header="708" w:left="709" w:bottom="127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996" w:rsidP="00DE5048" w:rsidR="005E0996">
      <w:r>
        <w:separator/>
      </w:r>
    </w:p>
  </w:endnote>
  <w:endnote w:id="0" w:type="continuationSeparator">
    <w:p w:rsidRDefault="005E0996" w:rsidP="00DE5048" w:rsidR="005E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996" w:rsidP="00DE5048" w:rsidR="005E0996">
      <w:r>
        <w:separator/>
      </w:r>
    </w:p>
  </w:footnote>
  <w:footnote w:id="0" w:type="continuationSeparator">
    <w:p w:rsidRDefault="005E0996" w:rsidP="00DE5048" w:rsidR="005E0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996" w:rsidP="00DE5048" w:rsidR="005E09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0996" w:rsidR="005E09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996" w:rsidP="00DE5048" w:rsidR="005E0996" w:rsidRPr="00DE50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E5048">
      <w:rPr>
        <w:rStyle w:val="Brojstranice"/>
        <w:sz w:val="24"/>
        <w:szCs w:val="24"/>
      </w:rPr>
      <w:fldChar w:fldCharType="begin"/>
    </w:r>
    <w:r w:rsidRPr="00DE5048">
      <w:rPr>
        <w:rStyle w:val="Brojstranice"/>
        <w:sz w:val="24"/>
        <w:szCs w:val="24"/>
      </w:rPr>
      <w:instrText xml:space="preserve">PAGE  </w:instrText>
    </w:r>
    <w:r w:rsidRPr="00DE5048">
      <w:rPr>
        <w:rStyle w:val="Brojstranice"/>
        <w:sz w:val="24"/>
        <w:szCs w:val="24"/>
      </w:rPr>
      <w:fldChar w:fldCharType="separate"/>
    </w:r>
    <w:r w:rsidR="003D341C">
      <w:rPr>
        <w:rStyle w:val="Brojstranice"/>
        <w:noProof/>
        <w:sz w:val="24"/>
        <w:szCs w:val="24"/>
      </w:rPr>
      <w:t>62</w:t>
    </w:r>
    <w:r w:rsidRPr="00DE5048">
      <w:rPr>
        <w:rStyle w:val="Brojstranice"/>
        <w:sz w:val="24"/>
        <w:szCs w:val="24"/>
      </w:rPr>
      <w:fldChar w:fldCharType="end"/>
    </w:r>
  </w:p>
  <w:p w:rsidRDefault="005E0996" w:rsidP="00DE5048" w:rsidR="005E0996">
    <w:pPr>
      <w:pStyle w:val="Zaglavlje"/>
      <w:jc w:val="right"/>
      <w:rPr>
        <w:sz w:val="24"/>
      </w:rPr>
    </w:pPr>
    <w:r>
      <w:rPr>
        <w:sz w:val="24"/>
      </w:rPr>
      <w:t>48. St-3029/17</w:t>
    </w:r>
  </w:p>
  <w:p w:rsidRDefault="005E0996" w:rsidP="00DE5048" w:rsidR="005E0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A842BA"/>
    <w:multiLevelType w:val="multilevel"/>
    <w:tmpl w:val="3A10CEA2"/>
    <w:lvl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hanging="555" w:left="1263"/>
      </w:pPr>
      <w:rPr>
        <w:rFonts w:hint="default"/>
        <w:b/>
        <w:color w:val="4F81BD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  <w:b/>
        <w:color w:val="4F81BD"/>
      </w:rPr>
    </w:lvl>
    <w:lvl w:ilvl="3">
      <w:start w:val="1"/>
      <w:numFmt w:val="upperLetter"/>
      <w:isLgl/>
      <w:lvlText w:val="%1.%2.%3.%4."/>
      <w:lvlJc w:val="left"/>
      <w:pPr>
        <w:ind w:hanging="720" w:left="1428"/>
      </w:pPr>
      <w:rPr>
        <w:rFonts w:hint="default"/>
        <w:b/>
        <w:color w:val="4F81BD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  <w:b/>
        <w:color w:val="4F81BD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  <w:b/>
        <w:color w:val="4F81BD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  <w:b/>
        <w:color w:val="4F81BD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  <w:b/>
        <w:color w:val="4F81BD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  <w:b/>
        <w:color w:val="4F81BD"/>
      </w:rPr>
    </w:lvl>
  </w:abstractNum>
  <w:abstractNum w:abstractNumId="1">
    <w:nsid w:val="623E33E4"/>
    <w:multiLevelType w:val="hybridMultilevel"/>
    <w:tmpl w:val="F75C4DF4"/>
    <w:lvl w:tplc="BC8CE4FA" w:ilvl="0">
      <w:start w:val="26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A26"/>
    <w:rsid w:val="0009048E"/>
    <w:rsid w:val="001A215B"/>
    <w:rsid w:val="001F087F"/>
    <w:rsid w:val="00285D95"/>
    <w:rsid w:val="00301F07"/>
    <w:rsid w:val="003625C7"/>
    <w:rsid w:val="003D2A26"/>
    <w:rsid w:val="003D341C"/>
    <w:rsid w:val="005100F5"/>
    <w:rsid w:val="005E0996"/>
    <w:rsid w:val="005F4A7A"/>
    <w:rsid w:val="00645E48"/>
    <w:rsid w:val="0067336B"/>
    <w:rsid w:val="00676C72"/>
    <w:rsid w:val="006E5B4E"/>
    <w:rsid w:val="00702EE0"/>
    <w:rsid w:val="00786A29"/>
    <w:rsid w:val="008A0485"/>
    <w:rsid w:val="00915D8C"/>
    <w:rsid w:val="00954F3A"/>
    <w:rsid w:val="009F16E5"/>
    <w:rsid w:val="00A20CCF"/>
    <w:rsid w:val="00AD71D7"/>
    <w:rsid w:val="00CB4950"/>
    <w:rsid w:val="00D76591"/>
    <w:rsid w:val="00DE5048"/>
    <w:rsid w:val="00E33DDA"/>
    <w:rsid w:val="00E76151"/>
    <w:rsid w:val="00EB2FA6"/>
    <w:rsid w:val="00F15017"/>
    <w:rsid w:val="00F6051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9" w:name="toc 1"/>
    <w:lsdException w:qFormat="true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35" w:name="caption"/>
    <w:lsdException w:uiPriority="0" w:name="annotation reference"/>
    <w:lsdException w:uiPriority="0" w:name="page number"/>
    <w:lsdException w:qFormat="true" w:unhideWhenUsed="false" w:semiHidden="false" w:uiPriority="0" w:name="Title"/>
    <w:lsdException w:uiPriority="1" w:name="Default Paragraph Font"/>
    <w:lsdException w:qFormat="true" w:uiPriority="1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annotation subject"/>
    <w:lsdException w:uiPriority="0" w:name="Balloon Text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0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048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5048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DE5048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5E0996"/>
    <w:pPr>
      <w:keepNext/>
      <w:spacing w:after="60" w:before="120"/>
      <w:jc w:val="center"/>
      <w:outlineLvl w:val="2"/>
    </w:pPr>
    <w:rPr>
      <w:rFonts w:cs="Arial" w:hAnsi="Tahoma" w:ascii="Tahoma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915D8C"/>
    <w:pPr>
      <w:keepNext/>
      <w:jc w:val="right"/>
      <w:outlineLvl w:val="3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E5048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rsid w:val="00DE504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DE50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504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E5048"/>
  </w:style>
  <w:style w:styleId="Bezproreda" w:type="paragraph">
    <w:name w:val="No Spacing"/>
    <w:qFormat/>
    <w:rsid w:val="00DE5048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E5048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E50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504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nhideWhenUsed/>
    <w:rsid w:val="00DE50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5048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DE5048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DE5048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DE5048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DE5048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DE5048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DE504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DE5048"/>
  </w:style>
  <w:style w:styleId="Sadraj1" w:type="paragraph">
    <w:name w:val="toc 1"/>
    <w:basedOn w:val="Normal"/>
    <w:uiPriority w:val="39"/>
    <w:qFormat/>
    <w:rsid w:val="00DE5048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DE5048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DE5048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DE50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04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048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04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04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3Char" w:type="character">
    <w:name w:val="Naslov 3 Char"/>
    <w:basedOn w:val="Zadanifontodlomka"/>
    <w:link w:val="Naslov3"/>
    <w:rsid w:val="005E0996"/>
    <w:rPr>
      <w:rFonts w:cs="Arial" w:eastAsia="Times New Roman" w:hAnsi="Tahoma" w:ascii="Tahoma"/>
      <w:bCs/>
      <w:sz w:val="28"/>
      <w:szCs w:val="26"/>
      <w:lang w:eastAsia="hr-HR"/>
    </w:rPr>
  </w:style>
  <w:style w:customStyle="true" w:styleId="ASC" w:type="character">
    <w:name w:val="ASC"/>
    <w:basedOn w:val="Zadanifontodlomka"/>
    <w:rsid w:val="005E0996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5E0996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5E0996"/>
    <w:pPr>
      <w:pBdr>
        <w:bottom w:space="4" w:sz="8" w:color="4F81BD" w:val="single"/>
      </w:pBdr>
      <w:spacing w:after="30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rsid w:val="005E0996"/>
    <w:rPr>
      <w:rFonts w:cs="Times New Roman" w:eastAsia="Times New Roman" w:hAnsi="Cambria" w:asci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5E0996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5E0996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customStyle="true" w:styleId="Style16" w:type="paragraph">
    <w:name w:val="Style16"/>
    <w:basedOn w:val="Normal"/>
    <w:rsid w:val="005E0996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styleId="StandardWeb" w:type="paragraph">
    <w:name w:val="Normal (Web)"/>
    <w:basedOn w:val="Normal"/>
    <w:rsid w:val="005E0996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customStyle="true" w:styleId="t-9-8" w:type="paragraph">
    <w:name w:val="t-9-8"/>
    <w:basedOn w:val="Normal"/>
    <w:rsid w:val="005E0996"/>
    <w:pPr>
      <w:spacing w:afterAutospacing="true" w:after="100" w:beforeAutospacing="true" w:before="100"/>
    </w:pPr>
    <w:rPr>
      <w:sz w:val="24"/>
      <w:szCs w:val="24"/>
    </w:rPr>
  </w:style>
  <w:style w:customStyle="true" w:styleId="clanak" w:type="paragraph">
    <w:name w:val="clanak"/>
    <w:basedOn w:val="Normal"/>
    <w:rsid w:val="005E0996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kurziv1" w:type="character">
    <w:name w:val="kurziv1"/>
    <w:basedOn w:val="Zadanifontodlomka"/>
    <w:rsid w:val="005E0996"/>
    <w:rPr>
      <w:i/>
      <w:iCs/>
    </w:rPr>
  </w:style>
  <w:style w:styleId="SlijeenaHiperveza" w:type="character">
    <w:name w:val="FollowedHyperlink"/>
    <w:basedOn w:val="Zadanifontodlomka"/>
    <w:uiPriority w:val="99"/>
    <w:rsid w:val="005E0996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E0996"/>
    <w:pPr>
      <w:spacing w:lineRule="auto" w:line="276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5E0996"/>
    <w:pPr>
      <w:spacing w:after="100" w:before="60"/>
      <w:ind w:firstLine="709" w:left="400"/>
    </w:pPr>
    <w:rPr>
      <w:rFonts w:hAnsi="Tahoma" w:ascii="Tahoma"/>
      <w:szCs w:val="24"/>
    </w:rPr>
  </w:style>
  <w:style w:styleId="Referencakomentara" w:type="character">
    <w:name w:val="annotation reference"/>
    <w:basedOn w:val="Zadanifontodlomka"/>
    <w:semiHidden/>
    <w:unhideWhenUsed/>
    <w:rsid w:val="005E0996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5E0996"/>
    <w:pPr>
      <w:spacing w:after="60" w:before="60"/>
      <w:ind w:firstLine="709"/>
    </w:pPr>
    <w:rPr>
      <w:rFonts w:hAnsi="Tahoma" w:ascii="Tahoma"/>
    </w:rPr>
  </w:style>
  <w:style w:customStyle="true" w:styleId="TekstkomentaraChar" w:type="character">
    <w:name w:val="Tekst komentara Char"/>
    <w:basedOn w:val="Zadanifontodlomka"/>
    <w:link w:val="Tekstkomentara"/>
    <w:semiHidden/>
    <w:rsid w:val="005E0996"/>
    <w:rPr>
      <w:rFonts w:cs="Times New Roman" w:eastAsia="Times New Roman" w:hAnsi="Tahoma" w:asci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5E0996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5E0996"/>
    <w:rPr>
      <w:rFonts w:cs="Times New Roman" w:eastAsia="Times New Roman" w:hAnsi="Tahoma" w:ascii="Tahoma"/>
      <w:b/>
      <w:bCs/>
      <w:sz w:val="20"/>
      <w:szCs w:val="20"/>
      <w:lang w:eastAsia="hr-HR"/>
    </w:rPr>
  </w:style>
  <w:style w:customStyle="true" w:styleId="xl68" w:type="paragraph">
    <w:name w:val="xl68"/>
    <w:basedOn w:val="Normal"/>
    <w:rsid w:val="005E0996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9" w:type="paragraph">
    <w:name w:val="xl69"/>
    <w:basedOn w:val="Normal"/>
    <w:rsid w:val="005E099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0" w:type="paragraph">
    <w:name w:val="xl70"/>
    <w:basedOn w:val="Normal"/>
    <w:rsid w:val="005E099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71" w:type="paragraph">
    <w:name w:val="xl71"/>
    <w:basedOn w:val="Normal"/>
    <w:rsid w:val="005E0996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2" w:type="paragraph">
    <w:name w:val="xl72"/>
    <w:basedOn w:val="Normal"/>
    <w:rsid w:val="005E0996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73" w:type="paragraph">
    <w:name w:val="xl73"/>
    <w:basedOn w:val="Normal"/>
    <w:rsid w:val="005E099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4" w:type="paragraph">
    <w:name w:val="xl74"/>
    <w:basedOn w:val="Normal"/>
    <w:rsid w:val="005E0996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5" w:type="paragraph">
    <w:name w:val="xl75"/>
    <w:basedOn w:val="Normal"/>
    <w:rsid w:val="005E0996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6" w:type="paragraph">
    <w:name w:val="xl76"/>
    <w:basedOn w:val="Normal"/>
    <w:rsid w:val="005E0996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7" w:type="paragraph">
    <w:name w:val="xl77"/>
    <w:basedOn w:val="Normal"/>
    <w:rsid w:val="005E0996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8" w:type="paragraph">
    <w:name w:val="xl78"/>
    <w:basedOn w:val="Normal"/>
    <w:rsid w:val="005E0996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9" w:type="paragraph">
    <w:name w:val="xl79"/>
    <w:basedOn w:val="Normal"/>
    <w:rsid w:val="005E0996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5E0996"/>
    <w:pPr>
      <w:spacing w:afterAutospacing="true" w:after="100" w:beforeAutospacing="true" w:before="100"/>
    </w:pPr>
    <w:rPr>
      <w:sz w:val="24"/>
      <w:szCs w:val="24"/>
    </w:rPr>
  </w:style>
  <w:style w:customStyle="true" w:styleId="xl66" w:type="paragraph">
    <w:name w:val="xl66"/>
    <w:basedOn w:val="Normal"/>
    <w:rsid w:val="005E0996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7" w:type="paragraph">
    <w:name w:val="xl67"/>
    <w:basedOn w:val="Normal"/>
    <w:rsid w:val="005E099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81" w:type="paragraph">
    <w:name w:val="xl81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82" w:type="paragraph">
    <w:name w:val="xl82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83" w:type="paragraph">
    <w:name w:val="xl83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4" w:type="paragraph">
    <w:name w:val="xl84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5" w:type="paragraph">
    <w:name w:val="xl85"/>
    <w:basedOn w:val="Normal"/>
    <w:rsid w:val="005E099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86" w:type="paragraph">
    <w:name w:val="xl86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87" w:type="paragraph">
    <w:name w:val="xl87"/>
    <w:basedOn w:val="Normal"/>
    <w:rsid w:val="005E0996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88" w:type="paragraph">
    <w:name w:val="xl88"/>
    <w:basedOn w:val="Normal"/>
    <w:rsid w:val="005E0996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9" w:type="paragraph">
    <w:name w:val="xl89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90" w:type="paragraph">
    <w:name w:val="xl90"/>
    <w:basedOn w:val="Normal"/>
    <w:rsid w:val="005E0996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8A0485"/>
    <w:pPr>
      <w:spacing w:after="120"/>
      <w:jc w:val="both"/>
    </w:pPr>
    <w:rPr>
      <w:rFonts w:hAnsiTheme="minorHAnsi" w:asciiTheme="minorHAnsi"/>
      <w:b/>
      <w:sz w:val="22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8A0485"/>
    <w:rPr>
      <w:rFonts w:hAnsiTheme="minorHAnsi" w:asciiTheme="minorHAnsi" w:cs="Times New Roman" w:eastAsia="Times New Roman"/>
      <w:b/>
      <w:sz w:val="22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6E5B4E"/>
    <w:pPr>
      <w:ind w:firstLine="708" w:left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E5B4E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1A215B"/>
    <w:pPr>
      <w:spacing w:after="120"/>
      <w:ind w:firstLine="708"/>
      <w:jc w:val="both"/>
    </w:pPr>
    <w:rPr>
      <w:rFonts w:hAnsiTheme="minorHAnsi" w:asciiTheme="minorHAnsi"/>
      <w:sz w:val="22"/>
      <w:szCs w:val="22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1A215B"/>
    <w:rPr>
      <w:rFonts w:hAnsiTheme="minorHAnsi" w:asciiTheme="minorHAnsi" w:cs="Times New Roman" w:eastAsia="Times New Roman"/>
      <w:sz w:val="22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915D8C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qFormat="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annotation reference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qFormat="1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048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5048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DE504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qFormat/>
    <w:rsid w:val="005E0996"/>
    <w:pPr>
      <w:keepNext/>
      <w:spacing w:after="60" w:before="120"/>
      <w:jc w:val="center"/>
      <w:outlineLvl w:val="2"/>
    </w:pPr>
    <w:rPr>
      <w:rFonts w:ascii="Tahoma" w:cs="Arial" w:hAnsi="Tahoma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915D8C"/>
    <w:pPr>
      <w:keepNext/>
      <w:jc w:val="right"/>
      <w:outlineLvl w:val="3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E5048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rsid w:val="00DE504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DE50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504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E5048"/>
  </w:style>
  <w:style w:styleId="Bezproreda" w:type="paragraph">
    <w:name w:val="No Spacing"/>
    <w:qFormat/>
    <w:rsid w:val="00DE5048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E5048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E50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504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nhideWhenUsed/>
    <w:rsid w:val="00DE50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5048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DE5048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DE5048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DE5048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DE5048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DE5048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DE504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DE5048"/>
  </w:style>
  <w:style w:styleId="Sadraj1" w:type="paragraph">
    <w:name w:val="toc 1"/>
    <w:basedOn w:val="Normal"/>
    <w:uiPriority w:val="39"/>
    <w:qFormat/>
    <w:rsid w:val="00DE5048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DE5048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DE5048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DE50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0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048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0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0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3Char" w:type="character">
    <w:name w:val="Naslov 3 Char"/>
    <w:basedOn w:val="Zadanifontodlomka"/>
    <w:link w:val="Naslov3"/>
    <w:rsid w:val="005E0996"/>
    <w:rPr>
      <w:rFonts w:ascii="Tahoma" w:cs="Arial" w:eastAsia="Times New Roman" w:hAnsi="Tahoma"/>
      <w:bCs/>
      <w:sz w:val="28"/>
      <w:szCs w:val="26"/>
      <w:lang w:eastAsia="hr-HR"/>
    </w:rPr>
  </w:style>
  <w:style w:customStyle="1" w:styleId="ASC" w:type="character">
    <w:name w:val="ASC"/>
    <w:basedOn w:val="Zadanifontodlomka"/>
    <w:rsid w:val="005E0996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5E0996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5E0996"/>
    <w:pPr>
      <w:pBdr>
        <w:bottom w:color="4F81BD" w:space="4" w:sz="8" w:val="single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rsid w:val="005E0996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5E0996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5E0996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customStyle="1" w:styleId="Style16" w:type="paragraph">
    <w:name w:val="Style16"/>
    <w:basedOn w:val="Normal"/>
    <w:rsid w:val="005E0996"/>
    <w:pPr>
      <w:widowControl w:val="0"/>
      <w:tabs>
        <w:tab w:pos="8428" w:val="right"/>
        <w:tab w:pos="99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styleId="StandardWeb" w:type="paragraph">
    <w:name w:val="Normal (Web)"/>
    <w:basedOn w:val="Normal"/>
    <w:rsid w:val="005E0996"/>
    <w:pPr>
      <w:spacing w:after="100" w:afterAutospacing="1" w:before="100" w:beforeAutospacing="1"/>
    </w:pPr>
    <w:rPr>
      <w:sz w:val="24"/>
      <w:szCs w:val="24"/>
      <w:lang w:eastAsia="en-US" w:val="en-US"/>
    </w:rPr>
  </w:style>
  <w:style w:customStyle="1" w:styleId="t-9-8" w:type="paragraph">
    <w:name w:val="t-9-8"/>
    <w:basedOn w:val="Normal"/>
    <w:rsid w:val="005E0996"/>
    <w:pPr>
      <w:spacing w:after="100" w:afterAutospacing="1" w:before="100" w:beforeAutospacing="1"/>
    </w:pPr>
    <w:rPr>
      <w:sz w:val="24"/>
      <w:szCs w:val="24"/>
    </w:rPr>
  </w:style>
  <w:style w:customStyle="1" w:styleId="clanak" w:type="paragraph">
    <w:name w:val="clanak"/>
    <w:basedOn w:val="Normal"/>
    <w:rsid w:val="005E0996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kurziv1" w:type="character">
    <w:name w:val="kurziv1"/>
    <w:basedOn w:val="Zadanifontodlomka"/>
    <w:rsid w:val="005E0996"/>
    <w:rPr>
      <w:i/>
      <w:iCs/>
    </w:rPr>
  </w:style>
  <w:style w:styleId="SlijeenaHiperveza" w:type="character">
    <w:name w:val="FollowedHyperlink"/>
    <w:basedOn w:val="Zadanifontodlomka"/>
    <w:uiPriority w:val="99"/>
    <w:rsid w:val="005E0996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E0996"/>
    <w:pPr>
      <w:spacing w:line="276" w:lineRule="auto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5E0996"/>
    <w:pPr>
      <w:spacing w:after="100" w:before="60"/>
      <w:ind w:firstLine="709" w:left="400"/>
    </w:pPr>
    <w:rPr>
      <w:rFonts w:ascii="Tahoma" w:hAnsi="Tahoma"/>
      <w:szCs w:val="24"/>
    </w:rPr>
  </w:style>
  <w:style w:styleId="Referencakomentara" w:type="character">
    <w:name w:val="annotation reference"/>
    <w:basedOn w:val="Zadanifontodlomka"/>
    <w:semiHidden/>
    <w:unhideWhenUsed/>
    <w:rsid w:val="005E0996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5E0996"/>
    <w:pPr>
      <w:spacing w:after="60" w:before="60"/>
      <w:ind w:firstLine="709"/>
    </w:pPr>
    <w:rPr>
      <w:rFonts w:ascii="Tahoma" w:hAnsi="Tahoma"/>
    </w:rPr>
  </w:style>
  <w:style w:customStyle="1" w:styleId="TekstkomentaraChar" w:type="character">
    <w:name w:val="Tekst komentara Char"/>
    <w:basedOn w:val="Zadanifontodlomka"/>
    <w:link w:val="Tekstkomentara"/>
    <w:semiHidden/>
    <w:rsid w:val="005E0996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5E0996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5E0996"/>
    <w:rPr>
      <w:rFonts w:ascii="Tahoma" w:cs="Times New Roman" w:eastAsia="Times New Roman" w:hAnsi="Tahoma"/>
      <w:b/>
      <w:bCs/>
      <w:sz w:val="20"/>
      <w:szCs w:val="20"/>
      <w:lang w:eastAsia="hr-HR"/>
    </w:rPr>
  </w:style>
  <w:style w:customStyle="1" w:styleId="xl68" w:type="paragraph">
    <w:name w:val="xl68"/>
    <w:basedOn w:val="Normal"/>
    <w:rsid w:val="005E0996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9" w:type="paragraph">
    <w:name w:val="xl69"/>
    <w:basedOn w:val="Normal"/>
    <w:rsid w:val="005E099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0" w:type="paragraph">
    <w:name w:val="xl70"/>
    <w:basedOn w:val="Normal"/>
    <w:rsid w:val="005E099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71" w:type="paragraph">
    <w:name w:val="xl71"/>
    <w:basedOn w:val="Normal"/>
    <w:rsid w:val="005E0996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2" w:type="paragraph">
    <w:name w:val="xl72"/>
    <w:basedOn w:val="Normal"/>
    <w:rsid w:val="005E099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73" w:type="paragraph">
    <w:name w:val="xl73"/>
    <w:basedOn w:val="Normal"/>
    <w:rsid w:val="005E099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4" w:type="paragraph">
    <w:name w:val="xl74"/>
    <w:basedOn w:val="Normal"/>
    <w:rsid w:val="005E0996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5" w:type="paragraph">
    <w:name w:val="xl75"/>
    <w:basedOn w:val="Normal"/>
    <w:rsid w:val="005E0996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6" w:type="paragraph">
    <w:name w:val="xl76"/>
    <w:basedOn w:val="Normal"/>
    <w:rsid w:val="005E0996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7" w:type="paragraph">
    <w:name w:val="xl77"/>
    <w:basedOn w:val="Normal"/>
    <w:rsid w:val="005E0996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8" w:type="paragraph">
    <w:name w:val="xl78"/>
    <w:basedOn w:val="Normal"/>
    <w:rsid w:val="005E0996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9" w:type="paragraph">
    <w:name w:val="xl79"/>
    <w:basedOn w:val="Normal"/>
    <w:rsid w:val="005E0996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5E0996"/>
    <w:pPr>
      <w:spacing w:after="100" w:afterAutospacing="1" w:before="100" w:beforeAutospacing="1"/>
    </w:pPr>
    <w:rPr>
      <w:sz w:val="24"/>
      <w:szCs w:val="24"/>
    </w:rPr>
  </w:style>
  <w:style w:customStyle="1" w:styleId="xl66" w:type="paragraph">
    <w:name w:val="xl66"/>
    <w:basedOn w:val="Normal"/>
    <w:rsid w:val="005E0996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7" w:type="paragraph">
    <w:name w:val="xl67"/>
    <w:basedOn w:val="Normal"/>
    <w:rsid w:val="005E099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81" w:type="paragraph">
    <w:name w:val="xl81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82" w:type="paragraph">
    <w:name w:val="xl82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83" w:type="paragraph">
    <w:name w:val="xl83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4" w:type="paragraph">
    <w:name w:val="xl84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5" w:type="paragraph">
    <w:name w:val="xl85"/>
    <w:basedOn w:val="Normal"/>
    <w:rsid w:val="005E099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86" w:type="paragraph">
    <w:name w:val="xl86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87" w:type="paragraph">
    <w:name w:val="xl87"/>
    <w:basedOn w:val="Normal"/>
    <w:rsid w:val="005E0996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88" w:type="paragraph">
    <w:name w:val="xl88"/>
    <w:basedOn w:val="Normal"/>
    <w:rsid w:val="005E0996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9" w:type="paragraph">
    <w:name w:val="xl89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90" w:type="paragraph">
    <w:name w:val="xl90"/>
    <w:basedOn w:val="Normal"/>
    <w:rsid w:val="005E0996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8A0485"/>
    <w:pPr>
      <w:spacing w:after="120"/>
      <w:jc w:val="both"/>
    </w:pPr>
    <w:rPr>
      <w:rFonts w:asciiTheme="minorHAnsi" w:hAnsiTheme="minorHAnsi"/>
      <w:b/>
      <w:sz w:val="22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8A0485"/>
    <w:rPr>
      <w:rFonts w:asciiTheme="minorHAnsi" w:cs="Times New Roman" w:eastAsia="Times New Roman" w:hAnsiTheme="minorHAnsi"/>
      <w:b/>
      <w:sz w:val="22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6E5B4E"/>
    <w:pPr>
      <w:ind w:firstLine="708" w:left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E5B4E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1A215B"/>
    <w:pPr>
      <w:spacing w:after="120"/>
      <w:ind w:firstLine="708"/>
      <w:jc w:val="both"/>
    </w:pPr>
    <w:rPr>
      <w:rFonts w:asciiTheme="minorHAnsi" w:hAnsiTheme="minorHAnsi"/>
      <w:sz w:val="22"/>
      <w:szCs w:val="22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1A215B"/>
    <w:rPr>
      <w:rFonts w:asciiTheme="minorHAnsi" w:cs="Times New Roman" w:eastAsia="Times New Roman" w:hAnsiTheme="minorHAnsi"/>
      <w:sz w:val="22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915D8C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  <item>Jurica Kvartuč</item>
      <item>Odvjetničko društvo Petrić i dr.</item>
    </izvorni_sadrzaj>
    <derivirana_varijabla naziv="DomainObject.Predmet.OstaliListFormated_1">
      <item>Martin Lukin punomoćnik sudionika u postupku e-Kolektor d.o.o.</item>
      <item>Jurica Kvartuč</item>
      <item>Odvjetničko društvo Petrić i dr.</item>
    </derivirana_varijabla>
  </DomainObject.Predmet.OstaliListFormated>
  <DomainObject.Predmet.OstaliListFormatedOIB>
    <izvorni_sadrzaj>
      <item>Martin Lukin, OIB 12398076495 punomoćnik sudionika u postupku e-Kolektor d.o.o.</item>
      <item>Jurica Kvartuč</item>
      <item>Odvjetničko društvo Petrić i dr.</item>
    </izvorni_sadrzaj>
    <derivirana_varijabla naziv="DomainObject.Predmet.OstaliListFormatedOIB_1">
      <item>Martin Lukin, OIB 12398076495 punomoćnik sudionika u postupku e-Kolektor d.o.o.</item>
      <item>Jurica Kvartuč</item>
      <item>Odvjetničko društvo Petrić i dr.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</izvorni_sadrzaj>
    <derivirana_varijabla naziv="DomainObject.Predmet.OstaliListFormatedWithAdress_1"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</izvorni_sadrzaj>
    <derivirana_varijabla naziv="DomainObject.Predmet.OstaliListFormatedWithAdressOIB_1"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</derivirana_varijabla>
  </DomainObject.Predmet.OstaliListFormatedWithAdressOIB>
  <DomainObject.Predmet.OstaliListNazivFormated>
    <izvorni_sadrzaj>
      <item>Martin Lukin</item>
      <item>Jurica Kvartuč</item>
      <item>Odvjetničko društvo Petrić i dr.</item>
    </izvorni_sadrzaj>
    <derivirana_varijabla naziv="DomainObject.Predmet.OstaliListNazivFormated_1">
      <item>Martin Lukin</item>
      <item>Jurica Kvartuč</item>
      <item>Odvjetničko društvo Petrić i dr.</item>
    </derivirana_varijabla>
  </DomainObject.Predmet.OstaliListNazivFormated>
  <DomainObject.Predmet.OstaliListNazivFormatedOIB>
    <izvorni_sadrzaj>
      <item>Martin Lukin, OIB 12398076495</item>
      <item>Jurica Kvartuč</item>
      <item>Odvjetničko društvo Petrić i dr.</item>
    </izvorni_sadrzaj>
    <derivirana_varijabla naziv="DomainObject.Predmet.OstaliListNazivFormatedOIB_1">
      <item>Martin Lukin, OIB 12398076495</item>
      <item>Jurica Kvartuč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  <item>Jurica Kvartuč</item>
      <item>Odvjetničko društvo Petrić i dr.</item>
    </izvorni_sadrzaj>
    <derivirana_varijabla naziv="DomainObject.Predmet.SudioniciListNaziv_1">
      <item>e-Kolektor d.o.o.</item>
      <item>e-Kolektor d.o.o.</item>
      <item>Martin Lukin</item>
      <item>Jurica Kvartuč</item>
      <item>Odvjetničko društvo Petrić i dr.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  <item>, OIB null</item>
      <item>, OIB null</item>
    </izvorni_sadrzaj>
    <derivirana_varijabla naziv="DomainObject.Predmet.SudioniciListNazivOIB_1">
      <item>, OIB 50538578553</item>
      <item>, OIB 50538578553</item>
      <item>, OIB 12398076495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62</properties:Pages>
  <properties:Words>11628</properties:Words>
  <properties:Characters>76655</properties:Characters>
  <properties:Lines>6826</properties:Lines>
  <properties:Paragraphs>4474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2018-07-12T11:40:00Z</dcterms:created>
  <dc:creator>Matea Bizjak</dc:creator>
  <dc:description/>
  <cp:keywords/>
  <cp:lastModifiedBy>Matea Bizjak</cp:lastModifiedBy>
  <cp:lastPrinted>2018-07-13T05:54:00Z</cp:lastPrinted>
  <dcterms:modified xmlns:xsi="http://www.w3.org/2001/XMLSchema-instance" xsi:type="dcterms:W3CDTF">2018-07-13T05:54:00Z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(St-3029-17-rješenje o prihvaćanju fin.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62</vt:i4>
  </prop:property>
</prop:Properties>
</file>