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d6e2" w14:paraId="ef7d6e2" w:rsidRDefault="0055234E" w:rsidP="0055234E" w:rsidR="0055234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55234E" w:rsidP="0055234E" w:rsidR="0055234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34E" w:rsidP="0055234E" w:rsidR="0055234E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55234E" w:rsidP="0055234E" w:rsidR="0055234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55234E" w:rsidP="0055234E" w:rsidR="0055234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55234E" w:rsidP="0055234E" w:rsidR="0055234E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St-269/2017-11</w:t>
      </w:r>
    </w:p>
    <w:p w:rsidRDefault="0055234E" w:rsidP="0055234E" w:rsidR="0055234E">
      <w:pPr>
        <w:rPr>
          <w:sz w:val="24"/>
          <w:szCs w:val="24"/>
          <w:lang w:val="hr-HR"/>
        </w:rPr>
      </w:pPr>
    </w:p>
    <w:p w:rsidRDefault="0055234E" w:rsidP="0055234E" w:rsidR="0055234E">
      <w:pPr>
        <w:rPr>
          <w:sz w:val="24"/>
          <w:szCs w:val="24"/>
          <w:lang w:val="hr-HR"/>
        </w:rPr>
      </w:pPr>
    </w:p>
    <w:p w:rsidRDefault="0055234E" w:rsidP="0055234E" w:rsidR="005523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5234E" w:rsidP="0055234E" w:rsidR="0055234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kao stečajnom sucu, povodom prijedloga podnositelja FINA, RC Zagreb, Podružnica Varaždin, A. Cesarca 2, OIB: 85821130368, za pokretanje stečajnog postupka nad dužnikom PRINTAMO ZA VAS d.o.o. Zagreb, Savica Šanci 7, OIB: 32945157103, 29. kolovoza 2016., donio je</w:t>
      </w:r>
    </w:p>
    <w:p w:rsidRDefault="0055234E" w:rsidP="0055234E" w:rsidR="0055234E">
      <w:pPr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jc w:val="center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55234E" w:rsidP="0055234E" w:rsidR="0055234E">
      <w:pPr>
        <w:jc w:val="center"/>
        <w:rPr>
          <w:sz w:val="24"/>
          <w:szCs w:val="24"/>
          <w:lang w:val="hr-HR"/>
        </w:rPr>
      </w:pPr>
    </w:p>
    <w:p w:rsidRDefault="0055234E" w:rsidP="0055234E" w:rsidR="0055234E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Novi termin ročišta radi rasprave o pretpostavkama za otvaranje stečajnog postupka nad dužnikom PRINTAMO ZA VAS d.o.o. Zagreb, Savica Šanci 7, OIB: 32945157103,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55234E" w:rsidP="0055234E" w:rsidR="0055234E">
      <w:pPr>
        <w:ind w:left="720"/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5. listopada 2018. u 10,00 sati</w:t>
      </w:r>
    </w:p>
    <w:p w:rsidRDefault="0055234E" w:rsidP="0055234E" w:rsidR="0055234E">
      <w:pPr>
        <w:ind w:hanging="731" w:left="1440"/>
        <w:jc w:val="center"/>
        <w:rPr>
          <w:sz w:val="24"/>
          <w:szCs w:val="24"/>
          <w:lang w:val="hr-HR"/>
        </w:rPr>
      </w:pPr>
    </w:p>
    <w:p w:rsidRDefault="0055234E" w:rsidP="0055234E" w:rsidR="0055234E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55234E" w:rsidP="0055234E" w:rsidR="0055234E">
      <w:pPr>
        <w:ind w:left="1440"/>
        <w:rPr>
          <w:sz w:val="24"/>
          <w:szCs w:val="24"/>
          <w:lang w:val="hr-HR"/>
        </w:rPr>
      </w:pPr>
    </w:p>
    <w:p w:rsidRDefault="0055234E" w:rsidP="0055234E" w:rsidR="0055234E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predlagatelj- FINA Varaždin</w:t>
      </w:r>
    </w:p>
    <w:p w:rsidRDefault="0055234E" w:rsidP="0055234E" w:rsidR="0055234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- PRINTAMO ZA VAS d.o.o. Zagreb, Savica Šanci 7, </w:t>
      </w:r>
    </w:p>
    <w:p w:rsidRDefault="0055234E" w:rsidP="0055234E" w:rsidR="0055234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 – Zoran </w:t>
      </w:r>
      <w:proofErr w:type="spellStart"/>
      <w:r>
        <w:rPr>
          <w:sz w:val="24"/>
          <w:szCs w:val="24"/>
          <w:lang w:val="hr-HR"/>
        </w:rPr>
        <w:t>Milojević</w:t>
      </w:r>
      <w:proofErr w:type="spellEnd"/>
      <w:r>
        <w:rPr>
          <w:sz w:val="24"/>
          <w:szCs w:val="24"/>
          <w:lang w:val="hr-HR"/>
        </w:rPr>
        <w:t xml:space="preserve">, Srbija, </w:t>
      </w:r>
      <w:proofErr w:type="spellStart"/>
      <w:r>
        <w:rPr>
          <w:sz w:val="24"/>
          <w:szCs w:val="24"/>
          <w:lang w:val="hr-HR"/>
        </w:rPr>
        <w:t>Rušanj</w:t>
      </w:r>
      <w:proofErr w:type="spellEnd"/>
      <w:r>
        <w:rPr>
          <w:sz w:val="24"/>
          <w:szCs w:val="24"/>
          <w:lang w:val="hr-HR"/>
        </w:rPr>
        <w:t xml:space="preserve">, Oslobođenja 4 </w:t>
      </w:r>
      <w:proofErr w:type="spellStart"/>
      <w:r>
        <w:rPr>
          <w:sz w:val="24"/>
          <w:szCs w:val="24"/>
          <w:lang w:val="hr-HR"/>
        </w:rPr>
        <w:t>deo</w:t>
      </w:r>
      <w:proofErr w:type="spellEnd"/>
      <w:r>
        <w:rPr>
          <w:sz w:val="24"/>
          <w:szCs w:val="24"/>
          <w:lang w:val="hr-HR"/>
        </w:rPr>
        <w:t xml:space="preserve"> 4</w:t>
      </w:r>
    </w:p>
    <w:p w:rsidRDefault="0055234E" w:rsidP="0055234E" w:rsidR="0055234E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RH Ministarstvo financija- ŽDO Varaždin, Građansko upravni odjel</w:t>
      </w:r>
    </w:p>
    <w:p w:rsidRDefault="0055234E" w:rsidP="0055234E" w:rsidR="0055234E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55234E" w:rsidP="0055234E" w:rsidR="0055234E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29. kolovoza 2018.</w:t>
      </w:r>
    </w:p>
    <w:p w:rsidRDefault="0055234E" w:rsidP="0055234E" w:rsidR="0055234E">
      <w:pPr>
        <w:ind w:firstLine="720"/>
        <w:jc w:val="center"/>
        <w:rPr>
          <w:sz w:val="24"/>
          <w:szCs w:val="24"/>
          <w:lang w:val="hr-HR"/>
        </w:rPr>
      </w:pPr>
    </w:p>
    <w:p w:rsidRDefault="0055234E" w:rsidP="0055234E" w:rsidR="0055234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55234E" w:rsidP="0055234E" w:rsidR="0055234E">
      <w:pPr>
        <w:ind w:firstLine="720"/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Marija Levanić-Škerbić</w:t>
      </w:r>
    </w:p>
    <w:p w:rsidRDefault="0055234E" w:rsidP="0055234E" w:rsidR="0055234E">
      <w:pPr>
        <w:ind w:firstLine="720"/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ind w:firstLine="720"/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55234E" w:rsidP="0055234E" w:rsidR="005523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zaključka posebna žalba nije dopuštena (čl. 42. st. 1. Stečajnog zakona).</w:t>
      </w:r>
    </w:p>
    <w:p w:rsidRDefault="0055234E" w:rsidP="0055234E" w:rsidR="0055234E">
      <w:pPr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jc w:val="both"/>
        <w:rPr>
          <w:sz w:val="24"/>
          <w:szCs w:val="24"/>
          <w:lang w:val="hr-HR"/>
        </w:rPr>
      </w:pPr>
    </w:p>
    <w:p w:rsidRDefault="0055234E" w:rsidP="0055234E" w:rsidR="005523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  <w:r>
        <w:rPr>
          <w:sz w:val="24"/>
          <w:szCs w:val="24"/>
          <w:lang w:val="hr-HR"/>
        </w:rPr>
        <w:tab/>
        <w:t xml:space="preserve">        -  predlagatelj- FINA Varaždin </w:t>
      </w:r>
    </w:p>
    <w:p w:rsidRDefault="0055234E" w:rsidP="0055234E" w:rsidR="0055234E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-  PRINTAMO ZA VAS d.o.o. Zagreb, Savica Šanci 7</w:t>
      </w:r>
    </w:p>
    <w:p w:rsidRDefault="0055234E" w:rsidP="0055234E" w:rsidR="0055234E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dužnika- Zoran </w:t>
      </w:r>
      <w:proofErr w:type="spellStart"/>
      <w:r>
        <w:rPr>
          <w:sz w:val="24"/>
          <w:szCs w:val="24"/>
          <w:lang w:val="hr-HR"/>
        </w:rPr>
        <w:t>Milojević</w:t>
      </w:r>
      <w:proofErr w:type="spellEnd"/>
      <w:r>
        <w:rPr>
          <w:sz w:val="24"/>
          <w:szCs w:val="24"/>
          <w:lang w:val="hr-HR"/>
        </w:rPr>
        <w:t xml:space="preserve">, Srbija, </w:t>
      </w:r>
      <w:proofErr w:type="spellStart"/>
      <w:r>
        <w:rPr>
          <w:sz w:val="24"/>
          <w:szCs w:val="24"/>
          <w:lang w:val="hr-HR"/>
        </w:rPr>
        <w:t>Rušanj</w:t>
      </w:r>
      <w:proofErr w:type="spellEnd"/>
      <w:r>
        <w:rPr>
          <w:sz w:val="24"/>
          <w:szCs w:val="24"/>
          <w:lang w:val="hr-HR"/>
        </w:rPr>
        <w:t xml:space="preserve">, Oslobođenja 4 </w:t>
      </w:r>
      <w:proofErr w:type="spellStart"/>
      <w:r>
        <w:rPr>
          <w:sz w:val="24"/>
          <w:szCs w:val="24"/>
          <w:lang w:val="hr-HR"/>
        </w:rPr>
        <w:t>deo</w:t>
      </w:r>
      <w:proofErr w:type="spellEnd"/>
      <w:r>
        <w:rPr>
          <w:sz w:val="24"/>
          <w:szCs w:val="24"/>
          <w:lang w:val="hr-HR"/>
        </w:rPr>
        <w:t xml:space="preserve"> 4</w:t>
      </w:r>
    </w:p>
    <w:p w:rsidRDefault="0055234E" w:rsidP="0055234E" w:rsidR="005523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- za RH Ministarstvo financija- ŽDO Varaždin, Građansko upravni odjel</w:t>
      </w:r>
    </w:p>
    <w:p w:rsidRDefault="00AE649C" w:rsidP="00E417AB" w:rsidR="00AE649C" w:rsidRPr="00E417AB"/>
    <w:sectPr w:rsidSect="0032366B" w:rsidR="00AE649C" w:rsidRPr="00E417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C9D430B"/>
    <w:multiLevelType w:val="hybridMultilevel"/>
    <w:tmpl w:val="B18CFE7C"/>
    <w:lvl w:tplc="D6680DEE" w:ilvl="0">
      <w:start w:val="5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34E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7A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5234E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5234E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St-269/2017-11</izvorni_sadrzaj>
    <derivirana_varijabla naziv="DomainObject.Oznaka_1">St-269/2017-11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PRINTAMO ZA VAS d.o.o. za trgovinu i usluge</izvorni_sadrzaj>
    <derivirana_varijabla naziv="DomainObject.Predmet.ProtustrankaFormated_1">  PRINTAMO ZA VAS d.o.o. za trgovinu i usluge</derivirana_varijabla>
  </DomainObject.Predmet.ProtustrankaFormated>
  <DomainObject.Predmet.ProtustrankaFormatedOIB>
    <izvorni_sadrzaj>  PRINTAMO ZA VAS d.o.o. za trgovinu i usluge, OIB 32945157103</izvorni_sadrzaj>
    <derivirana_varijabla naziv="DomainObject.Predmet.ProtustrankaFormatedOIB_1">  PRINTAMO ZA VAS d.o.o. za trgovinu i usluge, OIB 32945157103</derivirana_varijabla>
  </DomainObject.Predmet.ProtustrankaFormatedOIB>
  <DomainObject.Predmet.ProtustrankaFormatedWithAdress>
    <izvorni_sadrzaj> PRINTAMO ZA VAS d.o.o. za trgovinu i usluge, Augusta Cesarca 1 B, 40000 Čakovec</izvorni_sadrzaj>
    <derivirana_varijabla naziv="DomainObject.Predmet.ProtustrankaFormatedWithAdress_1"> PRINTAMO ZA VAS d.o.o. za trgovinu i usluge, Augusta Cesarca 1 B, 40000 Čakovec</derivirana_varijabla>
  </DomainObject.Predmet.ProtustrankaFormatedWithAdress>
  <DomainObject.Predmet.ProtustrankaFormatedWithAdressOIB>
    <izvorni_sadrzaj> PRINTAMO ZA VAS d.o.o. za trgovinu i usluge, OIB 32945157103, Augusta Cesarca 1 B, 40000 Čakovec</izvorni_sadrzaj>
    <derivirana_varijabla naziv="DomainObject.Predmet.ProtustrankaFormatedWithAdressOIB_1"> PRINTAMO ZA VAS d.o.o. za trgovinu i usluge, OIB 32945157103, Augusta Cesarca 1 B, 40000 Čakovec</derivirana_varijabla>
  </DomainObject.Predmet.ProtustrankaFormatedWithAdressOIB>
  <DomainObject.Predmet.ProtustrankaWithAdress>
    <izvorni_sadrzaj>PRINTAMO ZA VAS d.o.o. za trgovinu i usluge Augusta Cesarca 1 B, 40000 Čakovec</izvorni_sadrzaj>
    <derivirana_varijabla naziv="DomainObject.Predmet.ProtustrankaWithAdress_1">PRINTAMO ZA VAS d.o.o. za trgovinu i usluge Augusta Cesarca 1 B, 40000 Čakovec</derivirana_varijabla>
  </DomainObject.Predmet.ProtustrankaWithAdress>
  <DomainObject.Predmet.ProtustrankaWithAdressOIB>
    <izvorni_sadrzaj>PRINTAMO ZA VAS d.o.o. za trgovinu i usluge, OIB 32945157103, Augusta Cesarca 1 B, 40000 Čakovec</izvorni_sadrzaj>
    <derivirana_varijabla naziv="DomainObject.Predmet.ProtustrankaWithAdressOIB_1">PRINTAMO ZA VAS d.o.o. za trgovinu i usluge, OIB 32945157103, Augusta Cesarca 1 B, 40000 Čakovec</derivirana_varijabla>
  </DomainObject.Predmet.ProtustrankaWithAdressOIB>
  <DomainObject.Predmet.ProtustrankaNazivFormated>
    <izvorni_sadrzaj>PRINTAMO ZA VAS d.o.o. za trgovinu i usluge</izvorni_sadrzaj>
    <derivirana_varijabla naziv="DomainObject.Predmet.ProtustrankaNazivFormated_1">PRINTAMO ZA VAS d.o.o. za trgovinu i usluge</derivirana_varijabla>
  </DomainObject.Predmet.ProtustrankaNazivFormated>
  <DomainObject.Predmet.ProtustrankaNazivFormatedOIB>
    <izvorni_sadrzaj>PRINTAMO ZA VAS d.o.o. za trgovinu i usluge, OIB 32945157103</izvorni_sadrzaj>
    <derivirana_varijabla naziv="DomainObject.Predmet.ProtustrankaNazivFormatedOIB_1">PRINTAMO ZA VAS d.o.o. za trgovinu i usluge, OIB 32945157103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146912.82</izvorni_sadrzaj>
    <derivirana_varijabla naziv="DomainObject.Predmet.TrenutnaVrijednost_1">146912.82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PRINTAMO ZA VAS d.o.o. za trgovinu i usluge</item>
    </izvorni_sadrzaj>
    <derivirana_varijabla naziv="DomainObject.Predmet.ProtuStrankaListFormated_1">
      <item>PRINTAMO ZA VAS d.o.o. za trgovinu i usluge</item>
    </derivirana_varijabla>
  </DomainObject.Predmet.ProtuStrankaListFormated>
  <DomainObject.Predmet.ProtuStrankaListFormatedOIB>
    <izvorni_sadrzaj>
      <item>PRINTAMO ZA VAS d.o.o. za trgovinu i usluge, OIB 32945157103</item>
    </izvorni_sadrzaj>
    <derivirana_varijabla naziv="DomainObject.Predmet.ProtuStrankaListFormatedOIB_1">
      <item>PRINTAMO ZA VAS d.o.o. za trgovinu i usluge, OIB 32945157103</item>
    </derivirana_varijabla>
  </DomainObject.Predmet.ProtuStrankaListFormatedOIB>
  <DomainObject.Predmet.ProtuStrankaListFormatedWithAdress>
    <izvorni_sadrzaj>
      <item>PRINTAMO ZA VAS d.o.o. za trgovinu i usluge, Augusta Cesarca 1 B, 40000 Čakovec</item>
    </izvorni_sadrzaj>
    <derivirana_varijabla naziv="DomainObject.Predmet.ProtuStrankaListFormatedWithAdress_1">
      <item>PRINTAMO ZA VAS d.o.o. za trgovinu i usluge, Augusta Cesarca 1 B, 40000 Čakovec</item>
    </derivirana_varijabla>
  </DomainObject.Predmet.ProtuStrankaListFormatedWithAdress>
  <DomainObject.Predmet.ProtuStrankaListFormatedWithAdressOIB>
    <izvorni_sadrzaj>
      <item>PRINTAMO ZA VAS d.o.o. za trgovinu i usluge, OIB 32945157103, Augusta Cesarca 1 B, 40000 Čakovec</item>
    </izvorni_sadrzaj>
    <derivirana_varijabla naziv="DomainObject.Predmet.ProtuStrankaListFormatedWithAdressOIB_1">
      <item>PRINTAMO ZA VAS d.o.o. za trgovinu i usluge, OIB 32945157103, Augusta Cesarca 1 B, 40000 Čakovec</item>
    </derivirana_varijabla>
  </DomainObject.Predmet.ProtuStrankaListFormatedWithAdressOIB>
  <DomainObject.Predmet.ProtuStrankaListNazivFormated>
    <izvorni_sadrzaj>
      <item>PRINTAMO ZA VAS d.o.o. za trgovinu i usluge</item>
    </izvorni_sadrzaj>
    <derivirana_varijabla naziv="DomainObject.Predmet.ProtuStrankaListNazivFormated_1">
      <item>PRINTAMO ZA VAS d.o.o. za trgovinu i usluge</item>
    </derivirana_varijabla>
  </DomainObject.Predmet.ProtuStrankaListNazivFormated>
  <DomainObject.Predmet.ProtuStrankaListNazivFormatedOIB>
    <izvorni_sadrzaj>
      <item>PRINTAMO ZA VAS d.o.o. za trgovinu i usluge, OIB 32945157103</item>
    </izvorni_sadrzaj>
    <derivirana_varijabla naziv="DomainObject.Predmet.ProtuStrankaListNazivFormatedOIB_1">
      <item>PRINTAMO ZA VAS d.o.o. za trgovinu i usluge, OIB 32945157103</item>
    </derivirana_varijabla>
  </DomainObject.Predmet.ProtuStrankaListNazivFormatedOIB>
  <DomainObject.Predmet.OstaliList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_1">
      <item>Sudski registar</item>
      <item>e-oglasna ploča</item>
      <item>ŽDO VARAŽDIN</item>
      <item>DEJAN KRALJEK</item>
      <item>ZORAN MILOJEVIĆ</item>
    </derivirana_varijabla>
  </DomainObject.Predmet.OstaliListFormated>
  <DomainObject.Predmet.OstaliList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OIB_1">
      <item>Sudski registar</item>
      <item>e-oglasna ploča</item>
      <item>ŽDO VARAŽDIN</item>
      <item>DEJAN KRALJEK</item>
      <item>ZORAN MILOJEVIĆ</item>
    </derivirana_varijabla>
  </DomainObject.Predmet.OstaliListFormatedOIB>
  <DomainObject.Predmet.OstaliListFormatedWithAdress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_1">
      <item>Sudski registar</item>
      <item>e-oglasna ploča</item>
      <item>ŽDO VARAŽDIN</item>
      <item>DEJAN KRALJEK</item>
      <item>ZORAN MILOJEVIĆ</item>
    </derivirana_varijabla>
  </DomainObject.Predmet.OstaliListFormatedWithAdress>
  <DomainObject.Predmet.OstaliListFormatedWithAdress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OIB_1">
      <item>Sudski registar</item>
      <item>e-oglasna ploča</item>
      <item>ŽDO VARAŽDIN</item>
      <item>DEJAN KRALJEK</item>
      <item>ZORAN MILOJEVIĆ</item>
    </derivirana_varijabla>
  </DomainObject.Predmet.OstaliListFormatedWithAdressOIB>
  <DomainObject.Predmet.OstaliListNaziv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_1">
      <item>Sudski registar</item>
      <item>e-oglasna ploča</item>
      <item>ŽDO VARAŽDIN</item>
      <item>DEJAN KRALJEK</item>
      <item>ZORAN MILOJEVIĆ</item>
    </derivirana_varijabla>
  </DomainObject.Predmet.OstaliListNazivFormated>
  <DomainObject.Predmet.OstaliListNaziv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OIB_1">
      <item>Sudski registar</item>
      <item>e-oglasna ploča</item>
      <item>ŽDO VARAŽDIN</item>
      <item>DEJAN KRALJEK</item>
      <item>ZORAN MILOJEVIĆ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St-269/2017-11</izvorni_sadrzaj>
    <derivirana_varijabla naziv="DomainObject.PoslovniBrojDokumenta_1">St-269/2017-11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PRINTAMO ZA VAS d.o.o. za trgovinu i usluge</izvorni_sadrzaj>
    <derivirana_varijabla naziv="DomainObject.Predmet.ProtustrankaIDrugi_1">PRINTAMO ZA VAS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PRINTAMO ZA VAS d.o.o. za trgovinu i usluge, OIB 32945157103, Augusta Cesarca 1 B, 40000 Čakovec</izvorni_sadrzaj>
    <derivirana_varijabla naziv="DomainObject.Predmet.ProtustrankaIDrugiAdressOIB_1">PRINTAMO ZA VAS d.o.o. za trgovinu i usluge, OIB 32945157103, Augusta Cesarca 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izvorni_sadrzaj>
    <derivirana_varijabla naziv="DomainObject.Predmet.SudioniciListNaziv_1"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derivirana_varijabla>
  </DomainObject.Predmet.SudioniciListNaziv>
  <DomainObject.Predmet.SudioniciListAdressOIB>
    <izvorni_sadrzaj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izvorni_sadrzaj>
    <derivirana_varijabla naziv="DomainObject.Predmet.SudioniciListAdressOIB_1"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6D80B-E2C4-45E8-8D04-B0D5DBFCB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1177</properties:Characters>
  <properties:Lines>45</properties:Lines>
  <properties:Paragraphs>22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2018-08-29T10:48:00Z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