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945c" w14:paraId="8ef945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177942">
        <w:rPr>
          <w:rFonts w:cs="Times New Roman" w:eastAsia="Times New Roman"/>
          <w:noProof/>
          <w:szCs w:val="20"/>
          <w:lang w:eastAsia="hr-HR"/>
        </w:rPr>
        <w:t xml:space="preserve">        5. St-537/2017-2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7794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7794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7794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177942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LDM FILIUS jednostavno društvo s ograničenom odgovornošću za trgovinu i usluge, Zagreb, Aleja lipa 1F, MBS: 080841375, OIB: 88172244867, 4. siječnja 2018.</w:t>
      </w:r>
      <w:r w:rsidRPr="0017794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>r i j e š i o   j e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LDM FILIUS jednostavno društvo s ograničenom odgovornošću za trgovinu i usluge, Zagreb, Aleja lipa 1F, MBS: 080841375, OIB: 88172244867.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1. veljače 2018. u 9,20 sati u ovome sudu u Bjelovaru, Šetalište dr. </w:t>
      </w:r>
      <w:proofErr w:type="spellStart"/>
      <w:r w:rsidRPr="0017794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7794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7794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7794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 xml:space="preserve">- zakonski zastupnik dužnika Martina Šoštarić. 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>III. Nalaže se zakonskom zastupniku dužnika Martini Šoštarić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>Obrazloženje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20. lipnja 2016. Trgovačkom sudu u Zagrebu podnijela prijedlog za otvaranje stečajnog postupka nad dužnikom</w:t>
      </w:r>
      <w:r w:rsidRPr="00177942">
        <w:rPr>
          <w:rFonts w:cs="Times New Roman" w:eastAsia="Times New Roman"/>
          <w:szCs w:val="20"/>
          <w:lang w:eastAsia="hr-HR"/>
        </w:rPr>
        <w:t xml:space="preserve"> LDM FILIUS jednostavno društvo s ograničenom odgovornošću za trgovinu i usluge, Zagreb, koji je zaprimljen pod brojem St-5039/2016. 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lastRenderedPageBreak/>
        <w:t xml:space="preserve">U prijedlogu navodi da na dan 1. rujna 2017. dužnik u Očevidniku redoslijeda osnova za plaćanje ima evidentirane neizvršene osnove za plaćanje u neprekinutom razdoblju od 327 dana, u ukupnom iznosu od 33.662,21 kn, u koji iznos je uračunata kamata i naknada Financijske agencije za provedbu ovrhe na novčanim sredstvima. Prema podacima koje je FINI dostavio Hrvatski zavod za mirovinsko osiguranje </w:t>
      </w:r>
      <w:r w:rsidRPr="00177942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St-5039/2016 ustupljen je Trgovačkom sudu u Bjelovaru  na daljnji postupak. 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 xml:space="preserve">U Bjelovaru, 4. siječnja </w:t>
      </w:r>
      <w:r w:rsidRPr="00177942">
        <w:rPr>
          <w:rFonts w:cs="Times New Roman" w:eastAsia="Times New Roman"/>
          <w:noProof/>
          <w:szCs w:val="20"/>
          <w:lang w:eastAsia="hr-HR"/>
        </w:rPr>
        <w:t>2018.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7794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177942" w:rsidP="00177942" w:rsidR="00177942" w:rsidRPr="0017794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7794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177942" w:rsidP="00177942" w:rsidR="00177942" w:rsidRPr="0017794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7794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 xml:space="preserve">      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77942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7942" w:rsidP="00177942" w:rsidR="00177942" w:rsidRPr="001779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94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59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St-537/2017-2</izvorni_sadrzaj>
    <derivirana_varijabla naziv="DomainObject.Oznaka_1">St-537/2017-2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LDM FILIUS jednostavno društvo s ograničenom odgovornošću za trgovinu i usluge zastupanog po punomoćniku Martina Šoštarić</izvorni_sadrzaj>
    <derivirana_varijabla naziv="DomainObject.Predmet.ProtustrankaFormated_1">  LDM FILIUS jednostavno društvo s ograničenom odgovornošću za trgovinu i usluge zastupanog po punomoćniku Martina Šoštarić</derivirana_varijabla>
  </DomainObject.Predmet.ProtustrankaFormated>
  <DomainObject.Predmet.ProtustrankaFormatedOIB>
    <izvorni_sadrzaj>  LDM FILIUS jednostavno društvo s ograničenom odgovornošću za trgovinu i usluge, OIB 88172244867 zastupanog po punomoćniku Martina Šoštarić</izvorni_sadrzaj>
    <derivirana_varijabla naziv="DomainObject.Predmet.ProtustrankaFormatedOIB_1">  LDM FILIUS jednostavno društvo s ograničenom odgovornošću za trgovinu i usluge, OIB 88172244867 zastupanog po punomoćniku Martina Šoštarić</derivirana_varijabla>
  </DomainObject.Predmet.ProtustrankaFormatedOIB>
  <DomainObject.Predmet.ProtustrankaFormatedWithAdress>
    <izvorni_sadrzaj> LDM FILIUS jednostavno društvo s ograničenom odgovornošću za trgovinu i usluge, Aleja lipa 1F, 10000 Zagreb zastupanog po punomoćniku Martina Šoštarić</izvorni_sadrzaj>
    <derivirana_varijabla naziv="DomainObject.Predmet.ProtustrankaFormatedWithAdress_1"> LDM FILIUS jednostavno društvo s ograničenom odgovornošću za trgovinu i usluge, Aleja lipa 1F, 10000 Zagreb zastupanog po punomoćniku Martina Šoštarić</derivirana_varijabla>
  </DomainObject.Predmet.ProtustrankaFormatedWithAdress>
  <DomainObject.Predmet.ProtustrankaFormatedWithAdressOIB>
    <izvorni_sadrzaj> LDM FILIUS jednostavno društvo s ograničenom odgovornošću za trgovinu i usluge, OIB 88172244867, Aleja lipa 1F, 10000 Zagreb zastupanog po punomoćniku Martina Šoštarić</izvorni_sadrzaj>
    <derivirana_varijabla naziv="DomainObject.Predmet.ProtustrankaFormatedWithAdressOIB_1"> LDM FILIUS jednostavno društvo s ograničenom odgovornošću za trgovinu i usluge, OIB 88172244867, Aleja lipa 1F, 10000 Zagreb zastupanog po punomoćniku Martina Šoštarić</derivirana_varijabla>
  </DomainObject.Predmet.ProtustrankaFormatedWithAdressOIB>
  <DomainObject.Predmet.ProtustrankaWithAdress>
    <izvorni_sadrzaj>LDM FILIUS jednostavno društvo s ograničenom odgovornošću za trgovinu i usluge Aleja lipa 1F, 10000 Zagreb</izvorni_sadrzaj>
    <derivirana_varijabla naziv="DomainObject.Predmet.ProtustrankaWithAdress_1">LDM FILIUS jednostavno društvo s ograničenom odgovornošću za trgovinu i usluge Aleja lipa 1F, 10000 Zagreb</derivirana_varijabla>
  </DomainObject.Predmet.ProtustrankaWithAdress>
  <DomainObject.Predmet.ProtustrankaWithAdressOIB>
    <izvorni_sadrzaj>LDM FILIUS jednostavno društvo s ograničenom odgovornošću za trgovinu i usluge, OIB 88172244867, Aleja lipa 1F, 10000 Zagreb</izvorni_sadrzaj>
    <derivirana_varijabla naziv="DomainObject.Predmet.ProtustrankaWithAdressOIB_1">LDM FILIUS jednostavno društvo s ograničenom odgovornošću za trgovinu i usluge, OIB 88172244867, Aleja lipa 1F, 10000 Zagreb</derivirana_varijabla>
  </DomainObject.Predmet.ProtustrankaWithAdressOIB>
  <DomainObject.Predmet.ProtustrankaNazivFormated>
    <izvorni_sadrzaj>LDM FILIUS jednostavno društvo s ograničenom odgovornošću za trgovinu i usluge</izvorni_sadrzaj>
    <derivirana_varijabla naziv="DomainObject.Predmet.ProtustrankaNazivFormated_1">LDM FILIUS jednostavno društvo s ograničenom odgovornošću za trgovinu i usluge</derivirana_varijabla>
  </DomainObject.Predmet.ProtustrankaNazivFormated>
  <DomainObject.Predmet.ProtustrankaNazivFormatedOIB>
    <izvorni_sadrzaj>LDM FILIUS jednostavno društvo s ograničenom odgovornošću za trgovinu i usluge, OIB 88172244867</izvorni_sadrzaj>
    <derivirana_varijabla naziv="DomainObject.Predmet.ProtustrankaNazivFormatedOIB_1">LDM FILIUS jednostavno društvo s ograničenom odgovornošću za trgovinu i usluge, OIB 88172244867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LDM FILIUS jednostavno društvo s ograničenom odgovornošću za trgovinu i usluge zastupanog po punomoćniku Martina Šoštarić</item>
    </izvorni_sadrzaj>
    <derivirana_varijabla naziv="DomainObject.Predmet.ProtuStrankaListFormated_1">
      <item>LDM FILIUS jednostavno društvo s ograničenom odgovornošću za trgovinu i usluge zastupanog po punomoćniku Martina Šoštarić</item>
    </derivirana_varijabla>
  </DomainObject.Predmet.ProtuStrankaListFormated>
  <DomainObject.Predmet.ProtuStrankaListFormatedOIB>
    <izvorni_sadrzaj>
      <item>LDM FILIUS jednostavno društvo s ograničenom odgovornošću za trgovinu i usluge, OIB 88172244867 zastupanog po punomoćniku Martina Šoštarić</item>
    </izvorni_sadrzaj>
    <derivirana_varijabla naziv="DomainObject.Predmet.ProtuStrankaListFormatedOIB_1">
      <item>LDM FILIUS jednostavno društvo s ograničenom odgovornošću za trgovinu i usluge, OIB 88172244867 zastupanog po punomoćniku Martina Šoštarić</item>
    </derivirana_varijabla>
  </DomainObject.Predmet.ProtuStrankaListFormatedOIB>
  <DomainObject.Predmet.ProtuStrankaListFormatedWithAdress>
    <izvorni_sadrzaj>
      <item>LDM FILIUS jednostavno društvo s ograničenom odgovornošću za trgovinu i usluge, Aleja lipa 1F, 10000 Zagreb zastupanog po punomoćniku Martina Šoštarić</item>
    </izvorni_sadrzaj>
    <derivirana_varijabla naziv="DomainObject.Predmet.ProtuStrankaListFormatedWithAdress_1">
      <item>LDM FILIUS jednostavno društvo s ograničenom odgovornošću za trgovinu i usluge, Aleja lipa 1F, 10000 Zagreb zastupanog po punomoćniku Martina Šoštarić</item>
    </derivirana_varijabla>
  </DomainObject.Predmet.ProtuStrankaListFormatedWithAdress>
  <DomainObject.Predmet.ProtuStrankaListFormatedWithAdressOIB>
    <izvorni_sadrzaj>
      <item>LDM FILIUS jednostavno društvo s ograničenom odgovornošću za trgovinu i usluge, OIB 88172244867, Aleja lipa 1F, 10000 Zagreb zastupanog po punomoćniku Martina Šoštarić</item>
    </izvorni_sadrzaj>
    <derivirana_varijabla naziv="DomainObject.Predmet.ProtuStrankaListFormatedWithAdressOIB_1">
      <item>LDM FILIUS jednostavno društvo s ograničenom odgovornošću za trgovinu i usluge, OIB 88172244867, Aleja lipa 1F, 10000 Zagreb zastupanog po punomoćniku Martina Šoštarić</item>
    </derivirana_varijabla>
  </DomainObject.Predmet.ProtuStrankaListFormatedWithAdressOIB>
  <DomainObject.Predmet.ProtuStrankaListNazivFormated>
    <izvorni_sadrzaj>
      <item>LDM FILIUS jednostavno društvo s ograničenom odgovornošću za trgovinu i usluge</item>
    </izvorni_sadrzaj>
    <derivirana_varijabla naziv="DomainObject.Predmet.ProtuStrankaListNazivFormated_1">
      <item>LDM FILIUS jednostavno društvo s ograničenom odgovornošću za trgovinu i usluge</item>
    </derivirana_varijabla>
  </DomainObject.Predmet.ProtuStrankaListNazivFormated>
  <DomainObject.Predmet.ProtuStrankaListNazivFormatedOIB>
    <izvorni_sadrzaj>
      <item>LDM FILIUS jednostavno društvo s ograničenom odgovornošću za trgovinu i usluge, OIB 88172244867</item>
    </izvorni_sadrzaj>
    <derivirana_varijabla naziv="DomainObject.Predmet.ProtuStrankaListNazivFormatedOIB_1">
      <item>LDM FILIUS jednostavno društvo s ograničenom odgovornošću za trgovinu i usluge, OIB 88172244867</item>
    </derivirana_varijabla>
  </DomainObject.Predmet.ProtuStrankaListNazivFormatedOIB>
  <DomainObject.Predmet.OstaliListFormated>
    <izvorni_sadrzaj>
      <item>Martina Šoštarić punomoćnik sudionika u postupku LDM FILIUS jednostavno društvo s ograničenom odgovornošću za trgovinu i usluge</item>
    </izvorni_sadrzaj>
    <derivirana_varijabla naziv="DomainObject.Predmet.OstaliListFormated_1">
      <item>Martina Šoštarić punomoćnik sudionika u postupku LDM FILIUS jednostavno društvo s ograničenom odgovornošću za trgovinu i usluge</item>
    </derivirana_varijabla>
  </DomainObject.Predmet.OstaliListFormated>
  <DomainObject.Predmet.OstaliListFormatedOIB>
    <izvorni_sadrzaj>
      <item>Martina Šoštarić, OIB 04697178317 punomoćnik sudionika u postupku LDM FILIUS jednostavno društvo s ograničenom odgovornošću za trgovinu i usluge</item>
    </izvorni_sadrzaj>
    <derivirana_varijabla naziv="DomainObject.Predmet.OstaliListFormatedOIB_1">
      <item>Martina Šoštarić, OIB 04697178317 punomoćnik sudionika u postupku LDM FILIUS jednostavno društvo s ograničenom odgovornošću za trgovinu i usluge</item>
    </derivirana_varijabla>
  </DomainObject.Predmet.OstaliListFormatedOIB>
  <DomainObject.Predmet.OstaliListFormatedWithAdress>
    <izvorni_sadrzaj>
      <item>Martina Šoštarić, Stara loza 7, 10000 Zagreb punomoćnik sudionika u postupku LDM FILIUS jednostavno društvo s ograničenom odgovornošću za trgovinu i usluge</item>
    </izvorni_sadrzaj>
    <derivirana_varijabla naziv="DomainObject.Predmet.OstaliListFormatedWithAdress_1">
      <item>Martina Šoštarić, Stara loza 7, 10000 Zagreb punomoćnik sudionika u postupku LDM FILIUS jednostavno društvo s ograničenom odgovornošću za trgovinu i usluge</item>
    </derivirana_varijabla>
  </DomainObject.Predmet.OstaliListFormatedWithAdress>
  <DomainObject.Predmet.OstaliListFormatedWithAdressOIB>
    <izvorni_sadrzaj>
      <item>Martina Šoštarić, OIB 04697178317, Stara loza 7, 10000 Zagreb punomoćnik sudionika u postupku LDM FILIUS jednostavno društvo s ograničenom odgovornošću za trgovinu i usluge</item>
    </izvorni_sadrzaj>
    <derivirana_varijabla naziv="DomainObject.Predmet.OstaliListFormatedWithAdressOIB_1">
      <item>Martina Šoštarić, OIB 04697178317, Stara loza 7, 10000 Zagreb punomoćnik sudionika u postupku LDM FILIUS jednostavno društvo s ograničenom odgovornošću za trgovinu i usluge</item>
    </derivirana_varijabla>
  </DomainObject.Predmet.OstaliListFormatedWithAdressOIB>
  <DomainObject.Predmet.OstaliListNazivFormated>
    <izvorni_sadrzaj>
      <item>Martina Šoštarić</item>
    </izvorni_sadrzaj>
    <derivirana_varijabla naziv="DomainObject.Predmet.OstaliListNazivFormated_1">
      <item>Martina Šoštarić</item>
    </derivirana_varijabla>
  </DomainObject.Predmet.OstaliListNazivFormated>
  <DomainObject.Predmet.OstaliListNazivFormatedOIB>
    <izvorni_sadrzaj>
      <item>Martina Šoštarić, OIB 04697178317</item>
    </izvorni_sadrzaj>
    <derivirana_varijabla naziv="DomainObject.Predmet.OstaliListNazivFormatedOIB_1">
      <item>Martina Šoštarić, OIB 04697178317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St-537/2017-2</izvorni_sadrzaj>
    <derivirana_varijabla naziv="DomainObject.PoslovniBrojDokumenta_1">St-537/2017-2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LDM FILIUS jednostavno društvo s ograničenom odgovornošću za trgovinu i usluge</izvorni_sadrzaj>
    <derivirana_varijabla naziv="DomainObject.Predmet.ProtustrankaIDrugi_1">LDM FILIUS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LDM FILIUS jednostavno društvo s ograničenom odgovornošću za trgovinu i usluge, OIB 88172244867, Aleja lipa 1F, 10000 Zagreb</izvorni_sadrzaj>
    <derivirana_varijabla naziv="DomainObject.Predmet.ProtustrankaIDrugiAdressOIB_1">LDM FILIUS jednostavno društvo s ograničenom odgovornošću za trgovinu i usluge, OIB 88172244867, Aleja lipa 1F,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LDM FILIUS jednostavno društvo s ograničenom odgovornošću za trgovinu i usluge</item>
      <item>FINA Regionalni centar Zagreb</item>
      <item>Martina Šoštarić</item>
    </izvorni_sadrzaj>
    <derivirana_varijabla naziv="DomainObject.Predmet.SudioniciListNaziv_1">
      <item>LDM FILIUS jednostavno društvo s ograničenom odgovornošću za trgovinu i usluge</item>
      <item>FINA Regionalni centar Zagreb</item>
      <item>Martina Šoštarić</item>
    </derivirana_varijabla>
  </DomainObject.Predmet.SudioniciListNaziv>
  <DomainObject.Predmet.SudioniciListAdressOIB>
    <izvorni_sadrzaj>
      <item>LDM FILIUS jednostavno društvo s ograničenom odgovornošću za trgovinu i usluge, OIB 88172244867, Aleja lipa 1F,10000 Zagreb</item>
      <item>FINA Regionalni centar Zagreb, OIB 85821130368, Trg svibanjskih žrtava 1995. br. 1,10000 Zagreb</item>
      <item>Martina Šoštarić, OIB 04697178317, Stara loza 7,10000 Zagreb</item>
    </izvorni_sadrzaj>
    <derivirana_varijabla naziv="DomainObject.Predmet.SudioniciListAdressOIB_1">
      <item>LDM FILIUS jednostavno društvo s ograničenom odgovornošću za trgovinu i usluge, OIB 88172244867, Aleja lipa 1F,10000 Zagreb</item>
      <item>FINA Regionalni centar Zagreb, OIB 85821130368, Trg svibanjskih žrtava 1995. br. 1,10000 Zagreb</item>
      <item>Martina Šoštarić, OIB 04697178317, Stara loza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84D72-3CE0-4696-B22E-7A492D913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3050</properties:Characters>
  <properties:Lines>86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2018-01-04T12:58:00Z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St-537/2017-2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