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7188" w14:paraId="4d1718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10DB1">
        <w:t>446</w:t>
      </w:r>
      <w:r w:rsidR="001A109C">
        <w:t>/201</w:t>
      </w:r>
      <w:r w:rsidR="00F962D8">
        <w:t>7</w:t>
      </w:r>
      <w:r w:rsidR="00C10DB1">
        <w:t>-9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6F93" w:rsidP="002C6F93" w:rsidR="002C6F9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C6F93" w:rsidP="002C6F93" w:rsidR="002C6F93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42B39" w:rsidRPr="00742B39">
        <w:rPr>
          <w:lang w:val="en-AU"/>
        </w:rPr>
        <w:t>LAN ENERGIJA d.o.o., Šibenik, Prokljanska 18, OIB: 86169427304</w:t>
      </w:r>
      <w:r w:rsidR="00C20C81" w:rsidRPr="0059094C">
        <w:t xml:space="preserve">, zastupanom po članu uprave </w:t>
      </w:r>
      <w:r w:rsidR="00742B39" w:rsidRPr="00742B39">
        <w:rPr>
          <w:lang w:val="en-AU"/>
        </w:rPr>
        <w:t>Ivanu Barišiću iz Šibeniku</w:t>
      </w:r>
      <w:r w:rsidR="00C20C81">
        <w:t xml:space="preserve">, </w:t>
      </w:r>
      <w:r w:rsidR="00742B39">
        <w:t>Put Vida 19</w:t>
      </w:r>
      <w:r w:rsidR="00BC6FC3">
        <w:t>,</w:t>
      </w:r>
      <w:r>
        <w:t xml:space="preserve">  </w:t>
      </w:r>
      <w:r w:rsidR="00CA76E9">
        <w:t>5</w:t>
      </w:r>
      <w:r w:rsidR="00D47780">
        <w:t xml:space="preserve">. </w:t>
      </w:r>
      <w:r w:rsidR="00CA76E9">
        <w:t>prosinca</w:t>
      </w:r>
      <w:r w:rsidR="00D47780">
        <w:t xml:space="preserve">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8972C0">
        <w:rPr>
          <w:b/>
        </w:rPr>
        <w:t>22</w:t>
      </w:r>
      <w:r w:rsidR="00080764">
        <w:rPr>
          <w:b/>
        </w:rPr>
        <w:t xml:space="preserve">. </w:t>
      </w:r>
      <w:r w:rsidR="00742B39">
        <w:rPr>
          <w:b/>
        </w:rPr>
        <w:t>siječnja</w:t>
      </w:r>
      <w:r w:rsidR="00CA42C2">
        <w:rPr>
          <w:b/>
        </w:rPr>
        <w:t xml:space="preserve"> 2018</w:t>
      </w:r>
      <w:r w:rsidR="002B410E">
        <w:rPr>
          <w:b/>
        </w:rPr>
        <w:t xml:space="preserve">. u </w:t>
      </w:r>
      <w:r w:rsidR="008972C0">
        <w:rPr>
          <w:b/>
        </w:rPr>
        <w:t>10,</w:t>
      </w:r>
      <w:r w:rsidR="00CA76E9">
        <w:rPr>
          <w:b/>
        </w:rPr>
        <w:t>00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742B39">
        <w:rPr>
          <w:lang w:val="en-AU"/>
        </w:rPr>
        <w:t>Ivan Barišić</w:t>
      </w:r>
      <w:r w:rsidR="00742B39" w:rsidRPr="00742B39">
        <w:rPr>
          <w:lang w:val="en-AU"/>
        </w:rPr>
        <w:t xml:space="preserve"> iz </w:t>
      </w:r>
      <w:r w:rsidR="00742B39">
        <w:rPr>
          <w:lang w:val="en-AU"/>
        </w:rPr>
        <w:t>Šibenika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742B39" w:rsidRPr="00742B39">
        <w:rPr>
          <w:lang w:val="en-AU"/>
        </w:rPr>
        <w:t>Ivan Barišić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8972C0" w:rsidP="008972C0" w:rsidR="008972C0" w:rsidRPr="00F60CD9">
      <w:pPr>
        <w:jc w:val="center"/>
      </w:pPr>
      <w:r w:rsidRPr="00F60CD9">
        <w:t>Obrazloženje</w:t>
      </w:r>
    </w:p>
    <w:p w:rsidRDefault="008972C0" w:rsidP="008972C0" w:rsidR="008972C0" w:rsidRPr="00F60CD9">
      <w:pPr>
        <w:jc w:val="center"/>
      </w:pPr>
    </w:p>
    <w:p w:rsidRDefault="008972C0" w:rsidP="008972C0" w:rsidR="008972C0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Pr="00742B39">
        <w:rPr>
          <w:lang w:val="en-AU"/>
        </w:rPr>
        <w:t>LAN ENERGIJA d.o.o., 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15. lipnja 2017.</w:t>
      </w:r>
      <w:r w:rsidRPr="006A6907">
        <w:t xml:space="preserve"> u Očevidniku redoslijeda osnova za plaćanje ima evidentirane neizvršene osnove za plaćanje u neprekinutom razdoblju od </w:t>
      </w:r>
      <w:r>
        <w:t>120</w:t>
      </w:r>
      <w:r w:rsidRPr="006A6907">
        <w:t xml:space="preserve"> dana u iznosu od </w:t>
      </w:r>
      <w:r>
        <w:t xml:space="preserve">646.637,17 </w:t>
      </w:r>
      <w:r w:rsidRPr="006A6907">
        <w:t>kun</w:t>
      </w:r>
      <w:r>
        <w:t>a</w:t>
      </w:r>
      <w:r w:rsidRPr="006A6907">
        <w:t xml:space="preserve">, te da </w:t>
      </w:r>
      <w:r>
        <w:t>nema</w:t>
      </w:r>
      <w:r w:rsidRPr="006A6907">
        <w:t xml:space="preserve"> zaposlenika. </w:t>
      </w:r>
      <w:r>
        <w:t xml:space="preserve">  </w:t>
      </w:r>
    </w:p>
    <w:p w:rsidRDefault="008972C0" w:rsidP="008972C0" w:rsidR="008972C0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CA76E9">
        <w:t>5</w:t>
      </w:r>
      <w:r w:rsidR="00D47780">
        <w:t xml:space="preserve">. </w:t>
      </w:r>
      <w:r w:rsidR="008972C0">
        <w:t>prosinca</w:t>
      </w:r>
      <w:r>
        <w:t xml:space="preserve"> 2017.</w:t>
      </w:r>
    </w:p>
    <w:p w:rsidRDefault="00A576FE" w:rsidP="00A576FE" w:rsidR="00A576FE"/>
    <w:p w:rsidRDefault="00CA42C2" w:rsidP="00CA42C2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2C6F93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742B39" w:rsidRPr="00742B39">
        <w:rPr>
          <w:lang w:val="en-AU"/>
        </w:rPr>
        <w:t>Ivanu Barišiću iz Šibeniku</w:t>
      </w:r>
      <w:r w:rsidR="00742B39" w:rsidRPr="00742B39">
        <w:t>, Put Vida 19</w:t>
      </w:r>
      <w:r w:rsidR="00C20C81">
        <w:t xml:space="preserve">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B1" w:rsidP="00AA1AD1" w:rsidR="00C10DB1">
      <w:r>
        <w:separator/>
      </w:r>
    </w:p>
  </w:endnote>
  <w:endnote w:id="0" w:type="continuationSeparator">
    <w:p w:rsidRDefault="00C10DB1" w:rsidP="00AA1AD1" w:rsidR="00C10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B1" w:rsidP="00AA1AD1" w:rsidR="00C10DB1">
      <w:r>
        <w:separator/>
      </w:r>
    </w:p>
  </w:footnote>
  <w:footnote w:id="0" w:type="continuationSeparator">
    <w:p w:rsidRDefault="00C10DB1" w:rsidP="00AA1AD1" w:rsidR="00C10D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DB1" w:rsidP="00586EE0" w:rsidR="00C10DB1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D6DD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St-446/2017-9</w:t>
    </w:r>
  </w:p>
  <w:p w:rsidRDefault="00C10DB1" w:rsidR="00C10D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C6F93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6DD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2B39"/>
    <w:rsid w:val="007500B0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2C0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10DB1"/>
    <w:rsid w:val="00C20C81"/>
    <w:rsid w:val="00C27291"/>
    <w:rsid w:val="00C31DFF"/>
    <w:rsid w:val="00C369BB"/>
    <w:rsid w:val="00C4119C"/>
    <w:rsid w:val="00C42647"/>
    <w:rsid w:val="00C443B6"/>
    <w:rsid w:val="00C458B0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42C2"/>
    <w:rsid w:val="00CA62CF"/>
    <w:rsid w:val="00CA76E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47780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2C6F9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6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D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2C6F9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6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D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</izvorni_sadrzaj>
    <derivirana_varijabla naziv="DomainObject.Predmet.SudioniciListNaziv_1">
      <item>LEN ENERGIJA d.o.o. za proizvodnju energije</item>
      <item>FINA - Podružnica Šibenik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</izvorni_sadrzaj>
    <derivirana_varijabla naziv="DomainObject.Predmet.SudioniciListNazivOIB_1">
      <item>, OIB 86169427304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9977C-820E-4AB5-9B02-A275FC58F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2356</properties:Characters>
  <properties:Lines>75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2017-11-10T09:32:00Z</dcterms:created>
  <dc:creator>Administrator</dc:creator>
  <cp:lastModifiedBy>Nena Mužanović</cp:lastModifiedBy>
  <cp:lastPrinted>2017-12-11T12:01:00Z</cp:lastPrinted>
  <dcterms:modified xmlns:xsi="http://www.w3.org/2001/XMLSchema-instance" xsi:type="dcterms:W3CDTF">2017-12-11T12:03:00Z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