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0c9a" w14:paraId="da10c9a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 xml:space="preserve">Zagreb, </w:t>
      </w:r>
      <w:proofErr w:type="spellStart"/>
      <w:r w:rsidRPr="0029662A">
        <w:t>Amruševa</w:t>
      </w:r>
      <w:proofErr w:type="spellEnd"/>
      <w:r w:rsidRPr="0029662A">
        <w:t xml:space="preserve">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5B51B3">
        <w:t>3186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5B51B3">
        <w:rPr>
          <w:b/>
        </w:rPr>
        <w:t>ŠOŠTAR d.o.o.</w:t>
      </w:r>
      <w:r w:rsidR="00AC4528" w:rsidRPr="0029662A">
        <w:t xml:space="preserve">, </w:t>
      </w:r>
      <w:r w:rsidR="005B51B3">
        <w:t>Zagreb, Bolnička cesta 105B</w:t>
      </w:r>
      <w:r w:rsidR="00EF2719" w:rsidRPr="0029662A">
        <w:t>,</w:t>
      </w:r>
      <w:r w:rsidR="00AC4528" w:rsidRPr="0029662A">
        <w:t xml:space="preserve"> (OIB </w:t>
      </w:r>
      <w:r w:rsidR="005B51B3">
        <w:t>11639247294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5B51B3">
        <w:t>58.637,05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B51B3">
      <w:rPr>
        <w:b/>
      </w:rPr>
      <w:t>3186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68E6"/>
    <w:rsid w:val="00657B8E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46C69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2015-12-30T12:38:00Z</dcterms:created>
  <dc:creator>ilukac</dc:creator>
  <cp:lastModifiedBy>Irena Benko</cp:lastModifiedBy>
  <cp:lastPrinted>2016-01-11T08:56:00Z</cp:lastPrinted>
  <dcterms:modified xmlns:xsi="http://www.w3.org/2001/XMLSchema-instance" xsi:type="dcterms:W3CDTF">2016-01-11T08:56:00Z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