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e43a" w14:paraId="1e2e43a" w:rsidRDefault="00656A58" w:rsidP="00E7559C" w:rsidR="00E7559C" w:rsidRPr="00E7559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St-786/16-27</w:t>
      </w:r>
    </w:p>
    <w:p w:rsidRDefault="00E7559C" w:rsidP="00E7559C" w:rsidR="00E7559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59C" w:rsidP="00E7559C" w:rsidR="00E7559C" w:rsidRPr="00D21A2C"/>
    <w:p w:rsidRDefault="00E7559C" w:rsidP="00E7559C" w:rsidR="00E7559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559C" w:rsidP="00E7559C" w:rsidR="00E7559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59C" w:rsidP="00E7559C" w:rsidR="00E7559C"/>
    <w:p w:rsidRDefault="00C734E8" w:rsidP="00E7559C" w:rsidR="00C734E8" w:rsidRPr="00507901"/>
    <w:p w:rsidRDefault="00E7559C" w:rsidP="00E7559C" w:rsidR="00E7559C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E7559C" w:rsidP="00E7559C" w:rsidR="00E7559C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E7559C" w:rsidP="00E7559C" w:rsidR="00E7559C" w:rsidRPr="00C042A8">
      <w:pPr>
        <w:jc w:val="both"/>
      </w:pPr>
    </w:p>
    <w:p w:rsidRDefault="003B31D6" w:rsidP="003B31D6" w:rsidR="00E7559C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</w:t>
      </w:r>
      <w:r w:rsidR="00656A58">
        <w:rPr>
          <w:bCs/>
        </w:rPr>
        <w:t>MASARINI d.o.o. za proizvodnju, trgovinu i usluge, u stečaju, Ilok, Radićeva 4, MBS: 030088001, OIB: 62173014601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 xml:space="preserve">dana </w:t>
      </w:r>
      <w:r>
        <w:t>2</w:t>
      </w:r>
      <w:r w:rsidR="00656A58">
        <w:t>8. studenog</w:t>
      </w:r>
      <w:r>
        <w:t xml:space="preserve"> 2017.                         </w:t>
      </w:r>
      <w:r w:rsidR="00E7559C">
        <w:t xml:space="preserve">                         </w:t>
      </w:r>
    </w:p>
    <w:p w:rsidRDefault="003D0345" w:rsidP="002A46BF" w:rsidR="003D0345">
      <w:pPr>
        <w:pStyle w:val="Tijeloteksta"/>
      </w:pPr>
    </w:p>
    <w:p w:rsidRDefault="00C734E8" w:rsidP="002A46BF" w:rsidR="00C734E8">
      <w:pPr>
        <w:pStyle w:val="Tijeloteksta"/>
      </w:pPr>
    </w:p>
    <w:p w:rsidRDefault="002A46BF" w:rsidP="002A46BF" w:rsidR="002A46BF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E7559C">
        <w:rPr>
          <w:bCs/>
        </w:rPr>
        <w:t xml:space="preserve"> </w:t>
      </w:r>
      <w:r w:rsidR="00656A58">
        <w:rPr>
          <w:bCs/>
        </w:rPr>
        <w:t>MASARINI d.o.o. za proizvodnju, trgovinu i usluge, u stečaju, Ilok, Radićeva 4, MBS: 030088001, OIB: 62173014601</w:t>
      </w:r>
      <w:r>
        <w:rPr>
          <w:bCs/>
        </w:rPr>
        <w:t xml:space="preserve">, uz odgovarajuću primjenu pravila o ovrsi na nekretninama i to : </w:t>
      </w:r>
    </w:p>
    <w:p w:rsidRDefault="00CA5C7A" w:rsidP="00CA5C7A" w:rsidR="00CA5C7A">
      <w:pPr>
        <w:pStyle w:val="Tijeloteksta"/>
        <w:rPr>
          <w:bCs/>
        </w:rPr>
      </w:pPr>
    </w:p>
    <w:p w:rsidRDefault="00FA2F0F" w:rsidP="0063081F" w:rsidR="00FA2F0F">
      <w:pPr>
        <w:ind w:left="705"/>
      </w:pPr>
      <w:r>
        <w:t>Upisani</w:t>
      </w:r>
      <w:r w:rsidR="00656A58">
        <w:t>h</w:t>
      </w:r>
      <w:r>
        <w:t xml:space="preserve"> u zk.ul. </w:t>
      </w:r>
      <w:r w:rsidR="00656A58">
        <w:t>1893</w:t>
      </w:r>
      <w:r>
        <w:t xml:space="preserve"> k.o. </w:t>
      </w:r>
      <w:r w:rsidR="00656A58">
        <w:t>Ilok i to</w:t>
      </w:r>
      <w:r>
        <w:t xml:space="preserve"> kč.br. </w:t>
      </w:r>
      <w:r w:rsidR="00656A58">
        <w:t>574 u naravi restoran broj 3</w:t>
      </w:r>
      <w:r w:rsidR="00015BB2">
        <w:t>, dvije pomoćne zgrade i dvorište u Ulici Stjepana Radića, ukupne površine 643 m2.</w:t>
      </w:r>
    </w:p>
    <w:p w:rsidRDefault="00FA2F0F" w:rsidP="0063081F" w:rsidR="008E5A9F">
      <w:pPr>
        <w:pStyle w:val="Odlomakpopisa"/>
        <w:ind w:left="720"/>
      </w:pPr>
      <w:r>
        <w:t>Na navedenim nekretninama upisano je r</w:t>
      </w:r>
      <w:r w:rsidR="004E66E3">
        <w:t>azlučno pravo u korist razlučn</w:t>
      </w:r>
      <w:r w:rsidR="00015BB2">
        <w:t xml:space="preserve">ih vjerovnika </w:t>
      </w:r>
      <w:r>
        <w:t xml:space="preserve"> B2 Kapital d.o.o. Zagreb</w:t>
      </w:r>
      <w:r w:rsidR="00015BB2">
        <w:t xml:space="preserve"> i RH Ministarstvo financija Porezna uprava Područni ured Slavonije i Baranje Vukovar</w:t>
      </w:r>
      <w:r>
        <w:t xml:space="preserve">. </w:t>
      </w:r>
    </w:p>
    <w:p w:rsidRDefault="00FA2F0F" w:rsidP="00CA5C7A" w:rsidR="00FA2F0F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63081F" w:rsidR="001027B0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</w:t>
      </w:r>
      <w:r w:rsidR="001027B0">
        <w:rPr>
          <w:bCs/>
        </w:rPr>
        <w:t xml:space="preserve">iz točke I 1. </w:t>
      </w:r>
      <w:r>
        <w:rPr>
          <w:bCs/>
        </w:rPr>
        <w:t xml:space="preserve">u zemljišnim knjigama Općinskog  suda </w:t>
      </w:r>
      <w:r w:rsidR="00AD26E5">
        <w:rPr>
          <w:bCs/>
        </w:rPr>
        <w:t xml:space="preserve"> u </w:t>
      </w:r>
      <w:r w:rsidR="001027B0">
        <w:rPr>
          <w:bCs/>
        </w:rPr>
        <w:t xml:space="preserve">Vukovaru </w:t>
      </w:r>
      <w:r w:rsidR="00AD26E5">
        <w:rPr>
          <w:bCs/>
        </w:rPr>
        <w:t>Zemljišno-knjižni odjel</w:t>
      </w:r>
      <w:r w:rsidR="0063081F">
        <w:rPr>
          <w:bCs/>
        </w:rPr>
        <w:t xml:space="preserve"> Ilok.   </w:t>
      </w:r>
    </w:p>
    <w:p w:rsidRDefault="00CA5C7A" w:rsidP="0063081F" w:rsidR="00CA5C7A">
      <w:pPr>
        <w:pStyle w:val="Tijeloteksta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4E66E3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63081F">
        <w:rPr>
          <w:bCs/>
        </w:rPr>
        <w:t xml:space="preserve">786/16-15 od 19. siječnja 2017. </w:t>
      </w:r>
      <w:r>
        <w:rPr>
          <w:bCs/>
        </w:rPr>
        <w:t xml:space="preserve">godine otvoren je stečajni postupak nad dužnikom </w:t>
      </w:r>
      <w:r w:rsidR="0063081F">
        <w:rPr>
          <w:bCs/>
        </w:rPr>
        <w:t>MASARINI d.o.o. za proizvodnju, trgovinu i usluge, u stečaju, Ilok, Radićeva 4</w:t>
      </w:r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Stečajni  upravitelj podnio je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. 1. Stečajnog zakona (Narodne novine broj </w:t>
      </w:r>
      <w:r w:rsidR="005D5CB0">
        <w:rPr>
          <w:bCs/>
        </w:rPr>
        <w:t xml:space="preserve">71/15). </w:t>
      </w:r>
    </w:p>
    <w:p w:rsidRDefault="00CA5C7A" w:rsidP="00CA5C7A" w:rsidR="00CA5C7A">
      <w:pPr>
        <w:pStyle w:val="Tijeloteksta"/>
        <w:rPr>
          <w:bCs/>
        </w:rPr>
      </w:pPr>
    </w:p>
    <w:p w:rsidRDefault="00F2046D" w:rsidP="00CA5C7A" w:rsidR="00F2046D">
      <w:pPr>
        <w:pStyle w:val="Tijeloteksta"/>
        <w:rPr>
          <w:bCs/>
        </w:rPr>
      </w:pPr>
    </w:p>
    <w:p w:rsidRDefault="00F2046D" w:rsidP="00CA5C7A" w:rsidR="00F2046D">
      <w:pPr>
        <w:pStyle w:val="Tijeloteksta"/>
        <w:rPr>
          <w:bCs/>
        </w:rPr>
      </w:pPr>
    </w:p>
    <w:p w:rsidRDefault="00F2046D" w:rsidP="00F2046D" w:rsidR="00F2046D" w:rsidRPr="00E7559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St-786/16-27</w:t>
      </w:r>
    </w:p>
    <w:p w:rsidRDefault="00F2046D" w:rsidP="00CA5C7A" w:rsidR="00F2046D">
      <w:pPr>
        <w:pStyle w:val="Tijeloteksta"/>
        <w:rPr>
          <w:bCs/>
        </w:rPr>
      </w:pPr>
    </w:p>
    <w:p w:rsidRDefault="00F2046D" w:rsidP="00CA5C7A" w:rsidR="00F2046D">
      <w:pPr>
        <w:pStyle w:val="Tijeloteksta"/>
        <w:rPr>
          <w:bCs/>
        </w:rPr>
      </w:pPr>
    </w:p>
    <w:p w:rsidRDefault="00F2046D" w:rsidP="00CA5C7A" w:rsidR="00F2046D">
      <w:pPr>
        <w:pStyle w:val="Tijeloteksta"/>
        <w:rPr>
          <w:bCs/>
        </w:rPr>
      </w:pPr>
    </w:p>
    <w:p w:rsidRDefault="00F2046D" w:rsidP="00CA5C7A" w:rsidR="00F2046D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</w:t>
      </w:r>
      <w:r w:rsidR="005D5CB0">
        <w:rPr>
          <w:bCs/>
        </w:rPr>
        <w:t>247</w:t>
      </w:r>
      <w:r w:rsidR="00CA5C7A">
        <w:rPr>
          <w:bCs/>
        </w:rPr>
        <w:t>. st</w:t>
      </w:r>
      <w:r>
        <w:rPr>
          <w:bCs/>
        </w:rPr>
        <w:t xml:space="preserve">av 1. i </w:t>
      </w:r>
      <w:r w:rsidR="005D5CB0">
        <w:rPr>
          <w:bCs/>
        </w:rPr>
        <w:t>2</w:t>
      </w:r>
      <w:r>
        <w:rPr>
          <w:bCs/>
        </w:rPr>
        <w:t>. Stečajnog zakona</w:t>
      </w:r>
      <w:r w:rsidR="00CA5C7A">
        <w:rPr>
          <w:bCs/>
        </w:rPr>
        <w:t xml:space="preserve"> odlučeno kao u izreci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av </w:t>
      </w:r>
      <w:r w:rsidR="005D5CB0">
        <w:rPr>
          <w:bCs/>
        </w:rPr>
        <w:t>3</w:t>
      </w:r>
      <w:r w:rsidR="0071447B">
        <w:rPr>
          <w:bCs/>
        </w:rPr>
        <w:t>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5D5CB0">
        <w:t>2</w:t>
      </w:r>
      <w:r w:rsidR="004B0999">
        <w:t>8. studeni</w:t>
      </w:r>
      <w:r w:rsidR="005D5CB0">
        <w:t xml:space="preserve"> 2017.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</w:t>
      </w:r>
      <w:r w:rsidR="005F54B9">
        <w:t>8 dana od dana dostave rješenja (članak 247. stav 2. Stečajnog zakona).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1447B">
        <w:t xml:space="preserve"> </w:t>
      </w:r>
      <w:r w:rsidR="004B0999">
        <w:t>Sanda Marinac, Požega, kralja Krešimira 53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5F54B9">
        <w:t>B2 Kapital d.o.o. Zagreb, Zagreb, Radnička cesta 41</w:t>
      </w:r>
    </w:p>
    <w:p w:rsidRDefault="0071447B" w:rsidP="004B0999" w:rsidR="0071447B">
      <w:pPr>
        <w:pStyle w:val="Tijeloteksta"/>
        <w:numPr>
          <w:ilvl w:val="0"/>
          <w:numId w:val="3"/>
        </w:numPr>
      </w:pPr>
      <w:r>
        <w:t xml:space="preserve">razlučni vjerovnik </w:t>
      </w:r>
      <w:r w:rsidR="004B0999">
        <w:t>RH Ministarstvo financija Porezna uprava Područni ured Slavonije i Baranje Vukovar po ŽDO Vukovar</w:t>
      </w:r>
    </w:p>
    <w:p w:rsidRDefault="00C734E8" w:rsidP="00CA5C7A" w:rsidR="00CA5C7A">
      <w:pPr>
        <w:pStyle w:val="Tijeloteksta"/>
        <w:numPr>
          <w:ilvl w:val="0"/>
          <w:numId w:val="3"/>
        </w:numPr>
        <w:jc w:val="left"/>
      </w:pPr>
      <w:r>
        <w:t>RH MF PU Pod</w:t>
      </w:r>
      <w:r w:rsidR="004B0999">
        <w:t>ručni ured Slavonija i Baranja</w:t>
      </w:r>
      <w:r w:rsidR="00F2046D">
        <w:t xml:space="preserve">, </w:t>
      </w:r>
      <w:r w:rsidR="004B0999">
        <w:t>Vukovar, Trg Republike Hrvatske 5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4742BC">
        <w:t xml:space="preserve">Vukovaru, ZK odjel </w:t>
      </w:r>
      <w:r w:rsidR="004B0999">
        <w:t>Ilok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>e-o</w:t>
      </w:r>
      <w:r w:rsidR="00CA5C7A">
        <w:t>glasna ploča suda</w:t>
      </w:r>
    </w:p>
    <w:p w:rsidRDefault="004B0999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2046D">
        <w:t>28/12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88531"/>
      <w:docPartObj>
        <w:docPartGallery w:val="Page Numbers (Top of Page)"/>
        <w:docPartUnique/>
      </w:docPartObj>
    </w:sdtPr>
    <w:sdtEndPr/>
    <w:sdtContent>
      <w:p w:rsidRDefault="004E66E3" w:rsidR="004E66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098">
          <w:rPr>
            <w:noProof/>
          </w:rPr>
          <w:t>2</w:t>
        </w:r>
        <w:r>
          <w:fldChar w:fldCharType="end"/>
        </w:r>
      </w:p>
    </w:sdtContent>
  </w:sdt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CA0BC8"/>
    <w:multiLevelType w:val="hybridMultilevel"/>
    <w:tmpl w:val="E9C855F2"/>
    <w:lvl w:tplc="E65ACACE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4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C5560CC"/>
    <w:multiLevelType w:val="hybridMultilevel"/>
    <w:tmpl w:val="E3F4A7EE"/>
    <w:lvl w:tplc="DA441110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17"/>
  </w:num>
  <w:num w:numId="8">
    <w:abstractNumId w:val="14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5"/>
  </w:num>
  <w:num w:numId="16">
    <w:abstractNumId w:val="21"/>
  </w:num>
  <w:num w:numId="17">
    <w:abstractNumId w:val="18"/>
  </w:num>
  <w:num w:numId="18">
    <w:abstractNumId w:val="0"/>
  </w:num>
  <w:num w:numId="19">
    <w:abstractNumId w:val="9"/>
  </w:num>
  <w:num w:numId="20">
    <w:abstractNumId w:val="13"/>
  </w:num>
  <w:num w:numId="21">
    <w:abstractNumId w:val="3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15BB2"/>
    <w:rsid w:val="00066ED6"/>
    <w:rsid w:val="00090277"/>
    <w:rsid w:val="000C20F1"/>
    <w:rsid w:val="000F5172"/>
    <w:rsid w:val="001027B0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B31D6"/>
    <w:rsid w:val="003C0664"/>
    <w:rsid w:val="003C56A4"/>
    <w:rsid w:val="003D0345"/>
    <w:rsid w:val="003E08E5"/>
    <w:rsid w:val="003E147C"/>
    <w:rsid w:val="00406789"/>
    <w:rsid w:val="004742BC"/>
    <w:rsid w:val="004806AD"/>
    <w:rsid w:val="004A3F4F"/>
    <w:rsid w:val="004B0999"/>
    <w:rsid w:val="004D1A03"/>
    <w:rsid w:val="004E5065"/>
    <w:rsid w:val="004E66E3"/>
    <w:rsid w:val="00500BBD"/>
    <w:rsid w:val="00510B68"/>
    <w:rsid w:val="00526D06"/>
    <w:rsid w:val="0055624C"/>
    <w:rsid w:val="005D5CB0"/>
    <w:rsid w:val="005F03DE"/>
    <w:rsid w:val="005F54B9"/>
    <w:rsid w:val="00607E75"/>
    <w:rsid w:val="006170F7"/>
    <w:rsid w:val="006235FB"/>
    <w:rsid w:val="0063081F"/>
    <w:rsid w:val="00647098"/>
    <w:rsid w:val="0065224D"/>
    <w:rsid w:val="00656A58"/>
    <w:rsid w:val="00683E97"/>
    <w:rsid w:val="006A34CF"/>
    <w:rsid w:val="006A56C2"/>
    <w:rsid w:val="0071447B"/>
    <w:rsid w:val="00725641"/>
    <w:rsid w:val="007272BA"/>
    <w:rsid w:val="007522CD"/>
    <w:rsid w:val="00755F25"/>
    <w:rsid w:val="00772F3A"/>
    <w:rsid w:val="007C1241"/>
    <w:rsid w:val="0080666F"/>
    <w:rsid w:val="008415E3"/>
    <w:rsid w:val="008431E1"/>
    <w:rsid w:val="00863D7F"/>
    <w:rsid w:val="008737C5"/>
    <w:rsid w:val="00883DD1"/>
    <w:rsid w:val="008902F2"/>
    <w:rsid w:val="008C092C"/>
    <w:rsid w:val="008E5A9F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34F0"/>
    <w:rsid w:val="00A07AC6"/>
    <w:rsid w:val="00A15B1E"/>
    <w:rsid w:val="00A5088C"/>
    <w:rsid w:val="00A66116"/>
    <w:rsid w:val="00A73BA3"/>
    <w:rsid w:val="00A73EB1"/>
    <w:rsid w:val="00A81411"/>
    <w:rsid w:val="00AB56F9"/>
    <w:rsid w:val="00AD26E5"/>
    <w:rsid w:val="00AE1132"/>
    <w:rsid w:val="00B41AB1"/>
    <w:rsid w:val="00B52D2C"/>
    <w:rsid w:val="00B837A1"/>
    <w:rsid w:val="00BC33DE"/>
    <w:rsid w:val="00BF21A5"/>
    <w:rsid w:val="00C15361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7559C"/>
    <w:rsid w:val="00EB3D75"/>
    <w:rsid w:val="00EF2D54"/>
    <w:rsid w:val="00F2046D"/>
    <w:rsid w:val="00F2138B"/>
    <w:rsid w:val="00F21DC1"/>
    <w:rsid w:val="00F35131"/>
    <w:rsid w:val="00F618C3"/>
    <w:rsid w:val="00F76EF7"/>
    <w:rsid w:val="00F97598"/>
    <w:rsid w:val="00FA2F0F"/>
    <w:rsid w:val="00FE2436"/>
    <w:rsid w:val="00FE36AE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36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36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6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6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36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MASARINI društvo s ograničenom odgovornošću za proizvodnju, trgovinu i usluge</izvorni_sadrzaj>
    <derivirana_varijabla naziv="DomainObject.Predmet.ProtustrankaFormated_1">  MASARINI društvo s ograničenom odgovornošću za proizvodnju, trgovinu i usluge</derivirana_varijabla>
  </DomainObject.Predmet.ProtustrankaFormated>
  <DomainObject.Predmet.ProtustrankaFormatedOIB>
    <izvorni_sadrzaj>  MASARINI društvo s ograničenom odgovornošću za proizvodnju, trgovinu i usluge, OIB 62173014601</izvorni_sadrzaj>
    <derivirana_varijabla naziv="DomainObject.Predmet.ProtustrankaFormatedOIB_1">  MASARINI društvo s ograničenom odgovornošću za proizvodnju, trgovinu i usluge, OIB 62173014601</derivirana_varijabla>
  </DomainObject.Predmet.ProtustrankaFormatedOIB>
  <DomainObject.Predmet.ProtustrankaFormatedWithAdress>
    <izvorni_sadrzaj> MASARINI društvo s ograničenom odgovornošću za proizvodnju, trgovinu i usluge, Radićeva 4, 32236 Ilok</izvorni_sadrzaj>
    <derivirana_varijabla naziv="DomainObject.Predmet.ProtustrankaFormatedWithAdress_1"> MASARINI društvo s ograničenom odgovornošću za proizvodnju, trgovinu i usluge, Radićeva 4, 32236 Ilok</derivirana_varijabla>
  </DomainObject.Predmet.ProtustrankaFormatedWithAdress>
  <DomainObject.Predmet.ProtustrankaFormatedWithAdressOIB>
    <izvorni_sadrzaj> MASARINI društvo s ograničenom odgovornošću za proizvodnju, trgovinu i usluge, OIB 62173014601, Radićeva 4, 32236 Ilok</izvorni_sadrzaj>
    <derivirana_varijabla naziv="DomainObject.Predmet.ProtustrankaFormatedWithAdressOIB_1"> MASARINI društvo s ograničenom odgovornošću za proizvodnju, trgovinu i usluge, OIB 62173014601, Radićeva 4, 32236 Ilok</derivirana_varijabla>
  </DomainObject.Predmet.ProtustrankaFormatedWithAdressOIB>
  <DomainObject.Predmet.ProtustrankaWithAdress>
    <izvorni_sadrzaj>MASARINI društvo s ograničenom odgovornošću za proizvodnju, trgovinu i usluge Radićeva 4, 32236 Ilok</izvorni_sadrzaj>
    <derivirana_varijabla naziv="DomainObject.Predmet.ProtustrankaWithAdress_1">MASARINI društvo s ograničenom odgovornošću za proizvodnju, trgovinu i usluge Radićeva 4, 32236 Ilok</derivirana_varijabla>
  </DomainObject.Predmet.ProtustrankaWithAdress>
  <DomainObject.Predmet.ProtustrankaWithAdressOIB>
    <izvorni_sadrzaj>MASARINI društvo s ograničenom odgovornošću za proizvodnju, trgovinu i usluge, OIB 62173014601, Radićeva 4, 32236 Ilok</izvorni_sadrzaj>
    <derivirana_varijabla naziv="DomainObject.Predmet.ProtustrankaWithAdressOIB_1">MASARINI društvo s ograničenom odgovornošću za proizvodnju, trgovinu i usluge, OIB 62173014601, Radićeva 4, 32236 Ilok</derivirana_varijabla>
  </DomainObject.Predmet.ProtustrankaWithAdressOIB>
  <DomainObject.Predmet.ProtustrankaNazivFormated>
    <izvorni_sadrzaj>MASARINI društvo s ograničenom odgovornošću za proizvodnju, trgovinu i usluge</izvorni_sadrzaj>
    <derivirana_varijabla naziv="DomainObject.Predmet.ProtustrankaNazivFormated_1">MASARINI društvo s ograničenom odgovornošću za proizvodnju, trgovinu i usluge</derivirana_varijabla>
  </DomainObject.Predmet.ProtustrankaNazivFormated>
  <DomainObject.Predmet.ProtustrankaNazivFormatedOIB>
    <izvorni_sadrzaj>MASARINI društvo s ograničenom odgovornošću za proizvodnju, trgovinu i usluge, OIB 62173014601</izvorni_sadrzaj>
    <derivirana_varijabla naziv="DomainObject.Predmet.ProtustrankaNazivFormatedOIB_1">MASARINI društvo s ograničenom odgovornošću za proizvodnju, trgovinu i usluge, OIB 62173014601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MASARINI društvo s ograničenom odgovornošću za proizvodnju, trgovinu i usluge</item>
    </izvorni_sadrzaj>
    <derivirana_varijabla naziv="DomainObject.Predmet.ProtuStrankaListFormated_1">
      <item>MASARINI društvo s ograničenom odgovornošću za proizvodnju, trgovinu i usluge</item>
    </derivirana_varijabla>
  </DomainObject.Predmet.ProtuStrankaListFormated>
  <DomainObject.Predmet.ProtuStrankaListFormatedOIB>
    <izvorni_sadrzaj>
      <item>MASARINI društvo s ograničenom odgovornošću za proizvodnju, trgovinu i usluge, OIB 62173014601</item>
    </izvorni_sadrzaj>
    <derivirana_varijabla naziv="DomainObject.Predmet.ProtuStrankaListFormatedOIB_1">
      <item>MASARINI društvo s ograničenom odgovornošću za proizvodnju, trgovinu i usluge, OIB 62173014601</item>
    </derivirana_varijabla>
  </DomainObject.Predmet.ProtuStrankaListFormatedOIB>
  <DomainObject.Predmet.ProtuStrankaListFormatedWithAdress>
    <izvorni_sadrzaj>
      <item>MASARINI društvo s ograničenom odgovornošću za proizvodnju, trgovinu i usluge, Radićeva 4, 32236 Ilok</item>
    </izvorni_sadrzaj>
    <derivirana_varijabla naziv="DomainObject.Predmet.ProtuStrankaListFormatedWithAdress_1">
      <item>MASARINI društvo s ograničenom odgovornošću za proizvodnju, trgovinu i usluge, Radićeva 4, 32236 Ilok</item>
    </derivirana_varijabla>
  </DomainObject.Predmet.ProtuStrankaListFormatedWithAdress>
  <DomainObject.Predmet.ProtuStrankaListFormatedWithAdressOIB>
    <izvorni_sadrzaj>
      <item>MASARINI društvo s ograničenom odgovornošću za proizvodnju, trgovinu i usluge, OIB 62173014601, Radićeva 4, 32236 Ilok</item>
    </izvorni_sadrzaj>
    <derivirana_varijabla naziv="DomainObject.Predmet.ProtuStrankaListFormatedWithAdressOIB_1">
      <item>MASARINI društvo s ograničenom odgovornošću za proizvodnju, trgovinu i usluge, OIB 62173014601, Radićeva 4, 32236 Ilok</item>
    </derivirana_varijabla>
  </DomainObject.Predmet.ProtuStrankaListFormatedWithAdressOIB>
  <DomainObject.Predmet.ProtuStrankaListNazivFormated>
    <izvorni_sadrzaj>
      <item>MASARINI društvo s ograničenom odgovornošću za proizvodnju, trgovinu i usluge</item>
    </izvorni_sadrzaj>
    <derivirana_varijabla naziv="DomainObject.Predmet.ProtuStrankaListNazivFormated_1">
      <item>MASARINI društvo s ograničenom odgovornošću za proizvodnju, trgovinu i usluge</item>
    </derivirana_varijabla>
  </DomainObject.Predmet.ProtuStrankaListNazivFormated>
  <DomainObject.Predmet.ProtuStrankaListNazivFormatedOIB>
    <izvorni_sadrzaj>
      <item>MASARINI društvo s ograničenom odgovornošću za proizvodnju, trgovinu i usluge, OIB 62173014601</item>
    </izvorni_sadrzaj>
    <derivirana_varijabla naziv="DomainObject.Predmet.ProtuStrankaListNazivFormatedOIB_1">
      <item>MASARINI društvo s ograničenom odgovornošću za proizvodnju, trgovinu i usluge, OIB 62173014601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MASARINI društvo s ograničenom odgovornošću za proizvodnju, trgovinu i usluge</izvorni_sadrzaj>
    <derivirana_varijabla naziv="DomainObject.Predmet.ProtustrankaIDrugi_1">MASARINI društvo s ograničenom odgovornošću za proizvodnju,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MASARINI društvo s ograničenom odgovornošću za proizvodnju, trgovinu i usluge, OIB 62173014601, Radićeva 4, 32236 Ilok</izvorni_sadrzaj>
    <derivirana_varijabla naziv="DomainObject.Predmet.ProtustrankaIDrugiAdressOIB_1">MASARINI društvo s ograničenom odgovornošću za proizvodnju, trgovinu i usluge, OIB 62173014601, Radićeva 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MASARINI društvo s ograničenom odgovornošću za proizvodnju, trgovinu i usluge</item>
      <item>RH MF POREZNA UPRAVA POREZNO MJESTO VUKOVAR</item>
    </izvorni_sadrzaj>
    <derivirana_varijabla naziv="DomainObject.Predmet.SudioniciListNaziv_1">
      <item>MASARINI društvo s ograničenom odgovornošću za proizvodnju, trgovinu i usluge</item>
      <item>RH MF POREZNA UPRAVA POREZNO MJESTO VUKOVAR</item>
    </derivirana_varijabla>
  </DomainObject.Predmet.SudioniciListNaziv>
  <DomainObject.Predmet.SudioniciListAdressOIB>
    <izvorni_sadrzaj>
      <item>MASARINI društvo s ograničenom odgovornošću za proizvodnju, trgovinu i usluge, OIB 62173014601, Radićeva 4,32236 Ilok</item>
      <item>RH MF POREZNA UPRAVA POREZNO MJESTO VUKOVAR, OIB 18683136487</item>
    </izvorni_sadrzaj>
    <derivirana_varijabla naziv="DomainObject.Predmet.SudioniciListAdressOIB_1">
      <item>MASARINI društvo s ograničenom odgovornošću za proizvodnju, trgovinu i usluge, OIB 62173014601, Radićeva 4,32236 Ilok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62173014601</item>
      <item>, OIB 18683136487</item>
    </izvorni_sadrzaj>
    <derivirana_varijabla naziv="DomainObject.Predmet.SudioniciListNazivOIB_1">
      <item>, OIB 62173014601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2373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2017-11-28T07:47:00Z</dcterms:created>
  <dc:creator>hermanj</dc:creator>
  <cp:lastModifiedBy>Maja Kocijan</cp:lastModifiedBy>
  <cp:lastPrinted>2017-11-28T07:56:00Z</cp:lastPrinted>
  <dcterms:modified xmlns:xsi="http://www.w3.org/2001/XMLSchema-instance" xsi:type="dcterms:W3CDTF">2017-11-28T08:01:00Z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