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8789" w14:paraId="5878789" w:rsidRDefault="000272D2" w:rsidP="000272D2" w:rsidR="000272D2">
      <w:pPr>
        <w:spacing w:after="0"/>
        <w:jc w:val="right"/>
        <w15:collapsed w:val="false"/>
      </w:pPr>
      <w:bookmarkStart w:name="_GoBack" w:id="0"/>
      <w:bookmarkEnd w:id="0"/>
      <w:r>
        <w:t>Poslovni broj: 2 St-632/16-13</w:t>
      </w:r>
    </w:p>
    <w:p w:rsidRDefault="000272D2" w:rsidP="000272D2" w:rsidR="000272D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272D2" w:rsidP="000272D2" w:rsidR="000272D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272D2" w:rsidP="000272D2" w:rsidR="000272D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272D2" w:rsidP="000272D2" w:rsidR="000272D2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272D2" w:rsidP="000272D2" w:rsidR="000272D2">
      <w:pPr>
        <w:spacing w:after="0"/>
        <w:jc w:val="center"/>
      </w:pPr>
    </w:p>
    <w:p w:rsidRDefault="000272D2" w:rsidP="000272D2" w:rsidR="000272D2">
      <w:pPr>
        <w:spacing w:after="0"/>
        <w:jc w:val="center"/>
      </w:pPr>
    </w:p>
    <w:p w:rsidRDefault="000272D2" w:rsidP="000272D2" w:rsidR="000272D2">
      <w:pPr>
        <w:spacing w:after="0"/>
        <w:jc w:val="center"/>
      </w:pPr>
      <w:r>
        <w:t xml:space="preserve">R E P U B L I K A    H R V A T S K A </w:t>
      </w:r>
    </w:p>
    <w:p w:rsidRDefault="000272D2" w:rsidP="000272D2" w:rsidR="000272D2">
      <w:pPr>
        <w:spacing w:after="0"/>
        <w:jc w:val="center"/>
      </w:pPr>
      <w:r>
        <w:t>R J E Š E NJ E</w:t>
      </w:r>
    </w:p>
    <w:p w:rsidRDefault="000272D2" w:rsidP="000272D2" w:rsidR="000272D2">
      <w:pPr>
        <w:spacing w:after="0"/>
        <w:jc w:val="center"/>
      </w:pPr>
    </w:p>
    <w:p w:rsidRDefault="000272D2" w:rsidP="000272D2" w:rsidR="000272D2">
      <w:pPr>
        <w:spacing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Real </w:t>
      </w:r>
      <w:proofErr w:type="spellStart"/>
      <w:r>
        <w:t>Estate</w:t>
      </w:r>
      <w:proofErr w:type="spellEnd"/>
      <w:r>
        <w:t xml:space="preserve"> Petrov j.d.o.o. za posredovanje u prometu nekretninama, trgovinu i usluge, OIB: 76165559035 sa sjedištem u Strossmayerova ulica 9, Čakovec, dana 11. listopada 2016. godine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center"/>
      </w:pPr>
      <w:r>
        <w:t>r i j e š i o  j e</w:t>
      </w:r>
    </w:p>
    <w:p w:rsidRDefault="000272D2" w:rsidP="000272D2" w:rsidR="000272D2">
      <w:pPr>
        <w:spacing w:after="0"/>
      </w:pPr>
    </w:p>
    <w:p w:rsidRDefault="000272D2" w:rsidP="000272D2" w:rsidR="000272D2">
      <w:pPr>
        <w:spacing w:after="0"/>
        <w:jc w:val="both"/>
      </w:pPr>
      <w:r>
        <w:t xml:space="preserve">  </w:t>
      </w:r>
      <w:r>
        <w:tab/>
        <w:t xml:space="preserve">I. Pozivaju se vjerovnici dužnika Real </w:t>
      </w:r>
      <w:proofErr w:type="spellStart"/>
      <w:r>
        <w:t>Estate</w:t>
      </w:r>
      <w:proofErr w:type="spellEnd"/>
      <w:r>
        <w:t xml:space="preserve"> Petrov j.d.o.o. za posredovanje u prometu nekretninama, trgovinu i usluge, OIB: 76165559035 sa sjedištem u Strossmayerova ulica 9, Čakovec,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St-632/16.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Real </w:t>
      </w:r>
      <w:proofErr w:type="spellStart"/>
      <w:r>
        <w:t>Estate</w:t>
      </w:r>
      <w:proofErr w:type="spellEnd"/>
      <w:r>
        <w:t xml:space="preserve"> Petrov j.d.o.o. za posredovanje u prometu nekretninama, trgovinu i usluge, OIB: 76165559035 sa sjedištem u Strossmayerova ulica 9, Čakovec.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>III. Ovo rješenje objavit će se na e-oglasnoj ploči suda.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center"/>
      </w:pPr>
      <w:r>
        <w:t>Obrazloženje</w:t>
      </w:r>
    </w:p>
    <w:p w:rsidRDefault="000272D2" w:rsidP="000272D2" w:rsidR="000272D2">
      <w:pPr>
        <w:spacing w:after="0"/>
        <w:jc w:val="both"/>
      </w:pPr>
      <w:r>
        <w:tab/>
      </w:r>
    </w:p>
    <w:p w:rsidRDefault="000272D2" w:rsidP="000272D2" w:rsidR="000272D2">
      <w:pPr>
        <w:spacing w:after="0"/>
        <w:jc w:val="both"/>
      </w:pPr>
      <w:r>
        <w:tab/>
      </w:r>
    </w:p>
    <w:p w:rsidRDefault="000272D2" w:rsidP="000272D2" w:rsidR="000272D2">
      <w:pPr>
        <w:spacing w:after="0"/>
        <w:jc w:val="both"/>
      </w:pPr>
      <w:r>
        <w:tab/>
        <w:t>Predlagatelj je 14. travnja 2016. podnio ovome sudu prijedlog za otvaranje stečajnog postupka nad dužnikom, navodeći da dužnik na dan  1. rujna 2015. ima evidentirane neizvršene osnove za plaćanje u ukupnom iznosu od 11.085,60 kn.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>Rješenjem ovog suda poslovni broj 2 St-632/16-4 od 3. svibnja 2016. pokrenut je prethodni postupak radi utvrđivanja uvjeta za otvaranje stečajnog postupka.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center"/>
      </w:pPr>
      <w:r>
        <w:t>U Varaždinu, 11. listopada 2016. godine</w:t>
      </w:r>
    </w:p>
    <w:p w:rsidRDefault="000272D2" w:rsidP="000272D2" w:rsidR="000272D2">
      <w:pPr>
        <w:spacing w:after="0"/>
      </w:pPr>
      <w:r>
        <w:t xml:space="preserve">                                                                                                       </w:t>
      </w:r>
    </w:p>
    <w:p w:rsidRDefault="000272D2" w:rsidP="000272D2" w:rsidR="000272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</w:pPr>
    </w:p>
    <w:p w:rsidRDefault="000272D2" w:rsidP="000272D2" w:rsidR="000272D2">
      <w:pPr>
        <w:spacing w:after="0"/>
      </w:pPr>
      <w:r>
        <w:t xml:space="preserve">                                                                                               </w:t>
      </w:r>
    </w:p>
    <w:p w:rsidRDefault="000272D2" w:rsidP="000272D2" w:rsidR="000272D2">
      <w:pPr>
        <w:spacing w:after="0"/>
        <w:ind w:firstLine="708"/>
      </w:pPr>
      <w:r>
        <w:t>UPUTA O PRAVNOM LIJEKU:</w:t>
      </w:r>
    </w:p>
    <w:p w:rsidRDefault="000272D2" w:rsidP="000272D2" w:rsidR="000272D2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</w:p>
    <w:p w:rsidRDefault="000272D2" w:rsidP="000272D2" w:rsidR="000272D2">
      <w:pPr>
        <w:spacing w:after="0"/>
        <w:jc w:val="both"/>
      </w:pPr>
      <w:r>
        <w:t>DNA:</w:t>
      </w:r>
    </w:p>
    <w:p w:rsidRDefault="000272D2" w:rsidP="000272D2" w:rsidR="000272D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0272D2" w:rsidP="000272D2" w:rsidR="00AE649C" w:rsidRPr="00B76F3C">
      <w:pPr>
        <w:pStyle w:val="Odlomakpopisa"/>
        <w:spacing w:after="0"/>
      </w:pPr>
      <w:r>
        <w:t xml:space="preserve"> 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272D2" w:rsidR="00DA0242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D2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06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St-632/2016-13</izvorni_sadrzaj>
    <derivirana_varijabla naziv="DomainObject.Oznaka_1">St-632/2016-13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Estate Petrov jednostavno društvo s ograničenom odgovornošću za posredovanje u prometu nekretninama, trgovinu i usluge</izvorni_sadrzaj>
    <derivirana_varijabla naziv="DomainObject.Predmet.ProtustrankaFormated_1">  Real Estate Petrov jednostavno društvo s ograničenom odgovornošću za posredovanje u prometu nekretninama, trgovinu i usluge</derivirana_varijabla>
  </DomainObject.Predmet.ProtustrankaFormated>
  <DomainObject.Predmet.ProtustrankaFormatedOIB>
    <izvorni_sadrzaj>  Real Estate Petrov jednostavno društvo s ograničenom odgovornošću za posredovanje u prometu nekretninama, trgovinu i usluge, OIB 76165559035</izvorni_sadrzaj>
    <derivirana_varijabla naziv="DomainObject.Predmet.ProtustrankaFormatedOIB_1">  Real Estate Petrov jednostavno društvo s ograničenom odgovornošću za posredovanje u prometu nekretninama, trgovinu i usluge, OIB 76165559035</derivirana_varijabla>
  </DomainObject.Predmet.ProtustrankaFormatedOIB>
  <DomainObject.Predmet.ProtustrankaFormatedWithAdress>
    <izvorni_sadrzaj> Real Estate Petrov jednostavno društvo s ograničenom odgovornošću za posredovanje u prometu nekretninama, trgovinu i usluge, Strossmayerova ulica 9, 40000 Čakovec</izvorni_sadrzaj>
    <derivirana_varijabla naziv="DomainObject.Predmet.ProtustrankaFormatedWithAdress_1"> Real Estate Petrov jednostavno društvo s ograničenom odgovornošću za posredovanje u prometu nekretninama, trgovinu i usluge, Strossmayerova ulica 9, 40000 Čakovec</derivirana_varijabla>
  </DomainObject.Predmet.ProtustrankaFormatedWithAdress>
  <DomainObject.Predmet.ProtustrankaFormatedWithAdressOIB>
    <izvorni_sadrzaj> Real Estate Petrov jednostavno društvo s ograničenom odgovornošću za posredovanje u prometu nekretninama, trgovinu i usluge, OIB 76165559035, Strossmayerova ulica 9, 40000 Čakovec</izvorni_sadrzaj>
    <derivirana_varijabla naziv="DomainObject.Predmet.ProtustrankaFormatedWithAdressOIB_1"> Real Estate Petrov jednostavno društvo s ograničenom odgovornošću za posredovanje u prometu nekretninama, trgovinu i usluge, OIB 76165559035, Strossmayerova ulica 9, 40000 Čakovec</derivirana_varijabla>
  </DomainObject.Predmet.ProtustrankaFormatedWithAdressOIB>
  <DomainObject.Predmet.ProtustrankaWithAdress>
    <izvorni_sadrzaj>Real Estate Petrov jednostavno društvo s ograničenom odgovornošću za posredovanje u prometu nekretninama, trgovinu i usluge Strossmayerova ulica 9, 40000 Čakovec</izvorni_sadrzaj>
    <derivirana_varijabla naziv="DomainObject.Predmet.ProtustrankaWithAdress_1">Real Estate Petrov jednostavno društvo s ograničenom odgovornošću za posredovanje u prometu nekretninama, trgovinu i usluge Strossmayerova ulica 9, 40000 Čakovec</derivirana_varijabla>
  </DomainObject.Predmet.ProtustrankaWithAdress>
  <DomainObject.Predmet.ProtustrankaWith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WithAdressOIB_1">Real Estate Petrov jednostavno društvo s ograničenom odgovornošću za posredovanje u prometu nekretninama, trgovinu i usluge, OIB 76165559035, Strossmayerova ulica 9, 40000 Čakovec</derivirana_varijabla>
  </DomainObject.Predmet.ProtustrankaWithAdressOIB>
  <DomainObject.Predmet.ProtustrankaNazivFormated>
    <izvorni_sadrzaj>Real Estate Petrov jednostavno društvo s ograničenom odgovornošću za posredovanje u prometu nekretninama, trgovinu i usluge</izvorni_sadrzaj>
    <derivirana_varijabla naziv="DomainObject.Predmet.ProtustrankaNazivFormated_1">Real Estate Petrov jednostavno društvo s ograničenom odgovornošću za posredovanje u prometu nekretninama, trgovinu i usluge</derivirana_varijabla>
  </DomainObject.Predmet.ProtustrankaNazivFormated>
  <DomainObject.Predmet.ProtustrankaNazivFormatedOIB>
    <izvorni_sadrzaj>Real Estate Petrov jednostavno društvo s ograničenom odgovornošću za posredovanje u prometu nekretninama, trgovinu i usluge, OIB 76165559035</izvorni_sadrzaj>
    <derivirana_varijabla naziv="DomainObject.Predmet.ProtustrankaNazivFormatedOIB_1">Real Estate Petrov jednostavno društvo s ograničenom odgovornošću za posredovanje u prometu nekretninama, trgovinu i usluge, OIB 76165559035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11085.60</izvorni_sadrzaj>
    <derivirana_varijabla naziv="DomainObject.Predmet.TrenutnaVrijednost_1">11085.60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Real Estate Petrov jednostavno društvo s ograničenom odgovornošću za posredovanje u prometu nekretninama, trgovinu i usluge</item>
    </izvorni_sadrzaj>
    <derivirana_varijabla naziv="DomainObject.Predmet.ProtuStrankaListFormated_1">
      <item>Real Estate Petrov jednostavno društvo s ograničenom odgovornošću za posredovanje u prometu nekretninama, trgovinu i usluge</item>
    </derivirana_varijabla>
  </DomainObject.Predmet.ProtuStrankaListFormated>
  <DomainObject.Predmet.ProtuStrankaList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FormatedOIB_1">
      <item>Real Estate Petrov jednostavno društvo s ograničenom odgovornošću za posredovanje u prometu nekretninama, trgovinu i usluge, OIB 76165559035</item>
    </derivirana_varijabla>
  </DomainObject.Predmet.ProtuStrankaListFormatedOIB>
  <DomainObject.Predmet.ProtuStrankaListFormatedWithAdress>
    <izvorni_sadrzaj>
      <item>Real Estate Petrov jednostavno društvo s ograničenom odgovornošću za posredovanje u prometu nekretninama, trgovinu i usluge, Strossmayerova ulica 9, 40000 Čakovec</item>
    </izvorni_sadrzaj>
    <derivirana_varijabla naziv="DomainObject.Predmet.ProtuStrankaListFormatedWithAdress_1">
      <item>Real Estate Petrov jednostavno društvo s ograničenom odgovornošću za posredovanje u prometu nekretninama, trgovinu i usluge, Strossmayerova ulica 9, 40000 Čakovec</item>
    </derivirana_varijabla>
  </DomainObject.Predmet.ProtuStrankaListFormatedWithAdress>
  <DomainObject.Predmet.ProtuStrankaListFormatedWithAdressOIB>
    <izvorni_sadrzaj>
      <item>Real Estate Petrov jednostavno društvo s ograničenom odgovornošću za posredovanje u prometu nekretninama, trgovinu i usluge, OIB 76165559035, Strossmayerova ulica 9, 40000 Čakovec</item>
    </izvorni_sadrzaj>
    <derivirana_varijabla naziv="DomainObject.Predmet.ProtuStrankaListFormatedWithAdressOIB_1">
      <item>Real Estate Petrov jednostavno društvo s ograničenom odgovornošću za posredovanje u prometu nekretninama, trgovinu i usluge, OIB 76165559035, Strossmayerova ulica 9, 40000 Čakovec</item>
    </derivirana_varijabla>
  </DomainObject.Predmet.ProtuStrankaListFormatedWithAdressOIB>
  <DomainObject.Predmet.ProtuStrankaListNazivFormated>
    <izvorni_sadrzaj>
      <item>Real Estate Petrov jednostavno društvo s ograničenom odgovornošću za posredovanje u prometu nekretninama, trgovinu i usluge</item>
    </izvorni_sadrzaj>
    <derivirana_varijabla naziv="DomainObject.Predmet.ProtuStrankaListNazivFormated_1">
      <item>Real Estate Petrov jednostavno društvo s ograničenom odgovornošću za posredovanje u prometu nekretninama, trgovinu i usluge</item>
    </derivirana_varijabla>
  </DomainObject.Predmet.ProtuStrankaListNazivFormated>
  <DomainObject.Predmet.ProtuStrankaListNaziv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NazivFormatedOIB_1">
      <item>Real Estate Petrov jednostavno društvo s ograničenom odgovornošću za posredovanje u prometu nekretninama, trgovinu i usluge, OIB 76165559035</item>
    </derivirana_varijabla>
  </DomainObject.Predmet.ProtuStrankaListNazivFormatedOIB>
  <DomainObject.Predmet.OstaliListFormated>
    <izvorni_sadrzaj>
      <item>sudski registar</item>
      <item>Željko Petrović</item>
    </izvorni_sadrzaj>
    <derivirana_varijabla naziv="DomainObject.Predmet.OstaliListFormated_1">
      <item>sudski registar</item>
      <item>Željko Petrović</item>
    </derivirana_varijabla>
  </DomainObject.Predmet.OstaliListFormated>
  <DomainObject.Predmet.OstaliListFormatedOIB>
    <izvorni_sadrzaj>
      <item>sudski registar</item>
      <item>Željko Petrović, OIB 65390191877</item>
    </izvorni_sadrzaj>
    <derivirana_varijabla naziv="DomainObject.Predmet.OstaliListFormatedOIB_1">
      <item>sudski registar</item>
      <item>Željko Petrović, OIB 65390191877</item>
    </derivirana_varijabla>
  </DomainObject.Predmet.OstaliListFormatedOIB>
  <DomainObject.Predmet.OstaliListFormatedWithAdress>
    <izvorni_sadrzaj>
      <item>sudski registar</item>
      <item>Željko Petrović, Koprivnička 9, 42000 Varaždin</item>
    </izvorni_sadrzaj>
    <derivirana_varijabla naziv="DomainObject.Predmet.OstaliListFormatedWithAdress_1">
      <item>sudski registar</item>
      <item>Željko Petrović, Koprivnička 9, 42000 Varaždin</item>
    </derivirana_varijabla>
  </DomainObject.Predmet.OstaliListFormatedWithAdress>
  <DomainObject.Predmet.OstaliListFormatedWithAdressOIB>
    <izvorni_sadrzaj>
      <item>sudski registar</item>
      <item>Željko Petrović, OIB 65390191877, Koprivnička 9, 42000 Varaždin</item>
    </izvorni_sadrzaj>
    <derivirana_varijabla naziv="DomainObject.Predmet.OstaliListFormatedWithAdressOIB_1">
      <item>sudski registar</item>
      <item>Željko Petrović, OIB 65390191877, Koprivnička 9, 42000 Varaždin</item>
    </derivirana_varijabla>
  </DomainObject.Predmet.OstaliListFormatedWithAdressOIB>
  <DomainObject.Predmet.OstaliListNazivFormated>
    <izvorni_sadrzaj>
      <item>sudski registar</item>
      <item>Željko Petrović</item>
    </izvorni_sadrzaj>
    <derivirana_varijabla naziv="DomainObject.Predmet.OstaliListNazivFormated_1">
      <item>sudski registar</item>
      <item>Željko Petrović</item>
    </derivirana_varijabla>
  </DomainObject.Predmet.OstaliListNazivFormated>
  <DomainObject.Predmet.OstaliListNazivFormatedOIB>
    <izvorni_sadrzaj>
      <item>sudski registar</item>
      <item>Željko Petrović, OIB 65390191877</item>
    </izvorni_sadrzaj>
    <derivirana_varijabla naziv="DomainObject.Predmet.OstaliListNazivFormatedOIB_1">
      <item>sudski registar</item>
      <item>Željko Petrović, OIB 65390191877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St-632/2016-13</izvorni_sadrzaj>
    <derivirana_varijabla naziv="DomainObject.PoslovniBrojDokumenta_1">St-632/2016-13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Real Estate Petrov jednostavno društvo s ograničenom odgovornošću za posredovanje u prometu nekretninama, trgovinu i usluge</izvorni_sadrzaj>
    <derivirana_varijabla naziv="DomainObject.Predmet.ProtustrankaIDrugi_1">Real Estate Petrov jednostavno društvo s ograničenom odgovornošću za posredovanje u prometu nekretninama,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IDrugiAdressOIB_1">Real Estate Petrov jednostavno društvo s ograničenom odgovornošću za posredovanje u prometu nekretninama, trgovinu i usluge, OIB 76165559035, Strossmayerova ulica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Real Estate Petrov jednostavno društvo s ograničenom odgovornošću za posredovanje u prometu nekretninama, trgovinu i usluge</item>
      <item>sudski registar</item>
      <item>Željko Petrović</item>
    </izvorni_sadrzaj>
    <derivirana_varijabla naziv="DomainObject.Predmet.SudioniciListNaziv_1">
      <item>Financijska agencija</item>
      <item>Real Estate Petrov jednostavno društvo s ograničenom odgovornošću za posredovanje u prometu nekretninama, trgovinu i usluge</item>
      <item>sudski registar</item>
      <item>Željko Petrović</item>
    </derivirana_varijabla>
  </DomainObject.Predmet.SudioniciListNaziv>
  <DomainObject.Predmet.SudioniciListAdressOIB>
    <izvorni_sadrzaj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izvorni_sadrzaj>
    <derivirana_varijabla naziv="DomainObject.Predmet.SudioniciListAdressOIB_1"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75336-8AD8-418E-A99A-4AC43B215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3009</properties:Characters>
  <properties:Lines>94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2016-10-11T08:41:00Z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