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3f361" w14:paraId="763f36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2380E">
        <w:t>361</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2380E">
        <w:t>361</w:t>
      </w:r>
      <w:r w:rsidR="00866C07">
        <w:t>/1</w:t>
      </w:r>
      <w:r w:rsidR="00EF0C1F">
        <w:t>6</w:t>
      </w:r>
      <w:r>
        <w:t xml:space="preserve"> temeljem odredbe članka 430 Stečajnog zakona (NN br. 71/15) , dana</w:t>
      </w:r>
      <w:r w:rsidR="00866C07">
        <w:t xml:space="preserve"> </w:t>
      </w:r>
      <w:r w:rsidR="00A543C3">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2380E">
        <w:t xml:space="preserve">INFORMATIČKO TEHNOLOŠKI LABORATORIJ d.o.o., Zagreb, Braće </w:t>
      </w:r>
      <w:proofErr w:type="spellStart"/>
      <w:r w:rsidR="0092380E">
        <w:t>Domany</w:t>
      </w:r>
      <w:proofErr w:type="spellEnd"/>
      <w:r w:rsidR="0092380E">
        <w:t xml:space="preserve"> 8, OIB: 14229435035, MBS: 080621983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2380E">
        <w:t>83.875,21</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543C3">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516FD"/>
    <w:rsid w:val="00261D12"/>
    <w:rsid w:val="00275821"/>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3461"/>
    <w:rsid w:val="009A4339"/>
    <w:rsid w:val="009E24D2"/>
    <w:rsid w:val="009E2E1E"/>
    <w:rsid w:val="009F5EBC"/>
    <w:rsid w:val="00A25EAE"/>
    <w:rsid w:val="00A2607E"/>
    <w:rsid w:val="00A52B77"/>
    <w:rsid w:val="00A543C3"/>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543C3"/>
    <w:rPr>
      <w:color w:val="808080"/>
      <w:bdr w:space="0" w:sz="0" w:color="auto" w:val="none"/>
      <w:shd w:fill="auto" w:color="auto" w:val="clear"/>
    </w:rPr>
  </w:style>
  <w:style w:customStyle="true" w:styleId="eSPISCCParagraphDefaultFont" w:type="character">
    <w:name w:val="eSPIS_CC_Paragraph Default Font"/>
    <w:basedOn w:val="Zadanifontodlomka"/>
    <w:rsid w:val="00A54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3C3"/>
    <w:rPr>
      <w:bdr w:space="0" w:sz="0" w:color="auto" w:val="none"/>
      <w:shd w:fill="FFFFCC" w:color="auto" w:val="clear"/>
      <w:lang w:val="hr-HR"/>
    </w:rPr>
  </w:style>
  <w:style w:customStyle="true" w:styleId="PozadinaSvijetloCrvena" w:type="character">
    <w:name w:val="Pozadina_SvijetloCrvena"/>
    <w:basedOn w:val="eSPISCCParagraphDefaultFont"/>
    <w:rsid w:val="00A54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543C3"/>
    <w:rPr>
      <w:color w:val="808080"/>
      <w:bdr w:color="auto" w:space="0" w:sz="0" w:val="none"/>
      <w:shd w:color="auto" w:fill="auto" w:val="clear"/>
    </w:rPr>
  </w:style>
  <w:style w:customStyle="1" w:styleId="eSPISCCParagraphDefaultFont" w:type="character">
    <w:name w:val="eSPIS_CC_Paragraph Default Font"/>
    <w:basedOn w:val="Zadanifontodlomka"/>
    <w:rsid w:val="00A54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43C3"/>
    <w:rPr>
      <w:bdr w:color="auto" w:space="0" w:sz="0" w:val="none"/>
      <w:shd w:color="auto" w:fill="FFFFCC" w:val="clear"/>
      <w:lang w:val="hr-HR"/>
    </w:rPr>
  </w:style>
  <w:style w:customStyle="1" w:styleId="PozadinaSvijetloCrvena" w:type="character">
    <w:name w:val="Pozadina_SvijetloCrvena"/>
    <w:basedOn w:val="eSPISCCParagraphDefaultFont"/>
    <w:rsid w:val="00A54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4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St-361/2016</izvorni_sadrzaj>
    <derivirana_varijabla naziv="DomainObject.Predmet.OznakaBroj_1">St-361/2016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Informatičko tehnološki laboratorij d.o.o. zastupanog po punomoćniku Dean Šarić</izvorni_sadrzaj>
    <derivirana_varijabla naziv="DomainObject.Predmet.ProtustrankaFormated_1">  Informatičko tehnološki laboratorij d.o.o. zastupanog po punomoćniku Dean Šarić</derivirana_varijabla>
  </DomainObject.Predmet.ProtustrankaFormated>
  <DomainObject.Predmet.ProtustrankaFormatedOIB>
    <izvorni_sadrzaj>  Informatičko tehnološki laboratorij d.o.o., OIB 14229435035 zastupanog po punomoćniku Dean Šarić</izvorni_sadrzaj>
    <derivirana_varijabla naziv="DomainObject.Predmet.ProtustrankaFormatedOIB_1">  Informatičko tehnološki laboratorij d.o.o., OIB 14229435035 zastupanog po punomoćniku Dean Šarić</derivirana_varijabla>
  </DomainObject.Predmet.ProtustrankaFormatedOIB>
  <DomainObject.Predmet.ProtustrankaFormatedWithAdress>
    <izvorni_sadrzaj> Informatičko tehnološki laboratorij d.o.o., Braće Domany 8, 10000 Zagreb zastupanog po punomoćniku Dean Šarić</izvorni_sadrzaj>
    <derivirana_varijabla naziv="DomainObject.Predmet.ProtustrankaFormatedWithAdress_1"> Informatičko tehnološki laboratorij d.o.o., Braće Domany 8, 10000 Zagreb zastupanog po punomoćniku Dean Šarić</derivirana_varijabla>
  </DomainObject.Predmet.ProtustrankaFormatedWithAdress>
  <DomainObject.Predmet.ProtustrankaFormatedWithAdressOIB>
    <izvorni_sadrzaj> Informatičko tehnološki laboratorij d.o.o., OIB 14229435035, Braće Domany 8, 10000 Zagreb zastupanog po punomoćniku Dean Šarić</izvorni_sadrzaj>
    <derivirana_varijabla naziv="DomainObject.Predmet.ProtustrankaFormatedWithAdressOIB_1"> Informatičko tehnološki laboratorij d.o.o., OIB 14229435035, Braće Domany 8, 10000 Zagreb zastupanog po punomoćniku Dean Šarić</derivirana_varijabla>
  </DomainObject.Predmet.ProtustrankaFormatedWithAdressOIB>
  <DomainObject.Predmet.ProtustrankaWithAdress>
    <izvorni_sadrzaj>Informatičko tehnološki laboratorij d.o.o. Braće Domany 8, 10000 Zagreb</izvorni_sadrzaj>
    <derivirana_varijabla naziv="DomainObject.Predmet.ProtustrankaWithAdress_1">Informatičko tehnološki laboratorij d.o.o. Braće Domany 8, 10000 Zagreb</derivirana_varijabla>
  </DomainObject.Predmet.ProtustrankaWithAdress>
  <DomainObject.Predmet.ProtustrankaWithAdressOIB>
    <izvorni_sadrzaj>Informatičko tehnološki laboratorij d.o.o., OIB 14229435035, Braće Domany 8, 10000 Zagreb</izvorni_sadrzaj>
    <derivirana_varijabla naziv="DomainObject.Predmet.ProtustrankaWithAdressOIB_1">Informatičko tehnološki laboratorij d.o.o., OIB 14229435035, Braće Domany 8, 10000 Zagreb</derivirana_varijabla>
  </DomainObject.Predmet.ProtustrankaWithAdressOIB>
  <DomainObject.Predmet.ProtustrankaNazivFormated>
    <izvorni_sadrzaj>Informatičko tehnološki laboratorij d.o.o.</izvorni_sadrzaj>
    <derivirana_varijabla naziv="DomainObject.Predmet.ProtustrankaNazivFormated_1">Informatičko tehnološki laboratorij d.o.o.</derivirana_varijabla>
  </DomainObject.Predmet.ProtustrankaNazivFormated>
  <DomainObject.Predmet.ProtustrankaNazivFormatedOIB>
    <izvorni_sadrzaj>Informatičko tehnološki laboratorij d.o.o., OIB 14229435035</izvorni_sadrzaj>
    <derivirana_varijabla naziv="DomainObject.Predmet.ProtustrankaNazivFormatedOIB_1">Informatičko tehnološki laboratorij d.o.o., OIB 14229435035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Informatičko tehnološki laboratorij d.o.o. zastupanog po punomoćniku Dean Šarić</item>
    </izvorni_sadrzaj>
    <derivirana_varijabla naziv="DomainObject.Predmet.ProtuStrankaListFormated_1">
      <item>Informatičko tehnološki laboratorij d.o.o. zastupanog po punomoćniku Dean Šarić</item>
    </derivirana_varijabla>
  </DomainObject.Predmet.ProtuStrankaListFormated>
  <DomainObject.Predmet.ProtuStrankaListFormatedOIB>
    <izvorni_sadrzaj>
      <item>Informatičko tehnološki laboratorij d.o.o., OIB 14229435035 zastupanog po punomoćniku Dean Šarić</item>
    </izvorni_sadrzaj>
    <derivirana_varijabla naziv="DomainObject.Predmet.ProtuStrankaListFormatedOIB_1">
      <item>Informatičko tehnološki laboratorij d.o.o., OIB 14229435035 zastupanog po punomoćniku Dean Šarić</item>
    </derivirana_varijabla>
  </DomainObject.Predmet.ProtuStrankaListFormatedOIB>
  <DomainObject.Predmet.ProtuStrankaListFormatedWithAdress>
    <izvorni_sadrzaj>
      <item>Informatičko tehnološki laboratorij d.o.o., Braće Domany 8, 10000 Zagreb zastupanog po punomoćniku Dean Šarić</item>
    </izvorni_sadrzaj>
    <derivirana_varijabla naziv="DomainObject.Predmet.ProtuStrankaListFormatedWithAdress_1">
      <item>Informatičko tehnološki laboratorij d.o.o., Braće Domany 8, 10000 Zagreb zastupanog po punomoćniku Dean Šarić</item>
    </derivirana_varijabla>
  </DomainObject.Predmet.ProtuStrankaListFormatedWithAdress>
  <DomainObject.Predmet.ProtuStrankaListFormatedWithAdressOIB>
    <izvorni_sadrzaj>
      <item>Informatičko tehnološki laboratorij d.o.o., OIB 14229435035, Braće Domany 8, 10000 Zagreb zastupanog po punomoćniku Dean Šarić</item>
    </izvorni_sadrzaj>
    <derivirana_varijabla naziv="DomainObject.Predmet.ProtuStrankaListFormatedWithAdressOIB_1">
      <item>Informatičko tehnološki laboratorij d.o.o., OIB 14229435035, Braće Domany 8, 10000 Zagreb zastupanog po punomoćniku Dean Šarić</item>
    </derivirana_varijabla>
  </DomainObject.Predmet.ProtuStrankaListFormatedWithAdressOIB>
  <DomainObject.Predmet.ProtuStrankaListNazivFormated>
    <izvorni_sadrzaj>
      <item>Informatičko tehnološki laboratorij d.o.o.</item>
    </izvorni_sadrzaj>
    <derivirana_varijabla naziv="DomainObject.Predmet.ProtuStrankaListNazivFormated_1">
      <item>Informatičko tehnološki laboratorij d.o.o.</item>
    </derivirana_varijabla>
  </DomainObject.Predmet.ProtuStrankaListNazivFormated>
  <DomainObject.Predmet.ProtuStrankaListNazivFormatedOIB>
    <izvorni_sadrzaj>
      <item>Informatičko tehnološki laboratorij d.o.o., OIB 14229435035</item>
    </izvorni_sadrzaj>
    <derivirana_varijabla naziv="DomainObject.Predmet.ProtuStrankaListNazivFormatedOIB_1">
      <item>Informatičko tehnološki laboratorij d.o.o., OIB 14229435035</item>
    </derivirana_varijabla>
  </DomainObject.Predmet.ProtuStrankaListNazivFormatedOIB>
  <DomainObject.Predmet.OstaliListFormated>
    <izvorni_sadrzaj>
      <item>Dean Šarić punomoćnik sudionika u postupku Informatičko tehnološki laboratorij d.o.o.</item>
    </izvorni_sadrzaj>
    <derivirana_varijabla naziv="DomainObject.Predmet.OstaliListFormated_1">
      <item>Dean Šarić punomoćnik sudionika u postupku Informatičko tehnološki laboratorij d.o.o.</item>
    </derivirana_varijabla>
  </DomainObject.Predmet.OstaliListFormated>
  <DomainObject.Predmet.OstaliListFormatedOIB>
    <izvorni_sadrzaj>
      <item>Dean Šarić, OIB 84051179100 punomoćnik sudionika u postupku Informatičko tehnološki laboratorij d.o.o.</item>
    </izvorni_sadrzaj>
    <derivirana_varijabla naziv="DomainObject.Predmet.OstaliListFormatedOIB_1">
      <item>Dean Šarić, OIB 84051179100 punomoćnik sudionika u postupku Informatičko tehnološki laboratorij d.o.o.</item>
    </derivirana_varijabla>
  </DomainObject.Predmet.OstaliListFormatedOIB>
  <DomainObject.Predmet.OstaliListFormatedWithAdress>
    <izvorni_sadrzaj>
      <item>Dean Šarić, Braće Domany 8, 10000 Zagreb punomoćnik sudionika u postupku Informatičko tehnološki laboratorij d.o.o.</item>
    </izvorni_sadrzaj>
    <derivirana_varijabla naziv="DomainObject.Predmet.OstaliListFormatedWithAdress_1">
      <item>Dean Šarić, Braće Domany 8, 10000 Zagreb punomoćnik sudionika u postupku Informatičko tehnološki laboratorij d.o.o.</item>
    </derivirana_varijabla>
  </DomainObject.Predmet.OstaliListFormatedWithAdress>
  <DomainObject.Predmet.OstaliListFormatedWithAdressOIB>
    <izvorni_sadrzaj>
      <item>Dean Šarić, OIB 84051179100, Braće Domany 8, 10000 Zagreb punomoćnik sudionika u postupku Informatičko tehnološki laboratorij d.o.o.</item>
    </izvorni_sadrzaj>
    <derivirana_varijabla naziv="DomainObject.Predmet.OstaliListFormatedWithAdressOIB_1">
      <item>Dean Šarić, OIB 84051179100, Braće Domany 8, 10000 Zagreb punomoćnik sudionika u postupku Informatičko tehnološki laboratorij d.o.o.</item>
    </derivirana_varijabla>
  </DomainObject.Predmet.OstaliListFormatedWithAdressOIB>
  <DomainObject.Predmet.OstaliListNazivFormated>
    <izvorni_sadrzaj>
      <item>Dean Šarić</item>
    </izvorni_sadrzaj>
    <derivirana_varijabla naziv="DomainObject.Predmet.OstaliListNazivFormated_1">
      <item>Dean Šarić</item>
    </derivirana_varijabla>
  </DomainObject.Predmet.OstaliListNazivFormated>
  <DomainObject.Predmet.OstaliListNazivFormatedOIB>
    <izvorni_sadrzaj>
      <item>Dean Šarić, OIB 84051179100</item>
    </izvorni_sadrzaj>
    <derivirana_varijabla naziv="DomainObject.Predmet.OstaliListNazivFormatedOIB_1">
      <item>Dean Šarić, OIB 84051179100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Informatičko tehnološki laboratorij d.o.o.</izvorni_sadrzaj>
    <derivirana_varijabla naziv="DomainObject.Predmet.ProtustrankaIDrugi_1">Informatičko tehnološki laboratorij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Informatičko tehnološki laboratorij d.o.o., OIB 14229435035, Braće Domany 8, 10000 Zagreb</izvorni_sadrzaj>
    <derivirana_varijabla naziv="DomainObject.Predmet.ProtustrankaIDrugiAdressOIB_1">Informatičko tehnološki laboratorij d.o.o., OIB 14229435035,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Informatičko tehnološki laboratorij d.o.o.</item>
      <item>Dean Šarić</item>
    </izvorni_sadrzaj>
    <derivirana_varijabla naziv="DomainObject.Predmet.SudioniciListNaziv_1">
      <item>FINA Regionalni centar Zagreb</item>
      <item>Informatičko tehnološki laboratorij d.o.o.</item>
      <item>Dean Šarić</item>
    </derivirana_varijabla>
  </DomainObject.Predmet.SudioniciListNaziv>
  <DomainObject.Predmet.SudioniciListAdressOIB>
    <izvorni_sadrzaj>
      <item>FINA Regionalni centar Zagreb, OIB 85821130368, Trg svibanjskih žrtava 1995. 1,10000 Zagreb</item>
      <item>Informatičko tehnološki laboratorij d.o.o., OIB 14229435035, Braće Domany 8,10000 Zagreb</item>
      <item>Dean Šarić, OIB 84051179100, Braće Domany 8,10000 Zagreb</item>
    </izvorni_sadrzaj>
    <derivirana_varijabla naziv="DomainObject.Predmet.SudioniciListAdressOIB_1">
      <item>FINA Regionalni centar Zagreb, OIB 85821130368, Trg svibanjskih žrtava 1995. 1,10000 Zagreb</item>
      <item>Informatičko tehnološki laboratorij d.o.o., OIB 14229435035, Braće Domany 8,10000 Zagreb</item>
      <item>Dean Šarić, OIB 84051179100, Braće Domany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14229435035</item>
      <item>, OIB 84051179100</item>
    </izvorni_sadrzaj>
    <derivirana_varijabla naziv="DomainObject.Predmet.SudioniciListNazivOIB_1">
      <item>, OIB 85821130368</item>
      <item>, OIB 14229435035</item>
      <item>, OIB 84051179100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1643</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2016-02-19T07:01:00Z</dcterms:created>
  <dc:creator>Željka Rončević</dc:creator>
  <cp:lastModifiedBy>Željka Rončević</cp:lastModifiedBy>
  <cp:lastPrinted>2016-02-23T14:31:00Z</cp:lastPrinted>
  <dcterms:modified xmlns:xsi="http://www.w3.org/2001/XMLSchema-instance" xsi:type="dcterms:W3CDTF">2016-02-23T14:31:00Z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