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BC0BCF">
                    <w:rPr>
                      <w:sz w:val="22"/>
                      <w:szCs w:val="22"/>
                    </w:rPr>
                    <w:t>18. St-309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6b89a26" w14:paraId="6b89a2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BC0BCF">
        <w:t>ZHUBI jednostavno društvo s ograničenom odgovornošću za trgovinu i usluge, Zagreb, Ulica Marijane Radev 8, MBS: 080963190, OIB: 03016075258</w:t>
      </w:r>
      <w:r w:rsidR="0069459D">
        <w:t xml:space="preserve">, 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BC0BCF">
        <w:t>ZHUBI jednostavno društvo s ograničenom odgovornošću za trgovinu i usluge, Zagreb, Ulica Marijane Radev 8, MBS: 080963190, OIB: 03016075258.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0C1B37" w:rsidR="004E5FC6" w:rsidRPr="00BC0BCF">
      <w:pPr>
        <w:pStyle w:val="Odlomakpopisa"/>
        <w:numPr>
          <w:ilvl w:val="0"/>
          <w:numId w:val="2"/>
        </w:numPr>
        <w:jc w:val="both"/>
        <w:rPr>
          <w:bCs/>
        </w:rPr>
      </w:pPr>
      <w:r>
        <w:t xml:space="preserve">Za stečajnog upravitelja imenuje se </w:t>
      </w:r>
      <w:r w:rsidR="00BC0BCF">
        <w:t>Snježana Vrkljan, Kralja Zvonimira 75, Zagreb, OIB: 44740101731.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BC0BCF">
        <w:t>ZHUBI jednostavno društvo s ograničenom odgovornošću za trgovinu i usluge, Zagreb, Ulica Marijane Radev 8, MBS: 080963190, OIB: 03016075258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C1B37">
        <w:rPr>
          <w:bCs/>
        </w:rPr>
        <w:t>30. studenog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C1B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C1B37">
        <w:rPr>
          <w:bCs/>
        </w:rPr>
        <w:t xml:space="preserve"> </w:t>
      </w:r>
      <w:proofErr w:type="spellStart"/>
      <w:r w:rsidR="000C1B37">
        <w:rPr>
          <w:bCs/>
        </w:rPr>
        <w:t>Ur.broj</w:t>
      </w:r>
      <w:proofErr w:type="spellEnd"/>
      <w:r w:rsidR="000C1B37">
        <w:rPr>
          <w:bCs/>
        </w:rPr>
        <w:t>: 04-06-17</w:t>
      </w:r>
      <w:r w:rsidR="005B7B60">
        <w:rPr>
          <w:bCs/>
        </w:rPr>
        <w:t>-</w:t>
      </w:r>
      <w:r w:rsidR="00BC0BCF">
        <w:rPr>
          <w:bCs/>
        </w:rPr>
        <w:t>5748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C1B37">
        <w:rPr>
          <w:bCs/>
        </w:rPr>
        <w:t>28. studenog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BC0BCF">
        <w:t>ZHUBI jednostavno društvo s ograničenom odgovornošću za trgovinu i usluge, Zagreb, Ulica Marijane Radev 8, MBS: 080963190, OIB: 03016075258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BC0BCF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St-309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C1B37">
        <w:t>25</w:t>
      </w:r>
      <w:r w:rsidR="00057E16">
        <w:t xml:space="preserve">. </w:t>
      </w:r>
      <w:r w:rsidR="000C1B37">
        <w:t>travnja</w:t>
      </w:r>
      <w:r w:rsidR="005B7B60">
        <w:t xml:space="preserve"> 2018</w:t>
      </w:r>
      <w:r>
        <w:t>. objavio je Oglas na mrežnoj stranici e-oglasna ploča sud</w:t>
      </w:r>
      <w:r w:rsidR="00BC0BCF">
        <w:t>ova pod poslovnim brojem St-309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CE3897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 o sudovima</izvorni_sadrzaj>
    <derivirana_varijabla naziv="DomainObject.Predmet.PrimjedbaSuca_1">ustup po čl. 11 Zakona  o sudovima</derivirana_varijabla>
  </DomainObject.Predmet.PrimjedbaSuca>
  <DomainObject.Predmet.ProtustrankaFormated>
    <izvorni_sadrzaj>  ZHUBI jednostavno društvo s ograničenom odgovornošću za trgovinu i usluge</izvorni_sadrzaj>
    <derivirana_varijabla naziv="DomainObject.Predmet.ProtustrankaFormated_1">  ZHUBI jednostavno društvo s ograničenom odgovornošću za trgovinu i usluge</derivirana_varijabla>
  </DomainObject.Predmet.ProtustrankaFormated>
  <DomainObject.Predmet.ProtustrankaFormatedOIB>
    <izvorni_sadrzaj>  ZHUBI jednostavno društvo s ograničenom odgovornošću za trgovinu i usluge, OIB 03016075258</izvorni_sadrzaj>
    <derivirana_varijabla naziv="DomainObject.Predmet.ProtustrankaFormatedOIB_1">  ZHUBI jednostavno društvo s ograničenom odgovornošću za trgovinu i usluge, OIB 03016075258</derivirana_varijabla>
  </DomainObject.Predmet.ProtustrankaFormatedOIB>
  <DomainObject.Predmet.ProtustrankaFormatedWithAdress>
    <izvorni_sadrzaj> ZHUBI jednostavno društvo s ograničenom odgovornošću za trgovinu i usluge, Ulica Marijane Radev 8, 10000 Zagreb</izvorni_sadrzaj>
    <derivirana_varijabla naziv="DomainObject.Predmet.ProtustrankaFormatedWithAdress_1"> ZHUBI jednostavno društvo s ograničenom odgovornošću za trgovinu i usluge, Ulica Marijane Radev 8, 10000 Zagreb</derivirana_varijabla>
  </DomainObject.Predmet.ProtustrankaFormatedWithAdress>
  <DomainObject.Predmet.ProtustrankaFormatedWithAdressOIB>
    <izvorni_sadrzaj> ZHUBI jednostavno društvo s ograničenom odgovornošću za trgovinu i usluge, OIB 03016075258, Ulica Marijane Radev 8, 10000 Zagreb</izvorni_sadrzaj>
    <derivirana_varijabla naziv="DomainObject.Predmet.ProtustrankaFormatedWithAdressOIB_1"> ZHUBI jednostavno društvo s ograničenom odgovornošću za trgovinu i usluge, OIB 03016075258, Ulica Marijane Radev 8, 10000 Zagreb</derivirana_varijabla>
  </DomainObject.Predmet.ProtustrankaFormatedWithAdressOIB>
  <DomainObject.Predmet.ProtustrankaWithAdress>
    <izvorni_sadrzaj>ZHUBI jednostavno društvo s ograničenom odgovornošću za trgovinu i usluge Ulica Marijane Radev 8, 10000 Zagreb</izvorni_sadrzaj>
    <derivirana_varijabla naziv="DomainObject.Predmet.ProtustrankaWithAdress_1">ZHUBI jednostavno društvo s ograničenom odgovornošću za trgovinu i usluge Ulica Marijane Radev 8, 10000 Zagreb</derivirana_varijabla>
  </DomainObject.Predmet.ProtustrankaWithAdress>
  <DomainObject.Predmet.ProtustrankaWithAdressOIB>
    <izvorni_sadrzaj>ZHUBI jednostavno društvo s ograničenom odgovornošću za trgovinu i usluge, OIB 03016075258, Ulica Marijane Radev 8, 10000 Zagreb</izvorni_sadrzaj>
    <derivirana_varijabla naziv="DomainObject.Predmet.ProtustrankaWithAdressOIB_1">ZHUBI jednostavno društvo s ograničenom odgovornošću za trgovinu i usluge, OIB 03016075258, Ulica Marijane Radev 8, 10000 Zagreb</derivirana_varijabla>
  </DomainObject.Predmet.ProtustrankaWithAdressOIB>
  <DomainObject.Predmet.ProtustrankaNazivFormated>
    <izvorni_sadrzaj>ZHUBI jednostavno društvo s ograničenom odgovornošću za trgovinu i usluge</izvorni_sadrzaj>
    <derivirana_varijabla naziv="DomainObject.Predmet.ProtustrankaNazivFormated_1">ZHUBI jednostavno društvo s ograničenom odgovornošću za trgovinu i usluge</derivirana_varijabla>
  </DomainObject.Predmet.ProtustrankaNazivFormated>
  <DomainObject.Predmet.ProtustrankaNazivFormatedOIB>
    <izvorni_sadrzaj>ZHUBI jednostavno društvo s ograničenom odgovornošću za trgovinu i usluge, OIB 03016075258</izvorni_sadrzaj>
    <derivirana_varijabla naziv="DomainObject.Predmet.ProtustrankaNazivFormatedOIB_1">ZHUBI jednostavno društvo s ograničenom odgovornošću za trgovinu i usluge, OIB 03016075258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ZHUBI jednostavno društvo s ograničenom odgovornošću za trgovinu i usluge</item>
    </izvorni_sadrzaj>
    <derivirana_varijabla naziv="DomainObject.Predmet.ProtuStrankaListFormated_1">
      <item>ZHUBI jednostavno društvo s ograničenom odgovornošću za trgovinu i usluge</item>
    </derivirana_varijabla>
  </DomainObject.Predmet.ProtuStrankaListFormated>
  <DomainObject.Predmet.ProtuStrankaListFormatedOIB>
    <izvorni_sadrzaj>
      <item>ZHUBI jednostavno društvo s ograničenom odgovornošću za trgovinu i usluge, OIB 03016075258</item>
    </izvorni_sadrzaj>
    <derivirana_varijabla naziv="DomainObject.Predmet.ProtuStrankaListFormatedOIB_1">
      <item>ZHUBI jednostavno društvo s ograničenom odgovornošću za trgovinu i usluge, OIB 03016075258</item>
    </derivirana_varijabla>
  </DomainObject.Predmet.ProtuStrankaListFormatedOIB>
  <DomainObject.Predmet.ProtuStrankaListFormatedWithAdress>
    <izvorni_sadrzaj>
      <item>ZHUBI jednostavno društvo s ograničenom odgovornošću za trgovinu i usluge, Ulica Marijane Radev 8, 10000 Zagreb</item>
    </izvorni_sadrzaj>
    <derivirana_varijabla naziv="DomainObject.Predmet.ProtuStrankaListFormatedWithAdress_1">
      <item>ZHUBI jednostavno društvo s ograničenom odgovornošću za trgovinu i usluge, Ulica Marijane Radev 8, 10000 Zagreb</item>
    </derivirana_varijabla>
  </DomainObject.Predmet.ProtuStrankaListFormatedWithAdress>
  <DomainObject.Predmet.ProtuStrankaListFormatedWithAdressOIB>
    <izvorni_sadrzaj>
      <item>ZHUBI jednostavno društvo s ograničenom odgovornošću za trgovinu i usluge, OIB 03016075258, Ulica Marijane Radev 8, 10000 Zagreb</item>
    </izvorni_sadrzaj>
    <derivirana_varijabla naziv="DomainObject.Predmet.ProtuStrankaListFormatedWithAdressOIB_1">
      <item>ZHUBI jednostavno društvo s ograničenom odgovornošću za trgovinu i usluge, OIB 03016075258, Ulica Marijane Radev 8, 10000 Zagreb</item>
    </derivirana_varijabla>
  </DomainObject.Predmet.ProtuStrankaListFormatedWithAdressOIB>
  <DomainObject.Predmet.ProtuStrankaListNazivFormated>
    <izvorni_sadrzaj>
      <item>ZHUBI jednostavno društvo s ograničenom odgovornošću za trgovinu i usluge</item>
    </izvorni_sadrzaj>
    <derivirana_varijabla naziv="DomainObject.Predmet.ProtuStrankaListNazivFormated_1">
      <item>ZHUBI jednostavno društvo s ograničenom odgovornošću za trgovinu i usluge</item>
    </derivirana_varijabla>
  </DomainObject.Predmet.ProtuStrankaListNazivFormated>
  <DomainObject.Predmet.ProtuStrankaListNazivFormatedOIB>
    <izvorni_sadrzaj>
      <item>ZHUBI jednostavno društvo s ograničenom odgovornošću za trgovinu i usluge, OIB 03016075258</item>
    </izvorni_sadrzaj>
    <derivirana_varijabla naziv="DomainObject.Predmet.ProtuStrankaListNazivFormatedOIB_1">
      <item>ZHUBI jednostavno društvo s ograničenom odgovornošću za trgovinu i usluge, OIB 03016075258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ZHUBI jednostavno društvo s ograničenom odgovornošću za trgovinu i usluge</izvorni_sadrzaj>
    <derivirana_varijabla naziv="DomainObject.Predmet.ProtustrankaIDrugi_1">ZHUBI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ZHUBI jednostavno društvo s ograničenom odgovornošću za trgovinu i usluge, OIB 03016075258, Ulica Marijane Radev 8, 10000 Zagreb</izvorni_sadrzaj>
    <derivirana_varijabla naziv="DomainObject.Predmet.ProtustrankaIDrugiAdressOIB_1">ZHUBI jednostavno društvo s ograničenom odgovornošću za trgovinu i usluge, OIB 03016075258, Ulica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ZHUBI jednostavno društvo s ograničenom odgovornošću za trgovinu i usluge</item>
      <item>FINA Regionalni centar Zagreb</item>
    </izvorni_sadrzaj>
    <derivirana_varijabla naziv="DomainObject.Predmet.SudioniciListNaziv_1">
      <item>ZHUBI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ZHUBI jednostavno društvo s ograničenom odgovornošću za trgovinu i usluge, OIB 03016075258, Ulica Marijane Radev 8,10000 Zagreb</item>
      <item>FINA Regionalni centar Zagreb, OIB 85821130368, Trg svibanjskih žrtava 1995. 1,10000 Zagreb</item>
    </izvorni_sadrzaj>
    <derivirana_varijabla naziv="DomainObject.Predmet.SudioniciListAdressOIB_1">
      <item>ZHUBI jednostavno društvo s ograničenom odgovornošću za trgovinu i usluge, OIB 03016075258, Ulica Marijane Radev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03016075258</item>
      <item>, OIB 85821130368</item>
    </izvorni_sadrzaj>
    <derivirana_varijabla naziv="DomainObject.Predmet.SudioniciListNazivOIB_1">
      <item>, OIB 03016075258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54F6A-F011-406C-9AF0-5C51272E3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3343</properties:Characters>
  <properties:Lines>100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2018-07-24T09:24:00Z</dcterms:created>
  <dc:creator>Snježana Andrijanić</dc:creator>
  <cp:lastModifiedBy>Gordana Harc</cp:lastModifiedBy>
  <cp:lastPrinted>2018-07-24T09:24:00Z</cp:lastPrinted>
  <dcterms:modified xmlns:xsi="http://www.w3.org/2001/XMLSchema-instance" xsi:type="dcterms:W3CDTF">2018-07-24T09:27:00Z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St-309-18-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