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9080" w14:paraId="03f9080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6A3D35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</w:t>
      </w:r>
      <w:r w:rsidR="00FF43E0">
        <w:rPr>
          <w:rFonts w:hAnsi="Times New Roman" w:ascii="Times New Roman"/>
        </w:rPr>
        <w:t>943/17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FF43E0">
        <w:rPr>
          <w:rFonts w:hAnsi="Times New Roman" w:ascii="Times New Roman"/>
        </w:rPr>
        <w:t>FUNDIBALUS j.d.o.o.</w:t>
      </w:r>
      <w:r w:rsidR="000E3952">
        <w:rPr>
          <w:rFonts w:hAnsi="Times New Roman" w:ascii="Times New Roman"/>
        </w:rPr>
        <w:t>,</w:t>
      </w:r>
      <w:r w:rsidR="00FF43E0">
        <w:rPr>
          <w:rFonts w:hAnsi="Times New Roman" w:ascii="Times New Roman"/>
        </w:rPr>
        <w:t xml:space="preserve"> za usluge, Zagreb, Prilaz P. Vuk-Pavlović 3, OIB: 92653034834,</w:t>
      </w:r>
      <w:r w:rsidR="000E3952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FF43E0">
        <w:rPr>
          <w:rFonts w:hAnsi="Times New Roman" w:ascii="Times New Roman"/>
        </w:rPr>
        <w:t>09. studenog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FF43E0">
        <w:rPr>
          <w:rFonts w:hAnsi="Times New Roman" w:ascii="Times New Roman"/>
        </w:rPr>
        <w:t>FUNDIBALUS j.d.o.o., za usluge, Zagreb, Prilaz P. Vuk-Pavlović 3, OIB: 92653034834,</w:t>
      </w:r>
      <w:r w:rsidR="005423F9">
        <w:rPr>
          <w:rFonts w:hAnsi="Times New Roman" w:ascii="Times New Roman"/>
        </w:rPr>
        <w:t xml:space="preserve"> </w:t>
      </w:r>
      <w:r w:rsidR="00E40556">
        <w:rPr>
          <w:rFonts w:hAnsi="Times New Roman" w:ascii="Times New Roman"/>
        </w:rPr>
        <w:t xml:space="preserve">dana </w:t>
      </w:r>
      <w:r w:rsidR="00FF43E0">
        <w:rPr>
          <w:rFonts w:hAnsi="Times New Roman" w:ascii="Times New Roman"/>
        </w:rPr>
        <w:t>09. studenog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DB357C" w:rsidR="00DB357C" w:rsidRPr="00E73256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DB357C">
        <w:rPr>
          <w:rFonts w:hAnsi="Times New Roman" w:ascii="Times New Roman"/>
        </w:rPr>
        <w:t>Daša mr. sc. Panjaković Senjić iz Osijeka, Kapucinska 27/2, OIB: 39849053592.</w:t>
      </w:r>
    </w:p>
    <w:p w:rsidRDefault="008D54FD" w:rsidP="00CC65F0" w:rsidR="008E1269">
      <w:pPr>
        <w:ind w:firstLine="720"/>
        <w:jc w:val="both"/>
        <w:rPr>
          <w:rFonts w:hAnsi="Times New Roman" w:ascii="Times New Roman"/>
        </w:rPr>
      </w:pPr>
      <w:r w:rsidRPr="008D54FD">
        <w:rPr>
          <w:rFonts w:hAnsi="Times New Roman" w:ascii="Times New Roman"/>
        </w:rPr>
        <w:t xml:space="preserve">        </w:t>
      </w:r>
      <w:r w:rsidR="00DF75C4"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FF43E0">
        <w:rPr>
          <w:rFonts w:hAnsi="Times New Roman" w:ascii="Times New Roman"/>
        </w:rPr>
        <w:t>FUNDIBALUS j.d.o.o., za usluge, Zagreb, Prilaz P. Vuk-Pavlović 3, OIB: 92653034834</w:t>
      </w:r>
      <w:r w:rsidR="00EC6334" w:rsidRPr="00E40556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FF43E0">
        <w:rPr>
          <w:rFonts w:hAnsi="Times New Roman" w:ascii="Times New Roman"/>
        </w:rPr>
        <w:t>FUNDIBALUS j.d.o.o., za usluge, Zagreb, Prilaz P. Vuk-Pavlović 3, OIB: 92653034834</w:t>
      </w:r>
      <w:r w:rsidRPr="008F27CC">
        <w:rPr>
          <w:rFonts w:hAnsi="Times New Roman" w:ascii="Times New Roman"/>
        </w:rPr>
        <w:t>,</w:t>
      </w:r>
      <w:r w:rsidR="00FF43E0">
        <w:rPr>
          <w:rFonts w:hAnsi="Times New Roman" w:ascii="Times New Roman"/>
        </w:rPr>
        <w:t xml:space="preserve"> MBS: </w:t>
      </w:r>
      <w:r w:rsidR="00FF43E0" w:rsidRPr="00FF43E0">
        <w:rPr>
          <w:rFonts w:hAnsi="Times New Roman" w:ascii="Times New Roman"/>
        </w:rPr>
        <w:t>080822425</w:t>
      </w:r>
      <w:r w:rsidR="00FF43E0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ED6108">
        <w:rPr>
          <w:rFonts w:hAnsi="Times New Roman" w:ascii="Times New Roman"/>
        </w:rPr>
        <w:t>23.03. 2017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ED6108">
        <w:rPr>
          <w:rFonts w:hAnsi="Times New Roman" w:ascii="Times New Roman"/>
        </w:rPr>
        <w:t>FUNDIBALUS j.d.o.o., za usluge, Zagreb, Prilaz P. Vuk-Pavlović 3, OIB: 92653034834</w:t>
      </w:r>
      <w:r w:rsidR="00ED6108" w:rsidRPr="008F27CC">
        <w:rPr>
          <w:rFonts w:hAnsi="Times New Roman" w:ascii="Times New Roman"/>
        </w:rPr>
        <w:t>,</w:t>
      </w:r>
      <w:r w:rsidR="00ED6108">
        <w:rPr>
          <w:rFonts w:hAnsi="Times New Roman" w:ascii="Times New Roman"/>
        </w:rPr>
        <w:t xml:space="preserve"> MBS: </w:t>
      </w:r>
      <w:r w:rsidR="00ED6108" w:rsidRPr="00FF43E0">
        <w:rPr>
          <w:rFonts w:hAnsi="Times New Roman" w:ascii="Times New Roman"/>
        </w:rPr>
        <w:t>080822425</w:t>
      </w:r>
      <w:r w:rsidR="00ED6108">
        <w:rPr>
          <w:rFonts w:hAnsi="Times New Roman" w:ascii="Times New Roman"/>
        </w:rPr>
        <w:t>,</w:t>
      </w:r>
      <w:r w:rsidR="001115CA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temeljem odredbe čl. </w:t>
      </w:r>
      <w:r w:rsidR="00ED6108">
        <w:rPr>
          <w:rFonts w:hAnsi="Times New Roman" w:ascii="Times New Roman"/>
        </w:rPr>
        <w:t>110</w:t>
      </w:r>
      <w:r w:rsidR="00BD6610">
        <w:rPr>
          <w:rFonts w:hAnsi="Times New Roman" w:ascii="Times New Roman"/>
        </w:rPr>
        <w:t>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ED6108">
        <w:rPr>
          <w:rFonts w:hAnsi="Times New Roman" w:ascii="Times New Roman"/>
        </w:rPr>
        <w:t>17.03.2017.</w:t>
      </w:r>
      <w:r w:rsidR="00FB1C9C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ED6108">
        <w:rPr>
          <w:rFonts w:hAnsi="Times New Roman" w:ascii="Times New Roman"/>
        </w:rPr>
        <w:t>120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ED6108">
        <w:rPr>
          <w:rFonts w:hAnsi="Times New Roman" w:ascii="Times New Roman"/>
        </w:rPr>
        <w:t>35.580,17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</w:t>
      </w:r>
      <w:r w:rsidR="00ED6108">
        <w:rPr>
          <w:rFonts w:hAnsi="Times New Roman" w:ascii="Times New Roman"/>
        </w:rPr>
        <w:t>ima 4 zaposlena</w:t>
      </w:r>
      <w:r w:rsidR="00E40556">
        <w:rPr>
          <w:rFonts w:hAnsi="Times New Roman" w:ascii="Times New Roman"/>
        </w:rPr>
        <w:t>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ED6108">
        <w:rPr>
          <w:rFonts w:hAnsi="Times New Roman" w:ascii="Times New Roman"/>
        </w:rPr>
        <w:t>10. srpnja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ED6108">
        <w:rPr>
          <w:rFonts w:hAnsi="Times New Roman" w:ascii="Times New Roman"/>
        </w:rPr>
        <w:t>05. listopada</w:t>
      </w:r>
      <w:r w:rsidR="00CC65F0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</w:t>
      </w:r>
      <w:r w:rsidRPr="008F27CC">
        <w:rPr>
          <w:rFonts w:hAnsi="Times New Roman" w:ascii="Times New Roman"/>
        </w:rPr>
        <w:lastRenderedPageBreak/>
        <w:t xml:space="preserve">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ED6108">
        <w:rPr>
          <w:rFonts w:hAnsi="Times New Roman" w:ascii="Times New Roman"/>
        </w:rPr>
        <w:t>05. listopada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ED6108">
        <w:rPr>
          <w:rFonts w:hAnsi="Times New Roman" w:ascii="Times New Roman"/>
        </w:rPr>
        <w:t xml:space="preserve">09. studenog 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</w:t>
      </w:r>
      <w:r w:rsidR="00ED6108">
        <w:rPr>
          <w:rFonts w:hAnsi="Times New Roman" w:ascii="Times New Roman"/>
        </w:rPr>
        <w:t>odine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E53D3D" w:rsidR="00DB357C">
      <w:pPr>
        <w:pStyle w:val="Uvuenotijeloteksta"/>
        <w:ind w:firstLine="141" w:left="1983"/>
        <w:jc w:val="right"/>
      </w:pPr>
      <w:r w:rsidRPr="008F27CC">
        <w:t xml:space="preserve">Vesna </w:t>
      </w:r>
      <w:r w:rsidR="00571BB5" w:rsidRPr="008F27CC">
        <w:t>Sremac Šoštar</w:t>
      </w:r>
      <w:r w:rsidR="00DB357C">
        <w:t>,v.r.</w:t>
      </w:r>
    </w:p>
    <w:p w:rsidRDefault="00DB357C" w:rsidP="00D338FD" w:rsidR="00DB357C">
      <w:pPr>
        <w:pStyle w:val="Uvuenotijeloteksta"/>
        <w:ind w:firstLine="141" w:left="1983"/>
        <w:jc w:val="right"/>
      </w:pPr>
      <w:r>
        <w:t>Za točnost otpravka</w:t>
      </w:r>
    </w:p>
    <w:p w:rsidRDefault="00DB357C" w:rsidP="00DB357C" w:rsidR="007F0028" w:rsidRPr="00DB357C">
      <w:pPr>
        <w:ind w:firstLine="720"/>
        <w:jc w:val="right"/>
        <w:rPr>
          <w:rFonts w:hAnsi="Times New Roman" w:ascii="Times New Roman"/>
        </w:rPr>
      </w:pPr>
      <w:r w:rsidRPr="00DB357C"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DB357C" w:rsidP="00DB357C" w:rsidR="00DB357C"/>
    <w:p w:rsidRDefault="00F04AFB" w:rsidP="00571BB5" w:rsidR="00F04AFB">
      <w:pPr>
        <w:rPr>
          <w:rFonts w:hAnsi="Times New Roman" w:ascii="Times New Roman"/>
        </w:rPr>
      </w:pPr>
    </w:p>
    <w:sectPr w:rsidSect="00DB357C" w:rsidR="00F04AFB">
      <w:headerReference w:type="even" r:id="rId11"/>
      <w:headerReference w:type="default" r:id="rId12"/>
      <w:pgSz w:code="9" w:h="16838" w:w="11906"/>
      <w:pgMar w:gutter="0" w:footer="720" w:header="720" w:left="1418" w:bottom="709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C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ED6108">
      <w:rPr>
        <w:rFonts w:hAnsi="Times New Roman" w:ascii="Times New Roman"/>
      </w:rPr>
      <w:t>943/17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B6FCE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7E54"/>
    <w:rsid w:val="00464385"/>
    <w:rsid w:val="004661FF"/>
    <w:rsid w:val="00466D65"/>
    <w:rsid w:val="00471B6C"/>
    <w:rsid w:val="00477329"/>
    <w:rsid w:val="0048728D"/>
    <w:rsid w:val="00491637"/>
    <w:rsid w:val="004961C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7CC9"/>
    <w:rsid w:val="00BD234D"/>
    <w:rsid w:val="00BD6610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357C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40556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D6108"/>
    <w:rsid w:val="00EE23B8"/>
    <w:rsid w:val="00EF18D0"/>
    <w:rsid w:val="00F0156E"/>
    <w:rsid w:val="00F04AFB"/>
    <w:rsid w:val="00F10F69"/>
    <w:rsid w:val="00F23363"/>
    <w:rsid w:val="00F24042"/>
    <w:rsid w:val="00F27C01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  <w:rsid w:val="00FF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styleId="Uvuenotijeloteksta" w:type="paragraph">
    <w:name w:val="Body Text Indent"/>
    <w:basedOn w:val="Normal"/>
    <w:link w:val="UvuenotijelotekstaChar"/>
    <w:rsid w:val="00DB357C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DB357C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styleId="Uvuenotijeloteksta" w:type="paragraph">
    <w:name w:val="Body Text Indent"/>
    <w:basedOn w:val="Normal"/>
    <w:link w:val="UvuenotijelotekstaChar"/>
    <w:rsid w:val="00DB357C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DB357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St-943/2017</izvorni_sadrzaj>
    <derivirana_varijabla naziv="DomainObject.Predmet.OznakaBroj_1">St-943/2017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FUNDIBALUS jednostavno društvo s ograničenom odgovornošću za usluge zastupanog po punomoćniku Tomislav Ivanović</izvorni_sadrzaj>
    <derivirana_varijabla naziv="DomainObject.Predmet.ProtustrankaFormated_1">  FUNDIBALUS jednostavno društvo s ograničenom odgovornošću za usluge zastupanog po punomoćniku Tomislav Ivanović</derivirana_varijabla>
  </DomainObject.Predmet.ProtustrankaFormated>
  <DomainObject.Predmet.ProtustrankaFormatedOIB>
    <izvorni_sadrzaj>  FUNDIBALUS jednostavno društvo s ograničenom odgovornošću za usluge, OIB 92653034834 zastupanog po punomoćniku Tomislav Ivanović</izvorni_sadrzaj>
    <derivirana_varijabla naziv="DomainObject.Predmet.ProtustrankaFormatedOIB_1">  FUNDIBALUS jednostavno društvo s ograničenom odgovornošću za usluge, OIB 92653034834 zastupanog po punomoćniku Tomislav Ivanović</derivirana_varijabla>
  </DomainObject.Predmet.ProtustrankaFormatedOIB>
  <DomainObject.Predmet.ProtustrankaFormatedWithAdress>
    <izvorni_sadrzaj> FUNDIBALUS jednostavno društvo s ograničenom odgovornošću za usluge, Prilaz P.Vuk-Pavlovića 3, 10000 Zagreb zastupanog po punomoćniku Tomislav Ivanović</izvorni_sadrzaj>
    <derivirana_varijabla naziv="DomainObject.Predmet.ProtustrankaFormatedWithAdress_1"> FUNDIBALUS jednostavno društvo s ograničenom odgovornošću za usluge, Prilaz P.Vuk-Pavlovića 3, 10000 Zagreb zastupanog po punomoćniku Tomislav Ivanović</derivirana_varijabla>
  </DomainObject.Predmet.ProtustrankaFormatedWithAdress>
  <DomainObject.Predmet.ProtustrankaFormatedWithAdressOIB>
    <izvorni_sadrzaj> FUNDIBALUS jednostavno društvo s ograničenom odgovornošću za usluge, OIB 92653034834, Prilaz P.Vuk-Pavlovića 3, 10000 Zagreb zastupanog po punomoćniku Tomislav Ivanović</izvorni_sadrzaj>
    <derivirana_varijabla naziv="DomainObject.Predmet.ProtustrankaFormatedWithAdressOIB_1"> FUNDIBALUS jednostavno društvo s ograničenom odgovornošću za usluge, OIB 92653034834, Prilaz P.Vuk-Pavlovića 3, 10000 Zagreb zastupanog po punomoćniku Tomislav Ivanović</derivirana_varijabla>
  </DomainObject.Predmet.ProtustrankaFormatedWithAdressOIB>
  <DomainObject.Predmet.ProtustrankaWithAdress>
    <izvorni_sadrzaj>FUNDIBALUS jednostavno društvo s ograničenom odgovornošću za usluge Prilaz P.Vuk-Pavlovića 3, 10000 Zagreb</izvorni_sadrzaj>
    <derivirana_varijabla naziv="DomainObject.Predmet.ProtustrankaWithAdress_1">FUNDIBALUS jednostavno društvo s ograničenom odgovornošću za usluge Prilaz P.Vuk-Pavlovića 3, 10000 Zagreb</derivirana_varijabla>
  </DomainObject.Predmet.ProtustrankaWithAdress>
  <DomainObject.Predmet.ProtustrankaWithAdressOIB>
    <izvorni_sadrzaj>FUNDIBALUS jednostavno društvo s ograničenom odgovornošću za usluge, OIB 92653034834, Prilaz P.Vuk-Pavlovića 3, 10000 Zagreb</izvorni_sadrzaj>
    <derivirana_varijabla naziv="DomainObject.Predmet.ProtustrankaWithAdressOIB_1">FUNDIBALUS jednostavno društvo s ograničenom odgovornošću za usluge, OIB 92653034834, Prilaz P.Vuk-Pavlovića 3, 10000 Zagreb</derivirana_varijabla>
  </DomainObject.Predmet.ProtustrankaWithAdressOIB>
  <DomainObject.Predmet.ProtustrankaNazivFormated>
    <izvorni_sadrzaj>FUNDIBALUS jednostavno društvo s ograničenom odgovornošću za usluge</izvorni_sadrzaj>
    <derivirana_varijabla naziv="DomainObject.Predmet.ProtustrankaNazivFormated_1">FUNDIBALUS jednostavno društvo s ograničenom odgovornošću za usluge</derivirana_varijabla>
  </DomainObject.Predmet.ProtustrankaNazivFormated>
  <DomainObject.Predmet.ProtustrankaNazivFormatedOIB>
    <izvorni_sadrzaj>FUNDIBALUS jednostavno društvo s ograničenom odgovornošću za usluge, OIB 92653034834</izvorni_sadrzaj>
    <derivirana_varijabla naziv="DomainObject.Predmet.ProtustrankaNazivFormatedOIB_1">FUNDIBALUS jednostavno društvo s ograničenom odgovornošću za usluge, OIB 92653034834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Ivanović</izvorni_sadrzaj>
    <derivirana_varijabla naziv="DomainObject.Predmet.StrankaFormated_1">  FINA Regionalni centar Zagreb; Tomislav Ivanović</derivirana_varijabla>
  </DomainObject.Predmet.StrankaFormated>
  <DomainObject.Predmet.StrankaFormatedOIB>
    <izvorni_sadrzaj>  FINA Regionalni centar Zagreb, OIB 85821130368; Tomislav Ivanović, OIB 91455361302</izvorni_sadrzaj>
    <derivirana_varijabla naziv="DomainObject.Predmet.StrankaFormatedOIB_1">  FINA Regionalni centar Zagreb, OIB 85821130368; Tomislav Ivanović, OIB 91455361302</derivirana_varijabla>
  </DomainObject.Predmet.StrankaFormatedOIB>
  <DomainObject.Predmet.StrankaFormatedWithAdress>
    <izvorni_sadrzaj> FINA Regionalni centar Zagreb, Trg svibanjskih žrtava 1995. br. 1, 10000 Zagreb; Tomislav Ivanović, Prilaz Pavla Vuk-Pavlovića 3, 10000 Zagreb</izvorni_sadrzaj>
    <derivirana_varijabla naziv="DomainObject.Predmet.StrankaFormatedWithAdress_1"> FINA Regionalni centar Zagreb, Trg svibanjskih žrtava 1995. br. 1, 10000 Zagreb; Tomislav Ivanović, Prilaz Pavla Vuk-Pavlovića 3, 10000 Zagreb</derivirana_varijabla>
  </DomainObject.Predmet.StrankaFormatedWithAdress>
  <DomainObject.Predmet.StrankaFormatedWithAdressOIB>
    <izvorni_sadrzaj> FINA Regionalni centar Zagreb, OIB 85821130368, Trg svibanjskih žrtava 1995. br. 1, 10000 Zagreb; Tomislav Ivanović, OIB 91455361302, Prilaz Pavla Vuk-Pavlovića 3, 10000 Zagreb</izvorni_sadrzaj>
    <derivirana_varijabla naziv="DomainObject.Predmet.StrankaFormatedWithAdressOIB_1"> FINA Regionalni centar Zagreb, OIB 85821130368, Trg svibanjskih žrtava 1995. br. 1, 10000 Zagreb; Tomislav Ivanović, OIB 91455361302, Prilaz Pavla Vuk-Pavlovića 3, 10000 Zagreb</derivirana_varijabla>
  </DomainObject.Predmet.StrankaFormatedWithAdressOIB>
  <DomainObject.Predmet.StrankaWithAdress>
    <izvorni_sadrzaj>FINA Regionalni centar Zagreb Trg svibanjskih žrtava 1995. br. 1,10000 Zagreb,Tomislav Ivanović Prilaz Pavla Vuk-Pavlovića 3,10000 Zagreb</izvorni_sadrzaj>
    <derivirana_varijabla naziv="DomainObject.Predmet.StrankaWithAdress_1">FINA Regionalni centar Zagreb Trg svibanjskih žrtava 1995. br. 1,10000 Zagreb,Tomislav Ivanović Prilaz Pavla Vuk-Pavlovića 3,10000 Zagreb</derivirana_varijabla>
  </DomainObject.Predmet.StrankaWithAdress>
  <DomainObject.Predmet.StrankaWithAdressOIB>
    <izvorni_sadrzaj>FINA Regionalni centar Zagreb, OIB 85821130368, Trg svibanjskih žrtava 1995. br. 1,10000 Zagreb,Tomislav Ivanović, OIB 91455361302, Prilaz Pavla Vuk-Pavlovića 3,10000 Zagreb</izvorni_sadrzaj>
    <derivirana_varijabla naziv="DomainObject.Predmet.StrankaWithAdressOIB_1">FINA Regionalni centar Zagreb, OIB 85821130368, Trg svibanjskih žrtava 1995. br. 1,10000 Zagreb,Tomislav Ivanović, OIB 91455361302, Prilaz Pavla Vuk-Pavlovića 3,10000 Zagreb</derivirana_varijabla>
  </DomainObject.Predmet.StrankaWithAdressOIB>
  <DomainObject.Predmet.StrankaNazivFormated>
    <izvorni_sadrzaj>FINA Regionalni centar Zagreb,Tomislav Ivanović</izvorni_sadrzaj>
    <derivirana_varijabla naziv="DomainObject.Predmet.StrankaNazivFormated_1">FINA Regionalni centar Zagreb,Tomislav Ivanović</derivirana_varijabla>
  </DomainObject.Predmet.StrankaNazivFormated>
  <DomainObject.Predmet.StrankaNazivFormatedOIB>
    <izvorni_sadrzaj>FINA Regionalni centar Zagreb, OIB 85821130368,Tomislav Ivanović, OIB 91455361302</izvorni_sadrzaj>
    <derivirana_varijabla naziv="DomainObject.Predmet.StrankaNazivFormatedOIB_1">FINA Regionalni centar Zagreb, OIB 85821130368,Tomislav Ivanović, OIB 91455361302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Tomislav Ivanović</item>
    </izvorni_sadrzaj>
    <derivirana_varijabla naziv="DomainObject.Predmet.StrankaListFormated_1">
      <item>FINA Regionalni centar Zagreb</item>
      <item>Tomislav Ivanović</item>
    </derivirana_varijabla>
  </DomainObject.Predmet.StrankaListFormated>
  <DomainObject.Predmet.StrankaListFormatedOIB>
    <izvorni_sadrzaj>
      <item>FINA Regionalni centar Zagreb, OIB 85821130368</item>
      <item>Tomislav Ivanović, OIB 91455361302</item>
    </izvorni_sadrzaj>
    <derivirana_varijabla naziv="DomainObject.Predmet.StrankaListFormatedOIB_1">
      <item>FINA Regionalni centar Zagreb, OIB 85821130368</item>
      <item>Tomislav Ivanović, OIB 91455361302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 Ivanović, Prilaz Pavla Vuk-Pavlovića 3, 10000 Zagreb</item>
    </izvorni_sadrzaj>
    <derivirana_varijabla naziv="DomainObject.Predmet.StrankaListFormatedWithAdress_1">
      <item>FINA Regionalni centar Zagreb, Trg svibanjskih žrtava 1995. br. 1, 10000 Zagreb</item>
      <item>Tomislav Ivanović, Prilaz Pavla Vuk-Pavlovića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 Ivanović, OIB 91455361302, Prilaz Pavla Vuk-Pavlovića 3, 10000 Zagreb</item>
    </izvorni_sadrzaj>
    <derivirana_varijabla naziv="DomainObject.Predmet.StrankaListFormatedWithAdressOIB_1">
      <item>FINA Regionalni centar Zagreb, OIB 85821130368, Trg svibanjskih žrtava 1995. br. 1, 10000 Zagreb</item>
      <item>Tomislav Ivanović, OIB 91455361302, Prilaz Pavla Vuk-Pavlovića 3, 10000 Zagreb</item>
    </derivirana_varijabla>
  </DomainObject.Predmet.StrankaListFormatedWithAdressOIB>
  <DomainObject.Predmet.StrankaListNazivFormated>
    <izvorni_sadrzaj>
      <item>FINA Regionalni centar Zagreb</item>
      <item>Tomislav Ivanović</item>
    </izvorni_sadrzaj>
    <derivirana_varijabla naziv="DomainObject.Predmet.StrankaListNazivFormated_1">
      <item>FINA Regionalni centar Zagreb</item>
      <item>Tomislav Ivanović</item>
    </derivirana_varijabla>
  </DomainObject.Predmet.StrankaListNazivFormated>
  <DomainObject.Predmet.StrankaListNazivFormatedOIB>
    <izvorni_sadrzaj>
      <item>FINA Regionalni centar Zagreb, OIB 85821130368</item>
      <item>Tomislav Ivanović, OIB 91455361302</item>
    </izvorni_sadrzaj>
    <derivirana_varijabla naziv="DomainObject.Predmet.StrankaListNazivFormatedOIB_1">
      <item>FINA Regionalni centar Zagreb, OIB 85821130368</item>
      <item>Tomislav Ivanović, OIB 91455361302</item>
    </derivirana_varijabla>
  </DomainObject.Predmet.StrankaListNazivFormatedOIB>
  <DomainObject.Predmet.ProtuStrankaListFormated>
    <izvorni_sadrzaj>
      <item>FUNDIBALUS jednostavno društvo s ograničenom odgovornošću za usluge zastupanog po punomoćniku Tomislav Ivanović</item>
    </izvorni_sadrzaj>
    <derivirana_varijabla naziv="DomainObject.Predmet.ProtuStrankaListFormated_1">
      <item>FUNDIBALUS jednostavno društvo s ograničenom odgovornošću za usluge zastupanog po punomoćniku Tomislav Ivanović</item>
    </derivirana_varijabla>
  </DomainObject.Predmet.ProtuStrankaListFormated>
  <DomainObject.Predmet.ProtuStrankaListFormatedOIB>
    <izvorni_sadrzaj>
      <item>FUNDIBALUS jednostavno društvo s ograničenom odgovornošću za usluge, OIB 92653034834 zastupanog po punomoćniku Tomislav Ivanović</item>
    </izvorni_sadrzaj>
    <derivirana_varijabla naziv="DomainObject.Predmet.ProtuStrankaListFormatedOIB_1">
      <item>FUNDIBALUS jednostavno društvo s ograničenom odgovornošću za usluge, OIB 92653034834 zastupanog po punomoćniku Tomislav Ivanović</item>
    </derivirana_varijabla>
  </DomainObject.Predmet.ProtuStrankaListFormatedOIB>
  <DomainObject.Predmet.ProtuStrankaListFormatedWithAdress>
    <izvorni_sadrzaj>
      <item>FUNDIBALUS jednostavno društvo s ograničenom odgovornošću za usluge, Prilaz P.Vuk-Pavlovića 3, 10000 Zagreb zastupanog po punomoćniku Tomislav Ivanović</item>
    </izvorni_sadrzaj>
    <derivirana_varijabla naziv="DomainObject.Predmet.ProtuStrankaListFormatedWithAdress_1">
      <item>FUNDIBALUS jednostavno društvo s ograničenom odgovornošću za usluge, Prilaz P.Vuk-Pavlovića 3, 10000 Zagreb zastupanog po punomoćniku Tomislav Ivanović</item>
    </derivirana_varijabla>
  </DomainObject.Predmet.ProtuStrankaListFormatedWithAdress>
  <DomainObject.Predmet.ProtuStrankaListFormatedWithAdressOIB>
    <izvorni_sadrzaj>
      <item>FUNDIBALUS jednostavno društvo s ograničenom odgovornošću za usluge, OIB 92653034834, Prilaz P.Vuk-Pavlovića 3, 10000 Zagreb zastupanog po punomoćniku Tomislav Ivanović</item>
    </izvorni_sadrzaj>
    <derivirana_varijabla naziv="DomainObject.Predmet.ProtuStrankaListFormatedWithAdressOIB_1">
      <item>FUNDIBALUS jednostavno društvo s ograničenom odgovornošću za usluge, OIB 92653034834, Prilaz P.Vuk-Pavlovića 3, 10000 Zagreb zastupanog po punomoćniku Tomislav Ivanović</item>
    </derivirana_varijabla>
  </DomainObject.Predmet.ProtuStrankaListFormatedWithAdressOIB>
  <DomainObject.Predmet.ProtuStrankaListNazivFormated>
    <izvorni_sadrzaj>
      <item>FUNDIBALUS jednostavno društvo s ograničenom odgovornošću za usluge</item>
    </izvorni_sadrzaj>
    <derivirana_varijabla naziv="DomainObject.Predmet.ProtuStrankaListNazivFormated_1">
      <item>FUNDIBALUS jednostavno društvo s ograničenom odgovornošću za usluge</item>
    </derivirana_varijabla>
  </DomainObject.Predmet.ProtuStrankaListNazivFormated>
  <DomainObject.Predmet.ProtuStrankaListNazivFormatedOIB>
    <izvorni_sadrzaj>
      <item>FUNDIBALUS jednostavno društvo s ograničenom odgovornošću za usluge, OIB 92653034834</item>
    </izvorni_sadrzaj>
    <derivirana_varijabla naziv="DomainObject.Predmet.ProtuStrankaListNazivFormatedOIB_1">
      <item>FUNDIBALUS jednostavno društvo s ograničenom odgovornošću za usluge, OIB 92653034834</item>
    </derivirana_varijabla>
  </DomainObject.Predmet.ProtuStrankaListNazivFormatedOIB>
  <DomainObject.Predmet.OstaliListFormated>
    <izvorni_sadrzaj>
      <item>Tomislav Ivanović punomoćnik sudionika u postupku FUNDIBALUS jednostavno društvo s ograničenom odgovornošću za usluge</item>
    </izvorni_sadrzaj>
    <derivirana_varijabla naziv="DomainObject.Predmet.OstaliListFormated_1">
      <item>Tomislav Ivanović punomoćnik sudionika u postupku FUNDIBALUS jednostavno društvo s ograničenom odgovornošću za usluge</item>
    </derivirana_varijabla>
  </DomainObject.Predmet.OstaliListFormated>
  <DomainObject.Predmet.OstaliListFormatedOIB>
    <izvorni_sadrzaj>
      <item>Tomislav Ivanović, OIB 91455361302 punomoćnik sudionika u postupku FUNDIBALUS jednostavno društvo s ograničenom odgovornošću za usluge</item>
    </izvorni_sadrzaj>
    <derivirana_varijabla naziv="DomainObject.Predmet.OstaliListFormatedOIB_1">
      <item>Tomislav Ivanović, OIB 91455361302 punomoćnik sudionika u postupku FUNDIBALUS jednostavno društvo s ograničenom odgovornošću za usluge</item>
    </derivirana_varijabla>
  </DomainObject.Predmet.OstaliListFormatedOIB>
  <DomainObject.Predmet.OstaliListFormatedWithAdress>
    <izvorni_sadrzaj>
      <item>Tomislav Ivanović, Prilaz Pavla Vuk-Pavlovića 3, 10000 Zagreb punomoćnik sudionika u postupku FUNDIBALUS jednostavno društvo s ograničenom odgovornošću za usluge</item>
    </izvorni_sadrzaj>
    <derivirana_varijabla naziv="DomainObject.Predmet.OstaliListFormatedWithAdress_1">
      <item>Tomislav Ivanović, Prilaz Pavla Vuk-Pavlovića 3, 10000 Zagreb punomoćnik sudionika u postupku FUNDIBALUS jednostavno društvo s ograničenom odgovornošću za usluge</item>
    </derivirana_varijabla>
  </DomainObject.Predmet.OstaliListFormatedWithAdress>
  <DomainObject.Predmet.OstaliListFormatedWithAdressOIB>
    <izvorni_sadrzaj>
      <item>Tomislav Ivanović, OIB 91455361302, Prilaz Pavla Vuk-Pavlovića 3, 10000 Zagreb punomoćnik sudionika u postupku FUNDIBALUS jednostavno društvo s ograničenom odgovornošću za usluge</item>
    </izvorni_sadrzaj>
    <derivirana_varijabla naziv="DomainObject.Predmet.OstaliListFormatedWithAdressOIB_1">
      <item>Tomislav Ivanović, OIB 91455361302, Prilaz Pavla Vuk-Pavlovića 3, 10000 Zagreb punomoćnik sudionika u postupku FUNDIBALUS jednostavno društvo s ograničenom odgovornošću za usluge</item>
    </derivirana_varijabla>
  </DomainObject.Predmet.OstaliListFormatedWithAdressOIB>
  <DomainObject.Predmet.OstaliListNazivFormated>
    <izvorni_sadrzaj>
      <item>Tomislav Ivanović</item>
    </izvorni_sadrzaj>
    <derivirana_varijabla naziv="DomainObject.Predmet.OstaliListNazivFormated_1">
      <item>Tomislav Ivanović</item>
    </derivirana_varijabla>
  </DomainObject.Predmet.OstaliListNazivFormated>
  <DomainObject.Predmet.OstaliListNazivFormatedOIB>
    <izvorni_sadrzaj>
      <item>Tomislav Ivanović, OIB 91455361302</item>
    </izvorni_sadrzaj>
    <derivirana_varijabla naziv="DomainObject.Predmet.OstaliListNazivFormatedOIB_1">
      <item>Tomislav Ivanović, OIB 91455361302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FUNDIBALUS jednostavno društvo s ograničenom odgovornošću za usluge</izvorni_sadrzaj>
    <derivirana_varijabla naziv="DomainObject.Predmet.ProtustrankaIDrugi_1">FUNDIBALUS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FUNDIBALUS jednostavno društvo s ograničenom odgovornošću za usluge, OIB 92653034834, Prilaz P.Vuk-Pavlovića 3, 10000 Zagreb</izvorni_sadrzaj>
    <derivirana_varijabla naziv="DomainObject.Predmet.ProtustrankaIDrugiAdressOIB_1">FUNDIBALUS jednostavno društvo s ograničenom odgovornošću za usluge, OIB 92653034834, Prilaz P.Vuk-Pavlovića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FUNDIBALUS jednostavno društvo s ograničenom odgovornošću za usluge</item>
      <item>Tomislav Ivanović</item>
      <item>Tomislav Ivanović</item>
    </izvorni_sadrzaj>
    <derivirana_varijabla naziv="DomainObject.Predmet.SudioniciListNaziv_1">
      <item>FINA Regionalni centar Zagreb</item>
      <item>FUNDIBALUS jednostavno društvo s ograničenom odgovornošću za usluge</item>
      <item>Tomislav Ivanović</item>
      <item>Tomislav Ivanović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FUNDIBALUS jednostavno društvo s ograničenom odgovornošću za usluge, OIB 92653034834, Prilaz P.Vuk-Pavlovića 3,10000 Zagreb</item>
      <item>Tomislav Ivanović, OIB 91455361302, Prilaz Pavla Vuk-Pavlovića 3,10000 Zagreb</item>
      <item>Tomislav Ivanović, OIB 91455361302, Prilaz Pavla Vuk-Pavlovića 3,10000 Zagreb</item>
    </izvorni_sadrzaj>
    <derivirana_varijabla naziv="DomainObject.Predmet.SudioniciListAdressOIB_1">
      <item>FINA Regionalni centar Zagreb, OIB 85821130368, Trg svibanjskih žrtava 1995. br. 1,10000 Zagreb</item>
      <item>FUNDIBALUS jednostavno društvo s ograničenom odgovornošću za usluge, OIB 92653034834, Prilaz P.Vuk-Pavlovića 3,10000 Zagreb</item>
      <item>Tomislav Ivanović, OIB 91455361302, Prilaz Pavla Vuk-Pavlovića 3,10000 Zagreb</item>
      <item>Tomislav Ivanović, OIB 91455361302, Prilaz Pavla Vuk-Pavlovića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92653034834</item>
      <item>, OIB 91455361302</item>
      <item>, OIB 91455361302</item>
    </izvorni_sadrzaj>
    <derivirana_varijabla naziv="DomainObject.Predmet.SudioniciListNazivOIB_1">
      <item>, OIB 85821130368</item>
      <item>, OIB 92653034834</item>
      <item>, OIB 91455361302</item>
      <item>, OIB 91455361302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D33973-4A9E-4AF0-9260-A6769C3EF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733</properties:Words>
  <properties:Characters>3870</properties:Characters>
  <properties:Lines>93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2017-11-09T08:42:00Z</dcterms:created>
  <dc:creator>x</dc:creator>
  <cp:lastModifiedBy>Matea Bizjak</cp:lastModifiedBy>
  <cp:lastPrinted>2017-11-09T12:03:00Z</cp:lastPrinted>
  <dcterms:modified xmlns:xsi="http://www.w3.org/2001/XMLSchema-instance" xsi:type="dcterms:W3CDTF">2017-11-09T12:04:00Z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