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1c98" w14:paraId="acb1c98" w:rsidRDefault="006041B0" w:rsidP="007C02C4" w:rsidR="006041B0">
      <w:pPr>
        <w:pStyle w:val="Bezproreda"/>
        <w:jc w:val="both"/>
        <w15:collapsed w:val="false"/>
        <w:rPr>
          <w:rFonts w:cs="Courier New" w:hAnsi="Courier New" w:ascii="Courier New"/>
        </w:rPr>
      </w:pPr>
      <w:bookmarkStart w:name="_GoBack" w:id="0"/>
      <w:bookmarkEnd w:id="0"/>
    </w:p>
    <w:p w:rsidRDefault="006041B0" w:rsidP="00230EC2" w:rsidR="006041B0">
      <w:pPr>
        <w:pStyle w:val="Bezproreda"/>
        <w:ind w:left="1080"/>
        <w:jc w:val="both"/>
        <w:rPr>
          <w:rFonts w:cs="Courier New" w:hAnsi="Courier New" w:ascii="Courier New"/>
        </w:rPr>
      </w:pPr>
      <w:r>
        <w:rPr>
          <w:rFonts w:cs="Courier New" w:hAnsi="Courier New" w:ascii="Courier New"/>
        </w:rPr>
        <w:t xml:space="preserve">                                  Obrazac  20.</w:t>
      </w:r>
    </w:p>
    <w:p w:rsidRDefault="006041B0" w:rsidP="00230EC2" w:rsidR="006041B0">
      <w:pPr>
        <w:pStyle w:val="Bezproreda"/>
        <w:ind w:left="1080"/>
        <w:jc w:val="both"/>
        <w:rPr>
          <w:rFonts w:cs="Courier New" w:hAnsi="Courier New" w:ascii="Courier New"/>
        </w:rPr>
      </w:pPr>
    </w:p>
    <w:p w:rsidRDefault="006041B0" w:rsidP="00230EC2" w:rsidR="006041B0">
      <w:pPr>
        <w:pStyle w:val="Bezproreda"/>
        <w:ind w:left="1080"/>
        <w:jc w:val="both"/>
        <w:rPr>
          <w:rFonts w:cs="Courier New" w:hAnsi="Courier New" w:ascii="Courier New"/>
        </w:rPr>
      </w:pPr>
    </w:p>
    <w:p w:rsidRDefault="006041B0" w:rsidP="00230EC2" w:rsidR="006041B0">
      <w:pPr>
        <w:pStyle w:val="Bezproreda"/>
        <w:ind w:left="1080"/>
        <w:jc w:val="both"/>
        <w:rPr>
          <w:rFonts w:cs="Courier New" w:hAnsi="Courier New" w:ascii="Courier New"/>
        </w:rPr>
      </w:pPr>
      <w:r>
        <w:rPr>
          <w:rFonts w:cs="Courier New" w:hAnsi="Courier New" w:ascii="Courier New"/>
        </w:rPr>
        <w:t>IZVJEŠĆE STEČAJNOG UPRAVITELJA O TIJEKU STEČAJNOG</w:t>
      </w:r>
    </w:p>
    <w:p w:rsidRDefault="006041B0" w:rsidP="00230EC2" w:rsidR="006041B0">
      <w:pPr>
        <w:pStyle w:val="Bezproreda"/>
        <w:ind w:left="1080"/>
        <w:jc w:val="both"/>
        <w:rPr>
          <w:rFonts w:cs="Courier New" w:hAnsi="Courier New" w:ascii="Courier New"/>
        </w:rPr>
      </w:pPr>
      <w:r>
        <w:rPr>
          <w:rFonts w:cs="Courier New" w:hAnsi="Courier New" w:ascii="Courier New"/>
        </w:rPr>
        <w:t xml:space="preserve">         POSTUPKA I STANJU STEČAJNE MASE</w:t>
      </w: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r>
        <w:rPr>
          <w:rFonts w:cs="Courier New" w:hAnsi="Courier New" w:ascii="Courier New"/>
        </w:rPr>
        <w:t>Trgovački sud u Zagrebu, Amruševa 2/II, 10000 Zagreb</w:t>
      </w:r>
    </w:p>
    <w:p w:rsidRDefault="006041B0" w:rsidP="006041B0" w:rsidR="006041B0">
      <w:pPr>
        <w:pStyle w:val="Bezproreda"/>
        <w:jc w:val="both"/>
        <w:rPr>
          <w:rFonts w:cs="Courier New" w:hAnsi="Courier New" w:ascii="Courier New"/>
        </w:rPr>
      </w:pPr>
    </w:p>
    <w:p w:rsidRDefault="00C16304" w:rsidP="006041B0" w:rsidR="006041B0">
      <w:pPr>
        <w:pStyle w:val="Bezproreda"/>
        <w:jc w:val="both"/>
        <w:rPr>
          <w:rFonts w:cs="Courier New" w:hAnsi="Courier New" w:ascii="Courier New"/>
        </w:rPr>
      </w:pPr>
      <w:r>
        <w:rPr>
          <w:rFonts w:cs="Courier New" w:hAnsi="Courier New" w:ascii="Courier New"/>
        </w:rPr>
        <w:t>Posl.broj spisa: 40.</w:t>
      </w:r>
      <w:r w:rsidR="006041B0">
        <w:rPr>
          <w:rFonts w:cs="Courier New" w:hAnsi="Courier New" w:ascii="Courier New"/>
        </w:rPr>
        <w:t>St – 376/10</w:t>
      </w: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r>
        <w:rPr>
          <w:rFonts w:cs="Courier New" w:hAnsi="Courier New" w:ascii="Courier New"/>
        </w:rPr>
        <w:t>Dužnik: JELAČIĆ d.o.o. u stečaju, Petrinjska 40., 10000 Zagreb</w:t>
      </w: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p>
    <w:p w:rsidRDefault="006041B0" w:rsidP="006041B0" w:rsidR="006041B0">
      <w:pPr>
        <w:pStyle w:val="Bezproreda"/>
        <w:numPr>
          <w:ilvl w:val="0"/>
          <w:numId w:val="5"/>
        </w:numPr>
        <w:jc w:val="both"/>
        <w:rPr>
          <w:rFonts w:cs="Courier New" w:hAnsi="Courier New" w:ascii="Courier New"/>
        </w:rPr>
      </w:pPr>
      <w:r>
        <w:rPr>
          <w:rFonts w:cs="Courier New" w:hAnsi="Courier New" w:ascii="Courier New"/>
        </w:rPr>
        <w:t xml:space="preserve">TIJEK STEČAJNOG POSTUPKA u razdoblju od 12.siječnja 2011.g </w:t>
      </w:r>
    </w:p>
    <w:p w:rsidRDefault="001727CF" w:rsidP="00F33CB4" w:rsidR="00F33CB4">
      <w:pPr>
        <w:pStyle w:val="Bezproreda"/>
        <w:ind w:left="1125"/>
        <w:jc w:val="both"/>
        <w:rPr>
          <w:rFonts w:cs="Courier New" w:hAnsi="Courier New" w:ascii="Courier New"/>
        </w:rPr>
      </w:pPr>
      <w:r>
        <w:rPr>
          <w:rFonts w:cs="Courier New" w:hAnsi="Courier New" w:ascii="Courier New"/>
        </w:rPr>
        <w:t>do 31.svibnja 2018</w:t>
      </w:r>
      <w:r w:rsidR="006041B0">
        <w:rPr>
          <w:rFonts w:cs="Courier New" w:hAnsi="Courier New" w:ascii="Courier New"/>
        </w:rPr>
        <w:t>.g.</w:t>
      </w:r>
    </w:p>
    <w:p w:rsidRDefault="00F33CB4" w:rsidP="00F33CB4" w:rsidR="00F33CB4">
      <w:pPr>
        <w:pStyle w:val="Bezproreda"/>
        <w:jc w:val="both"/>
        <w:rPr>
          <w:rFonts w:cs="Courier New" w:hAnsi="Courier New" w:ascii="Courier New"/>
        </w:rPr>
      </w:pPr>
    </w:p>
    <w:p w:rsidRDefault="00F33CB4" w:rsidP="00F33CB4" w:rsidR="00A00169" w:rsidRPr="003719E3">
      <w:pPr>
        <w:pStyle w:val="Bezproreda"/>
        <w:jc w:val="both"/>
        <w:rPr>
          <w:rFonts w:cs="Courier New" w:hAnsi="Courier New" w:ascii="Courier New"/>
          <w:sz w:val="20"/>
          <w:szCs w:val="20"/>
        </w:rPr>
      </w:pPr>
      <w:r w:rsidRPr="003719E3">
        <w:rPr>
          <w:rFonts w:cs="Courier New" w:hAnsi="Courier New" w:ascii="Courier New"/>
          <w:sz w:val="20"/>
          <w:szCs w:val="20"/>
        </w:rPr>
        <w:t>Rješenjem</w:t>
      </w:r>
      <w:r w:rsidR="006041B0" w:rsidRPr="003719E3">
        <w:rPr>
          <w:rFonts w:cs="Courier New" w:hAnsi="Courier New" w:ascii="Courier New"/>
          <w:sz w:val="20"/>
          <w:szCs w:val="20"/>
        </w:rPr>
        <w:t xml:space="preserve"> </w:t>
      </w:r>
      <w:r w:rsidR="00A00169" w:rsidRPr="003719E3">
        <w:rPr>
          <w:rFonts w:cs="Courier New" w:hAnsi="Courier New" w:ascii="Courier New"/>
          <w:sz w:val="20"/>
          <w:szCs w:val="20"/>
        </w:rPr>
        <w:t>Trgovačkog suda u Zagrebu Posl.broj:12.St – 376/2010 od 12.studenog 2010.g. pokrenuti je prethodni stečajni postupak a Rješenjem od 12.sijećnja 2011.g. otvoren je stečajni postupak nad JELAČIĆ d.o.o.</w:t>
      </w:r>
      <w:r w:rsidR="00DF6F00">
        <w:rPr>
          <w:rFonts w:cs="Courier New" w:hAnsi="Courier New" w:ascii="Courier New"/>
          <w:sz w:val="20"/>
          <w:szCs w:val="20"/>
        </w:rPr>
        <w:t xml:space="preserve"> </w:t>
      </w:r>
      <w:r w:rsidR="00A00169" w:rsidRPr="003719E3">
        <w:rPr>
          <w:rFonts w:cs="Courier New" w:hAnsi="Courier New" w:ascii="Courier New"/>
          <w:sz w:val="20"/>
          <w:szCs w:val="20"/>
        </w:rPr>
        <w:t>za građenje, projektiranje i nadzor, usluge, trgovinu, uvoz-izvoz u stečaju</w:t>
      </w:r>
      <w:r w:rsidR="00C727FE" w:rsidRPr="003719E3">
        <w:rPr>
          <w:rFonts w:cs="Courier New" w:hAnsi="Courier New" w:ascii="Courier New"/>
          <w:sz w:val="20"/>
          <w:szCs w:val="20"/>
        </w:rPr>
        <w:t>,</w:t>
      </w:r>
      <w:r w:rsidR="00A00169" w:rsidRPr="003719E3">
        <w:rPr>
          <w:rFonts w:cs="Courier New" w:hAnsi="Courier New" w:ascii="Courier New"/>
          <w:sz w:val="20"/>
          <w:szCs w:val="20"/>
        </w:rPr>
        <w:t xml:space="preserve"> Zagreb, Petrinjska 40.</w:t>
      </w:r>
      <w:r w:rsidR="00DF6F00">
        <w:rPr>
          <w:rFonts w:cs="Courier New" w:hAnsi="Courier New" w:ascii="Courier New"/>
          <w:sz w:val="20"/>
          <w:szCs w:val="20"/>
        </w:rPr>
        <w:t>,</w:t>
      </w:r>
      <w:r w:rsidR="00A00169" w:rsidRPr="003719E3">
        <w:rPr>
          <w:rFonts w:cs="Courier New" w:hAnsi="Courier New" w:ascii="Courier New"/>
          <w:sz w:val="20"/>
          <w:szCs w:val="20"/>
        </w:rPr>
        <w:t xml:space="preserve"> OIB18001919044.</w:t>
      </w:r>
    </w:p>
    <w:p w:rsidRDefault="007247C5" w:rsidP="00F33CB4" w:rsidR="006041B0" w:rsidRPr="003719E3">
      <w:pPr>
        <w:pStyle w:val="Bezproreda"/>
        <w:jc w:val="both"/>
        <w:rPr>
          <w:rFonts w:cs="Courier New" w:hAnsi="Courier New" w:ascii="Courier New"/>
          <w:sz w:val="20"/>
          <w:szCs w:val="20"/>
        </w:rPr>
      </w:pPr>
      <w:r w:rsidRPr="003719E3">
        <w:rPr>
          <w:rFonts w:cs="Courier New" w:hAnsi="Courier New" w:ascii="Courier New"/>
          <w:sz w:val="20"/>
          <w:szCs w:val="20"/>
        </w:rPr>
        <w:t xml:space="preserve">Prema Potvrdi CROATIA BANKE </w:t>
      </w:r>
      <w:r w:rsidR="00A00169" w:rsidRPr="003719E3">
        <w:rPr>
          <w:rFonts w:cs="Courier New" w:hAnsi="Courier New" w:ascii="Courier New"/>
          <w:sz w:val="20"/>
          <w:szCs w:val="20"/>
        </w:rPr>
        <w:t>d.d.</w:t>
      </w:r>
      <w:r w:rsidRPr="003719E3">
        <w:rPr>
          <w:rFonts w:cs="Courier New" w:hAnsi="Courier New" w:ascii="Courier New"/>
          <w:sz w:val="20"/>
          <w:szCs w:val="20"/>
        </w:rPr>
        <w:t>Zagreb</w:t>
      </w:r>
      <w:r w:rsidR="00A00169" w:rsidRPr="003719E3">
        <w:rPr>
          <w:rFonts w:cs="Courier New" w:hAnsi="Courier New" w:ascii="Courier New"/>
          <w:sz w:val="20"/>
          <w:szCs w:val="20"/>
        </w:rPr>
        <w:t xml:space="preserve"> od 30.04.2008.g. dužnik je imao blokirani transakcijski račun u iznosu od 42.616.690,56kn i dužnik nije podmirio dospjele obveze u razdoblju duljem od 60 dana a koje je trebalo na temelju valjanih osnova za naplatu bez daljnjeg pristanka dužnika naplati</w:t>
      </w:r>
      <w:r w:rsidR="008B17D2" w:rsidRPr="003719E3">
        <w:rPr>
          <w:rFonts w:cs="Courier New" w:hAnsi="Courier New" w:ascii="Courier New"/>
          <w:sz w:val="20"/>
          <w:szCs w:val="20"/>
        </w:rPr>
        <w:t>ti s bilo kojeg njegovog računa</w:t>
      </w:r>
      <w:r w:rsidR="00A00169" w:rsidRPr="003719E3">
        <w:rPr>
          <w:rFonts w:cs="Courier New" w:hAnsi="Courier New" w:ascii="Courier New"/>
          <w:sz w:val="20"/>
          <w:szCs w:val="20"/>
        </w:rPr>
        <w:t xml:space="preserve">, što potvrđuje nesposobnost plaćanja. Prije pokretanja prethodnog stečajnog postupka </w:t>
      </w:r>
      <w:r w:rsidR="00DF6F00">
        <w:rPr>
          <w:rFonts w:cs="Courier New" w:hAnsi="Courier New" w:ascii="Courier New"/>
          <w:sz w:val="20"/>
          <w:szCs w:val="20"/>
        </w:rPr>
        <w:t xml:space="preserve">isti </w:t>
      </w:r>
      <w:r w:rsidR="00A00169" w:rsidRPr="003719E3">
        <w:rPr>
          <w:rFonts w:cs="Courier New" w:hAnsi="Courier New" w:ascii="Courier New"/>
          <w:sz w:val="20"/>
          <w:szCs w:val="20"/>
        </w:rPr>
        <w:t>dulje vrijeme nije obavljao registriranu djelatnost</w:t>
      </w:r>
      <w:r w:rsidR="008B17D2" w:rsidRPr="003719E3">
        <w:rPr>
          <w:rFonts w:cs="Courier New" w:hAnsi="Courier New" w:ascii="Courier New"/>
          <w:sz w:val="20"/>
          <w:szCs w:val="20"/>
        </w:rPr>
        <w:t xml:space="preserve"> </w:t>
      </w:r>
      <w:r w:rsidRPr="003719E3">
        <w:rPr>
          <w:rFonts w:cs="Courier New" w:hAnsi="Courier New" w:ascii="Courier New"/>
          <w:sz w:val="20"/>
          <w:szCs w:val="20"/>
        </w:rPr>
        <w:t xml:space="preserve">kao </w:t>
      </w:r>
      <w:r w:rsidR="00B62246">
        <w:rPr>
          <w:rFonts w:cs="Courier New" w:hAnsi="Courier New" w:ascii="Courier New"/>
          <w:sz w:val="20"/>
          <w:szCs w:val="20"/>
        </w:rPr>
        <w:t>niti</w:t>
      </w:r>
      <w:r w:rsidR="008B17D2" w:rsidRPr="003719E3">
        <w:rPr>
          <w:rFonts w:cs="Courier New" w:hAnsi="Courier New" w:ascii="Courier New"/>
          <w:sz w:val="20"/>
          <w:szCs w:val="20"/>
        </w:rPr>
        <w:t xml:space="preserve"> nakon otvaranja stečaja.</w:t>
      </w:r>
    </w:p>
    <w:p w:rsidRDefault="008B17D2" w:rsidP="00F33CB4" w:rsidR="00A914AD" w:rsidRPr="003719E3">
      <w:pPr>
        <w:pStyle w:val="Bezproreda"/>
        <w:jc w:val="both"/>
        <w:rPr>
          <w:rFonts w:cs="Courier New" w:hAnsi="Courier New" w:ascii="Courier New"/>
          <w:sz w:val="20"/>
          <w:szCs w:val="20"/>
        </w:rPr>
      </w:pPr>
      <w:r w:rsidRPr="003719E3">
        <w:rPr>
          <w:rFonts w:cs="Courier New" w:hAnsi="Courier New" w:ascii="Courier New"/>
          <w:sz w:val="20"/>
          <w:szCs w:val="20"/>
        </w:rPr>
        <w:t xml:space="preserve">Sjedište dužnika i administrativno poslovni prostor bio je u Zagrebu, Petrinjska 40., koji je u naravi dvosobni stan u </w:t>
      </w:r>
      <w:r w:rsidR="001727CF">
        <w:rPr>
          <w:rFonts w:cs="Courier New" w:hAnsi="Courier New" w:ascii="Courier New"/>
          <w:sz w:val="20"/>
          <w:szCs w:val="20"/>
        </w:rPr>
        <w:t>dvije etaže u dvorišnoj zgradi u</w:t>
      </w:r>
      <w:r w:rsidRPr="003719E3">
        <w:rPr>
          <w:rFonts w:cs="Courier New" w:hAnsi="Courier New" w:ascii="Courier New"/>
          <w:sz w:val="20"/>
          <w:szCs w:val="20"/>
        </w:rPr>
        <w:t xml:space="preserve"> vlasni</w:t>
      </w:r>
      <w:r w:rsidR="001727CF">
        <w:rPr>
          <w:rFonts w:cs="Courier New" w:hAnsi="Courier New" w:ascii="Courier New"/>
          <w:sz w:val="20"/>
          <w:szCs w:val="20"/>
        </w:rPr>
        <w:t>štvu bivše supruge</w:t>
      </w:r>
      <w:r w:rsidRPr="003719E3">
        <w:rPr>
          <w:rFonts w:cs="Courier New" w:hAnsi="Courier New" w:ascii="Courier New"/>
          <w:sz w:val="20"/>
          <w:szCs w:val="20"/>
        </w:rPr>
        <w:t xml:space="preserve"> direktora steč.dužnika i zaposlenice. U navedenom prostoru nalazila s</w:t>
      </w:r>
      <w:r w:rsidR="00B913B1" w:rsidRPr="003719E3">
        <w:rPr>
          <w:rFonts w:cs="Courier New" w:hAnsi="Courier New" w:ascii="Courier New"/>
          <w:sz w:val="20"/>
          <w:szCs w:val="20"/>
        </w:rPr>
        <w:t>e je p</w:t>
      </w:r>
      <w:r w:rsidRPr="003719E3">
        <w:rPr>
          <w:rFonts w:cs="Courier New" w:hAnsi="Courier New" w:ascii="Courier New"/>
          <w:sz w:val="20"/>
          <w:szCs w:val="20"/>
        </w:rPr>
        <w:t>o</w:t>
      </w:r>
      <w:r w:rsidR="00B913B1" w:rsidRPr="003719E3">
        <w:rPr>
          <w:rFonts w:cs="Courier New" w:hAnsi="Courier New" w:ascii="Courier New"/>
          <w:sz w:val="20"/>
          <w:szCs w:val="20"/>
        </w:rPr>
        <w:t>s</w:t>
      </w:r>
      <w:r w:rsidRPr="003719E3">
        <w:rPr>
          <w:rFonts w:cs="Courier New" w:hAnsi="Courier New" w:ascii="Courier New"/>
          <w:sz w:val="20"/>
          <w:szCs w:val="20"/>
        </w:rPr>
        <w:t>lovna i dio knjigovodstveno računovodstvene dokumentacije. Prostor nije bilo moguće koristiti</w:t>
      </w:r>
      <w:r w:rsidR="00DF6F00">
        <w:rPr>
          <w:rFonts w:cs="Courier New" w:hAnsi="Courier New" w:ascii="Courier New"/>
          <w:sz w:val="20"/>
          <w:szCs w:val="20"/>
        </w:rPr>
        <w:t>,</w:t>
      </w:r>
      <w:r w:rsidR="00B913B1" w:rsidRPr="003719E3">
        <w:rPr>
          <w:rFonts w:cs="Courier New" w:hAnsi="Courier New" w:ascii="Courier New"/>
          <w:sz w:val="20"/>
          <w:szCs w:val="20"/>
        </w:rPr>
        <w:t xml:space="preserve"> jer nije</w:t>
      </w:r>
      <w:r w:rsidR="007247C5" w:rsidRPr="003719E3">
        <w:rPr>
          <w:rFonts w:cs="Courier New" w:hAnsi="Courier New" w:ascii="Courier New"/>
          <w:sz w:val="20"/>
          <w:szCs w:val="20"/>
        </w:rPr>
        <w:t xml:space="preserve"> </w:t>
      </w:r>
      <w:r w:rsidR="00B913B1" w:rsidRPr="003719E3">
        <w:rPr>
          <w:rFonts w:cs="Courier New" w:hAnsi="Courier New" w:ascii="Courier New"/>
          <w:sz w:val="20"/>
          <w:szCs w:val="20"/>
        </w:rPr>
        <w:t>bilo struje,</w:t>
      </w:r>
      <w:r w:rsidR="00DF6F00">
        <w:rPr>
          <w:rFonts w:cs="Courier New" w:hAnsi="Courier New" w:ascii="Courier New"/>
          <w:sz w:val="20"/>
          <w:szCs w:val="20"/>
        </w:rPr>
        <w:t xml:space="preserve"> </w:t>
      </w:r>
      <w:r w:rsidR="00B913B1" w:rsidRPr="003719E3">
        <w:rPr>
          <w:rFonts w:cs="Courier New" w:hAnsi="Courier New" w:ascii="Courier New"/>
          <w:sz w:val="20"/>
          <w:szCs w:val="20"/>
        </w:rPr>
        <w:t xml:space="preserve">vode, plina </w:t>
      </w:r>
      <w:r w:rsidR="007247C5" w:rsidRPr="003719E3">
        <w:rPr>
          <w:rFonts w:cs="Courier New" w:hAnsi="Courier New" w:ascii="Courier New"/>
          <w:sz w:val="20"/>
          <w:szCs w:val="20"/>
        </w:rPr>
        <w:t xml:space="preserve">a </w:t>
      </w:r>
      <w:r w:rsidR="00B913B1" w:rsidRPr="003719E3">
        <w:rPr>
          <w:rFonts w:cs="Courier New" w:hAnsi="Courier New" w:ascii="Courier New"/>
          <w:sz w:val="20"/>
          <w:szCs w:val="20"/>
        </w:rPr>
        <w:t xml:space="preserve">niti grijanja. Osobito su bile devastirane prostorije </w:t>
      </w:r>
      <w:r w:rsidR="00DF6F00">
        <w:rPr>
          <w:rFonts w:cs="Courier New" w:hAnsi="Courier New" w:ascii="Courier New"/>
          <w:sz w:val="20"/>
          <w:szCs w:val="20"/>
        </w:rPr>
        <w:t xml:space="preserve">u dvorištu </w:t>
      </w:r>
      <w:r w:rsidR="00B913B1" w:rsidRPr="003719E3">
        <w:rPr>
          <w:rFonts w:cs="Courier New" w:hAnsi="Courier New" w:ascii="Courier New"/>
          <w:sz w:val="20"/>
          <w:szCs w:val="20"/>
        </w:rPr>
        <w:t xml:space="preserve">u kojima su se obavljali </w:t>
      </w:r>
      <w:r w:rsidR="00DF6F00">
        <w:rPr>
          <w:rFonts w:cs="Courier New" w:hAnsi="Courier New" w:ascii="Courier New"/>
          <w:sz w:val="20"/>
          <w:szCs w:val="20"/>
        </w:rPr>
        <w:t xml:space="preserve">računovodstveno </w:t>
      </w:r>
      <w:r w:rsidR="00B913B1" w:rsidRPr="003719E3">
        <w:rPr>
          <w:rFonts w:cs="Courier New" w:hAnsi="Courier New" w:ascii="Courier New"/>
          <w:sz w:val="20"/>
          <w:szCs w:val="20"/>
        </w:rPr>
        <w:t>knjigovodstveni poslovi</w:t>
      </w:r>
      <w:r w:rsidR="007247C5" w:rsidRPr="003719E3">
        <w:rPr>
          <w:rFonts w:cs="Courier New" w:hAnsi="Courier New" w:ascii="Courier New"/>
          <w:sz w:val="20"/>
          <w:szCs w:val="20"/>
        </w:rPr>
        <w:t>,</w:t>
      </w:r>
      <w:r w:rsidR="00A914AD" w:rsidRPr="003719E3">
        <w:rPr>
          <w:rFonts w:cs="Courier New" w:hAnsi="Courier New" w:ascii="Courier New"/>
          <w:sz w:val="20"/>
          <w:szCs w:val="20"/>
        </w:rPr>
        <w:t xml:space="preserve"> jer je ista prokišnjavala, padala je stropna žbuka, bio je pun vlage i nije bio prikladan za rad a dio dokumentacije </w:t>
      </w:r>
      <w:r w:rsidR="0084608A">
        <w:rPr>
          <w:rFonts w:cs="Courier New" w:hAnsi="Courier New" w:ascii="Courier New"/>
          <w:sz w:val="20"/>
          <w:szCs w:val="20"/>
        </w:rPr>
        <w:t xml:space="preserve">radi navedenog </w:t>
      </w:r>
      <w:r w:rsidR="00A914AD" w:rsidRPr="003719E3">
        <w:rPr>
          <w:rFonts w:cs="Courier New" w:hAnsi="Courier New" w:ascii="Courier New"/>
          <w:sz w:val="20"/>
          <w:szCs w:val="20"/>
        </w:rPr>
        <w:t>nije bio upotrebljiv</w:t>
      </w:r>
      <w:r w:rsidR="00DF6F00">
        <w:rPr>
          <w:rFonts w:cs="Courier New" w:hAnsi="Courier New" w:ascii="Courier New"/>
          <w:sz w:val="20"/>
          <w:szCs w:val="20"/>
        </w:rPr>
        <w:t>,</w:t>
      </w:r>
      <w:r w:rsidR="00A914AD" w:rsidRPr="003719E3">
        <w:rPr>
          <w:rFonts w:cs="Courier New" w:hAnsi="Courier New" w:ascii="Courier New"/>
          <w:sz w:val="20"/>
          <w:szCs w:val="20"/>
        </w:rPr>
        <w:t xml:space="preserve"> zbog plijesni i prevelike vlage</w:t>
      </w:r>
      <w:r w:rsidR="0084608A">
        <w:rPr>
          <w:rFonts w:cs="Courier New" w:hAnsi="Courier New" w:ascii="Courier New"/>
          <w:sz w:val="20"/>
          <w:szCs w:val="20"/>
        </w:rPr>
        <w:t>,</w:t>
      </w:r>
      <w:r w:rsidR="001727CF">
        <w:rPr>
          <w:rFonts w:cs="Courier New" w:hAnsi="Courier New" w:ascii="Courier New"/>
          <w:sz w:val="20"/>
          <w:szCs w:val="20"/>
        </w:rPr>
        <w:t xml:space="preserve"> te</w:t>
      </w:r>
      <w:r w:rsidR="00A914AD" w:rsidRPr="003719E3">
        <w:rPr>
          <w:rFonts w:cs="Courier New" w:hAnsi="Courier New" w:ascii="Courier New"/>
          <w:sz w:val="20"/>
          <w:szCs w:val="20"/>
        </w:rPr>
        <w:t xml:space="preserve"> </w:t>
      </w:r>
      <w:r w:rsidR="001727CF">
        <w:rPr>
          <w:rFonts w:cs="Courier New" w:hAnsi="Courier New" w:ascii="Courier New"/>
          <w:sz w:val="20"/>
          <w:szCs w:val="20"/>
        </w:rPr>
        <w:t xml:space="preserve">se </w:t>
      </w:r>
      <w:r w:rsidR="00A914AD" w:rsidRPr="003719E3">
        <w:rPr>
          <w:rFonts w:cs="Courier New" w:hAnsi="Courier New" w:ascii="Courier New"/>
          <w:sz w:val="20"/>
          <w:szCs w:val="20"/>
        </w:rPr>
        <w:t>ista</w:t>
      </w:r>
      <w:r w:rsidR="001727CF">
        <w:rPr>
          <w:rFonts w:cs="Courier New" w:hAnsi="Courier New" w:ascii="Courier New"/>
          <w:sz w:val="20"/>
          <w:szCs w:val="20"/>
        </w:rPr>
        <w:t xml:space="preserve"> </w:t>
      </w:r>
      <w:r w:rsidR="00A914AD" w:rsidRPr="003719E3">
        <w:rPr>
          <w:rFonts w:cs="Courier New" w:hAnsi="Courier New" w:ascii="Courier New"/>
          <w:sz w:val="20"/>
          <w:szCs w:val="20"/>
        </w:rPr>
        <w:t xml:space="preserve"> raspadala.</w:t>
      </w:r>
    </w:p>
    <w:p w:rsidRDefault="00A914AD" w:rsidP="00F33CB4" w:rsidR="002A6017">
      <w:pPr>
        <w:pStyle w:val="Bezproreda"/>
        <w:jc w:val="both"/>
        <w:rPr>
          <w:rFonts w:cs="Courier New" w:hAnsi="Courier New" w:ascii="Courier New"/>
          <w:sz w:val="20"/>
          <w:szCs w:val="20"/>
        </w:rPr>
      </w:pPr>
      <w:r w:rsidRPr="003719E3">
        <w:rPr>
          <w:rFonts w:cs="Courier New" w:hAnsi="Courier New" w:ascii="Courier New"/>
          <w:sz w:val="20"/>
          <w:szCs w:val="20"/>
        </w:rPr>
        <w:t>Opisani poslovni prostor predan je steč.upravitelju zapisnički na korištenje</w:t>
      </w:r>
      <w:r w:rsidR="002A6017">
        <w:rPr>
          <w:rFonts w:cs="Courier New" w:hAnsi="Courier New" w:ascii="Courier New"/>
          <w:sz w:val="20"/>
          <w:szCs w:val="20"/>
        </w:rPr>
        <w:t xml:space="preserve"> i</w:t>
      </w:r>
      <w:r w:rsidR="00DC1F77">
        <w:rPr>
          <w:rFonts w:cs="Courier New" w:hAnsi="Courier New" w:ascii="Courier New"/>
          <w:sz w:val="20"/>
          <w:szCs w:val="20"/>
        </w:rPr>
        <w:t xml:space="preserve"> k</w:t>
      </w:r>
      <w:r w:rsidR="00DF6F00">
        <w:rPr>
          <w:rFonts w:cs="Courier New" w:hAnsi="Courier New" w:ascii="Courier New"/>
          <w:sz w:val="20"/>
          <w:szCs w:val="20"/>
        </w:rPr>
        <w:t>orišten</w:t>
      </w:r>
      <w:r w:rsidR="002A6017">
        <w:rPr>
          <w:rFonts w:cs="Courier New" w:hAnsi="Courier New" w:ascii="Courier New"/>
          <w:sz w:val="20"/>
          <w:szCs w:val="20"/>
        </w:rPr>
        <w:t xml:space="preserve"> je</w:t>
      </w:r>
      <w:r w:rsidR="00DF6F00">
        <w:rPr>
          <w:rFonts w:cs="Courier New" w:hAnsi="Courier New" w:ascii="Courier New"/>
          <w:sz w:val="20"/>
          <w:szCs w:val="20"/>
        </w:rPr>
        <w:t xml:space="preserve"> do proljeća 201</w:t>
      </w:r>
      <w:r w:rsidR="006E04EF">
        <w:rPr>
          <w:rFonts w:cs="Courier New" w:hAnsi="Courier New" w:ascii="Courier New"/>
          <w:sz w:val="20"/>
          <w:szCs w:val="20"/>
        </w:rPr>
        <w:t>3.g. kada</w:t>
      </w:r>
      <w:r w:rsidR="00DC1F77">
        <w:rPr>
          <w:rFonts w:cs="Courier New" w:hAnsi="Courier New" w:ascii="Courier New"/>
          <w:sz w:val="20"/>
          <w:szCs w:val="20"/>
        </w:rPr>
        <w:t xml:space="preserve"> je promjenom brava </w:t>
      </w:r>
      <w:r w:rsidR="003B23A7">
        <w:rPr>
          <w:rFonts w:cs="Courier New" w:hAnsi="Courier New" w:ascii="Courier New"/>
          <w:sz w:val="20"/>
          <w:szCs w:val="20"/>
        </w:rPr>
        <w:t>od strane vlasnice</w:t>
      </w:r>
      <w:r w:rsidR="006E04EF">
        <w:rPr>
          <w:rFonts w:cs="Courier New" w:hAnsi="Courier New" w:ascii="Courier New"/>
          <w:sz w:val="20"/>
          <w:szCs w:val="20"/>
        </w:rPr>
        <w:t xml:space="preserve"> </w:t>
      </w:r>
      <w:r w:rsidR="00DC1F77">
        <w:rPr>
          <w:rFonts w:cs="Courier New" w:hAnsi="Courier New" w:ascii="Courier New"/>
          <w:sz w:val="20"/>
          <w:szCs w:val="20"/>
        </w:rPr>
        <w:t>prestala mogućnost korištenja</w:t>
      </w:r>
      <w:r w:rsidR="002A6017">
        <w:rPr>
          <w:rFonts w:cs="Courier New" w:hAnsi="Courier New" w:ascii="Courier New"/>
          <w:sz w:val="20"/>
          <w:szCs w:val="20"/>
        </w:rPr>
        <w:t xml:space="preserve"> a bez</w:t>
      </w:r>
      <w:r w:rsidR="003B23A7">
        <w:rPr>
          <w:rFonts w:cs="Courier New" w:hAnsi="Courier New" w:ascii="Courier New"/>
          <w:sz w:val="20"/>
          <w:szCs w:val="20"/>
        </w:rPr>
        <w:t xml:space="preserve"> prethodnog upozorenja stečajnom upravitelju</w:t>
      </w:r>
      <w:r w:rsidRPr="003719E3">
        <w:rPr>
          <w:rFonts w:cs="Courier New" w:hAnsi="Courier New" w:ascii="Courier New"/>
          <w:sz w:val="20"/>
          <w:szCs w:val="20"/>
        </w:rPr>
        <w:t>.</w:t>
      </w:r>
      <w:r w:rsidR="00E7113E" w:rsidRPr="003719E3">
        <w:rPr>
          <w:rFonts w:cs="Courier New" w:hAnsi="Courier New" w:ascii="Courier New"/>
          <w:sz w:val="20"/>
          <w:szCs w:val="20"/>
        </w:rPr>
        <w:t xml:space="preserve"> </w:t>
      </w:r>
    </w:p>
    <w:p w:rsidRDefault="00E7113E" w:rsidP="00F33CB4" w:rsidR="00EF066B" w:rsidRPr="003719E3">
      <w:pPr>
        <w:pStyle w:val="Bezproreda"/>
        <w:jc w:val="both"/>
        <w:rPr>
          <w:rFonts w:cs="Courier New" w:hAnsi="Courier New" w:ascii="Courier New"/>
          <w:sz w:val="20"/>
          <w:szCs w:val="20"/>
        </w:rPr>
      </w:pPr>
      <w:r w:rsidRPr="003719E3">
        <w:rPr>
          <w:rFonts w:cs="Courier New" w:hAnsi="Courier New" w:ascii="Courier New"/>
          <w:sz w:val="20"/>
          <w:szCs w:val="20"/>
        </w:rPr>
        <w:t xml:space="preserve">Stečajni dužnik prestao je obavljati registriranu </w:t>
      </w:r>
      <w:r w:rsidR="006E04EF">
        <w:rPr>
          <w:rFonts w:cs="Courier New" w:hAnsi="Courier New" w:ascii="Courier New"/>
          <w:sz w:val="20"/>
          <w:szCs w:val="20"/>
        </w:rPr>
        <w:t>djelatnost već</w:t>
      </w:r>
      <w:r w:rsidRPr="003719E3">
        <w:rPr>
          <w:rFonts w:cs="Courier New" w:hAnsi="Courier New" w:ascii="Courier New"/>
          <w:sz w:val="20"/>
          <w:szCs w:val="20"/>
        </w:rPr>
        <w:t xml:space="preserve"> tijekom 2008.g.</w:t>
      </w:r>
      <w:r w:rsidR="00E8718D">
        <w:rPr>
          <w:rFonts w:cs="Courier New" w:hAnsi="Courier New" w:ascii="Courier New"/>
          <w:sz w:val="20"/>
          <w:szCs w:val="20"/>
        </w:rPr>
        <w:t xml:space="preserve"> i z</w:t>
      </w:r>
      <w:r w:rsidRPr="003719E3">
        <w:rPr>
          <w:rFonts w:cs="Courier New" w:hAnsi="Courier New" w:ascii="Courier New"/>
          <w:sz w:val="20"/>
          <w:szCs w:val="20"/>
        </w:rPr>
        <w:t>a</w:t>
      </w:r>
      <w:r w:rsidR="00E8718D">
        <w:rPr>
          <w:rFonts w:cs="Courier New" w:hAnsi="Courier New" w:ascii="Courier New"/>
          <w:sz w:val="20"/>
          <w:szCs w:val="20"/>
        </w:rPr>
        <w:t xml:space="preserve"> 2009. i 2010.g.</w:t>
      </w:r>
      <w:r w:rsidRPr="003719E3">
        <w:rPr>
          <w:rFonts w:cs="Courier New" w:hAnsi="Courier New" w:ascii="Courier New"/>
          <w:sz w:val="20"/>
          <w:szCs w:val="20"/>
        </w:rPr>
        <w:t xml:space="preserve"> nije sastavio niti predao MF RH</w:t>
      </w:r>
      <w:r w:rsidR="00E8718D">
        <w:rPr>
          <w:rFonts w:cs="Courier New" w:hAnsi="Courier New" w:ascii="Courier New"/>
          <w:sz w:val="20"/>
          <w:szCs w:val="20"/>
        </w:rPr>
        <w:t>,</w:t>
      </w:r>
      <w:r w:rsidR="006E04EF">
        <w:rPr>
          <w:rFonts w:cs="Courier New" w:hAnsi="Courier New" w:ascii="Courier New"/>
          <w:sz w:val="20"/>
          <w:szCs w:val="20"/>
        </w:rPr>
        <w:t xml:space="preserve"> PU Zagreb Bilance, Račun</w:t>
      </w:r>
      <w:r w:rsidRPr="003719E3">
        <w:rPr>
          <w:rFonts w:cs="Courier New" w:hAnsi="Courier New" w:ascii="Courier New"/>
          <w:sz w:val="20"/>
          <w:szCs w:val="20"/>
        </w:rPr>
        <w:t xml:space="preserve"> dobiti i gubitka, Prijavu poreza na dobit i Statističke izvještaje.</w:t>
      </w:r>
    </w:p>
    <w:p w:rsidRDefault="00EF066B" w:rsidP="00F33CB4" w:rsidR="00D900C3">
      <w:pPr>
        <w:pStyle w:val="Bezproreda"/>
        <w:jc w:val="both"/>
        <w:rPr>
          <w:rFonts w:cs="Courier New" w:hAnsi="Courier New" w:ascii="Courier New"/>
          <w:sz w:val="20"/>
          <w:szCs w:val="20"/>
        </w:rPr>
      </w:pPr>
      <w:r w:rsidRPr="003719E3">
        <w:rPr>
          <w:rFonts w:cs="Courier New" w:hAnsi="Courier New" w:ascii="Courier New"/>
          <w:sz w:val="20"/>
          <w:szCs w:val="20"/>
        </w:rPr>
        <w:t>Od dana osnivanja  do otvaranja stečaja bilo je zaposleno ukupno 432 radnika s vidnom fluktuacijom, koji su svi odjavljeni do dana otvara</w:t>
      </w:r>
      <w:r w:rsidR="00E8718D">
        <w:rPr>
          <w:rFonts w:cs="Courier New" w:hAnsi="Courier New" w:ascii="Courier New"/>
          <w:sz w:val="20"/>
          <w:szCs w:val="20"/>
        </w:rPr>
        <w:t>nja stečaja osim 1 radnice</w:t>
      </w:r>
      <w:r w:rsidR="00DC1F77">
        <w:rPr>
          <w:rFonts w:cs="Courier New" w:hAnsi="Courier New" w:ascii="Courier New"/>
          <w:sz w:val="20"/>
          <w:szCs w:val="20"/>
        </w:rPr>
        <w:t>,</w:t>
      </w:r>
      <w:r w:rsidR="00E8718D">
        <w:rPr>
          <w:rFonts w:cs="Courier New" w:hAnsi="Courier New" w:ascii="Courier New"/>
          <w:sz w:val="20"/>
          <w:szCs w:val="20"/>
        </w:rPr>
        <w:t xml:space="preserve"> kojoj</w:t>
      </w:r>
      <w:r w:rsidRPr="003719E3">
        <w:rPr>
          <w:rFonts w:cs="Courier New" w:hAnsi="Courier New" w:ascii="Courier New"/>
          <w:sz w:val="20"/>
          <w:szCs w:val="20"/>
        </w:rPr>
        <w:t xml:space="preserve"> je otkazan radni odnos zbog izvanrednih okolnosti-otvaranje stečaja. U </w:t>
      </w:r>
      <w:r w:rsidR="00E7113E" w:rsidRPr="003719E3">
        <w:rPr>
          <w:rFonts w:cs="Courier New" w:hAnsi="Courier New" w:ascii="Courier New"/>
          <w:sz w:val="20"/>
          <w:szCs w:val="20"/>
        </w:rPr>
        <w:t>tijeku stečaja zatečenoj radnici</w:t>
      </w:r>
      <w:r w:rsidRPr="003719E3">
        <w:rPr>
          <w:rFonts w:cs="Courier New" w:hAnsi="Courier New" w:ascii="Courier New"/>
          <w:sz w:val="20"/>
          <w:szCs w:val="20"/>
        </w:rPr>
        <w:t xml:space="preserve"> isplaćena</w:t>
      </w:r>
      <w:r w:rsidR="00E7113E" w:rsidRPr="003719E3">
        <w:rPr>
          <w:rFonts w:cs="Courier New" w:hAnsi="Courier New" w:ascii="Courier New"/>
          <w:sz w:val="20"/>
          <w:szCs w:val="20"/>
        </w:rPr>
        <w:t xml:space="preserve"> je</w:t>
      </w:r>
      <w:r w:rsidRPr="003719E3">
        <w:rPr>
          <w:rFonts w:cs="Courier New" w:hAnsi="Courier New" w:ascii="Courier New"/>
          <w:sz w:val="20"/>
          <w:szCs w:val="20"/>
        </w:rPr>
        <w:t xml:space="preserve"> minimalna plaća za razdoblje tri mjeseca prije otvaranja stečaja kao i za vrijeme radnog odnosa </w:t>
      </w:r>
      <w:r w:rsidR="00E7113E" w:rsidRPr="003719E3">
        <w:rPr>
          <w:rFonts w:cs="Courier New" w:hAnsi="Courier New" w:ascii="Courier New"/>
          <w:sz w:val="20"/>
          <w:szCs w:val="20"/>
        </w:rPr>
        <w:t>u stečaju do otkazivanja</w:t>
      </w:r>
      <w:r w:rsidR="00DF6F00">
        <w:rPr>
          <w:rFonts w:cs="Courier New" w:hAnsi="Courier New" w:ascii="Courier New"/>
          <w:sz w:val="20"/>
          <w:szCs w:val="20"/>
        </w:rPr>
        <w:t xml:space="preserve">  i prestanka</w:t>
      </w:r>
      <w:r w:rsidR="00E7113E" w:rsidRPr="003719E3">
        <w:rPr>
          <w:rFonts w:cs="Courier New" w:hAnsi="Courier New" w:ascii="Courier New"/>
          <w:sz w:val="20"/>
          <w:szCs w:val="20"/>
        </w:rPr>
        <w:t xml:space="preserve"> istog</w:t>
      </w:r>
      <w:r w:rsidRPr="003719E3">
        <w:rPr>
          <w:rFonts w:cs="Courier New" w:hAnsi="Courier New" w:ascii="Courier New"/>
          <w:sz w:val="20"/>
          <w:szCs w:val="20"/>
        </w:rPr>
        <w:t>.</w:t>
      </w:r>
      <w:r w:rsidR="00EF4E72" w:rsidRPr="003719E3">
        <w:rPr>
          <w:rFonts w:cs="Courier New" w:hAnsi="Courier New" w:ascii="Courier New"/>
          <w:sz w:val="20"/>
          <w:szCs w:val="20"/>
        </w:rPr>
        <w:t xml:space="preserve">  </w:t>
      </w:r>
    </w:p>
    <w:p w:rsidRDefault="00D900C3" w:rsidP="00F33CB4" w:rsidR="00D900C3">
      <w:pPr>
        <w:pStyle w:val="Bezproreda"/>
        <w:jc w:val="both"/>
        <w:rPr>
          <w:rFonts w:cs="Courier New" w:hAnsi="Courier New" w:ascii="Courier New"/>
          <w:sz w:val="20"/>
          <w:szCs w:val="20"/>
        </w:rPr>
      </w:pPr>
    </w:p>
    <w:p w:rsidRDefault="00D900C3" w:rsidP="00F33CB4" w:rsidR="00D900C3">
      <w:pPr>
        <w:pStyle w:val="Bezproreda"/>
        <w:jc w:val="both"/>
        <w:rPr>
          <w:rFonts w:cs="Courier New" w:hAnsi="Courier New" w:ascii="Courier New"/>
          <w:sz w:val="20"/>
          <w:szCs w:val="20"/>
        </w:rPr>
      </w:pPr>
      <w:r>
        <w:rPr>
          <w:rFonts w:cs="Courier New" w:hAnsi="Courier New" w:ascii="Courier New"/>
          <w:sz w:val="20"/>
          <w:szCs w:val="20"/>
        </w:rPr>
        <w:t>POKRETNINE</w:t>
      </w:r>
    </w:p>
    <w:p w:rsidRDefault="00EF4E72" w:rsidP="00A05913" w:rsidR="0084608A">
      <w:pPr>
        <w:pStyle w:val="Bezproreda"/>
        <w:numPr>
          <w:ilvl w:val="0"/>
          <w:numId w:val="7"/>
        </w:numPr>
        <w:jc w:val="both"/>
        <w:rPr>
          <w:rFonts w:cs="Courier New" w:hAnsi="Courier New" w:ascii="Courier New"/>
          <w:sz w:val="20"/>
          <w:szCs w:val="20"/>
        </w:rPr>
      </w:pPr>
      <w:r w:rsidRPr="003719E3">
        <w:rPr>
          <w:rFonts w:cs="Courier New" w:hAnsi="Courier New" w:ascii="Courier New"/>
          <w:sz w:val="20"/>
          <w:szCs w:val="20"/>
        </w:rPr>
        <w:t>Nakon otvaranja stečaja utvrđeno j</w:t>
      </w:r>
      <w:r w:rsidR="00DC1F77">
        <w:rPr>
          <w:rFonts w:cs="Courier New" w:hAnsi="Courier New" w:ascii="Courier New"/>
          <w:sz w:val="20"/>
          <w:szCs w:val="20"/>
        </w:rPr>
        <w:t xml:space="preserve">e prema Uvjerenju MUP RH PUZ </w:t>
      </w:r>
      <w:r w:rsidR="0084608A">
        <w:rPr>
          <w:rFonts w:cs="Courier New" w:hAnsi="Courier New" w:ascii="Courier New"/>
          <w:sz w:val="20"/>
          <w:szCs w:val="20"/>
        </w:rPr>
        <w:t>Zagreb</w:t>
      </w:r>
    </w:p>
    <w:p w:rsidRDefault="00DC1F77" w:rsidP="0084608A" w:rsidR="00E4441D">
      <w:pPr>
        <w:pStyle w:val="Bezproreda"/>
        <w:jc w:val="both"/>
        <w:rPr>
          <w:rFonts w:cs="Courier New" w:hAnsi="Courier New" w:ascii="Courier New"/>
          <w:sz w:val="20"/>
          <w:szCs w:val="20"/>
        </w:rPr>
      </w:pPr>
      <w:r>
        <w:rPr>
          <w:rFonts w:cs="Courier New" w:hAnsi="Courier New" w:ascii="Courier New"/>
          <w:sz w:val="20"/>
          <w:szCs w:val="20"/>
        </w:rPr>
        <w:t>da</w:t>
      </w:r>
      <w:r w:rsidR="00E4441D">
        <w:rPr>
          <w:rFonts w:cs="Courier New" w:hAnsi="Courier New" w:ascii="Courier New"/>
          <w:sz w:val="20"/>
          <w:szCs w:val="20"/>
        </w:rPr>
        <w:t xml:space="preserve"> </w:t>
      </w:r>
      <w:r w:rsidR="00A05913" w:rsidRPr="00E4441D">
        <w:rPr>
          <w:rFonts w:cs="Courier New" w:hAnsi="Courier New" w:ascii="Courier New"/>
          <w:sz w:val="20"/>
          <w:szCs w:val="20"/>
        </w:rPr>
        <w:t>d</w:t>
      </w:r>
      <w:r w:rsidR="00EF4E72" w:rsidRPr="00E4441D">
        <w:rPr>
          <w:rFonts w:cs="Courier New" w:hAnsi="Courier New" w:ascii="Courier New"/>
          <w:sz w:val="20"/>
          <w:szCs w:val="20"/>
        </w:rPr>
        <w:t>užnik</w:t>
      </w:r>
      <w:r w:rsidRPr="00E4441D">
        <w:rPr>
          <w:rFonts w:cs="Courier New" w:hAnsi="Courier New" w:ascii="Courier New"/>
          <w:sz w:val="20"/>
          <w:szCs w:val="20"/>
        </w:rPr>
        <w:t xml:space="preserve"> ima</w:t>
      </w:r>
      <w:r w:rsidR="00EF4E72" w:rsidRPr="00E4441D">
        <w:rPr>
          <w:rFonts w:cs="Courier New" w:hAnsi="Courier New" w:ascii="Courier New"/>
          <w:sz w:val="20"/>
          <w:szCs w:val="20"/>
        </w:rPr>
        <w:t xml:space="preserve"> evidentirano 26</w:t>
      </w:r>
      <w:r w:rsidR="00DF6F00" w:rsidRPr="00E4441D">
        <w:rPr>
          <w:rFonts w:cs="Courier New" w:hAnsi="Courier New" w:ascii="Courier New"/>
          <w:sz w:val="20"/>
          <w:szCs w:val="20"/>
        </w:rPr>
        <w:t xml:space="preserve"> </w:t>
      </w:r>
      <w:r w:rsidR="00EF4E72" w:rsidRPr="00E4441D">
        <w:rPr>
          <w:rFonts w:cs="Courier New" w:hAnsi="Courier New" w:ascii="Courier New"/>
          <w:sz w:val="20"/>
          <w:szCs w:val="20"/>
        </w:rPr>
        <w:t xml:space="preserve">kom pokretnina i to: </w:t>
      </w:r>
      <w:r w:rsidR="00E4441D">
        <w:rPr>
          <w:rFonts w:cs="Courier New" w:hAnsi="Courier New" w:ascii="Courier New"/>
          <w:sz w:val="20"/>
          <w:szCs w:val="20"/>
        </w:rPr>
        <w:t xml:space="preserve">  </w:t>
      </w:r>
    </w:p>
    <w:p w:rsidRDefault="00E4441D" w:rsidP="00E4441D" w:rsidR="00E4441D">
      <w:pPr>
        <w:pStyle w:val="Bezproreda"/>
        <w:ind w:left="480"/>
        <w:jc w:val="both"/>
        <w:rPr>
          <w:rFonts w:cs="Courier New" w:hAnsi="Courier New" w:ascii="Courier New"/>
          <w:sz w:val="20"/>
          <w:szCs w:val="20"/>
        </w:rPr>
      </w:pPr>
      <w:r>
        <w:rPr>
          <w:rFonts w:cs="Courier New" w:hAnsi="Courier New" w:ascii="Courier New"/>
          <w:sz w:val="20"/>
          <w:szCs w:val="20"/>
        </w:rPr>
        <w:t xml:space="preserve">                       Str. – 1 -</w:t>
      </w:r>
    </w:p>
    <w:p w:rsidRDefault="00E4441D" w:rsidP="00E4441D" w:rsidR="00E4441D">
      <w:pPr>
        <w:pStyle w:val="Bezproreda"/>
        <w:ind w:left="480"/>
        <w:jc w:val="both"/>
        <w:rPr>
          <w:rFonts w:cs="Courier New" w:hAnsi="Courier New" w:ascii="Courier New"/>
          <w:sz w:val="20"/>
          <w:szCs w:val="20"/>
        </w:rPr>
      </w:pPr>
    </w:p>
    <w:p w:rsidRDefault="00EF4E72" w:rsidP="00A05913" w:rsidR="00E4441D">
      <w:pPr>
        <w:pStyle w:val="Bezproreda"/>
        <w:numPr>
          <w:ilvl w:val="0"/>
          <w:numId w:val="7"/>
        </w:numPr>
        <w:jc w:val="both"/>
        <w:rPr>
          <w:rFonts w:cs="Courier New" w:hAnsi="Courier New" w:ascii="Courier New"/>
          <w:sz w:val="20"/>
          <w:szCs w:val="20"/>
        </w:rPr>
      </w:pPr>
      <w:r w:rsidRPr="00E4441D">
        <w:rPr>
          <w:rFonts w:cs="Courier New" w:hAnsi="Courier New" w:ascii="Courier New"/>
          <w:sz w:val="20"/>
          <w:szCs w:val="20"/>
        </w:rPr>
        <w:t>osobna vozila, teretna vozila, radn</w:t>
      </w:r>
      <w:r w:rsidR="00E4441D">
        <w:rPr>
          <w:rFonts w:cs="Courier New" w:hAnsi="Courier New" w:ascii="Courier New"/>
          <w:sz w:val="20"/>
          <w:szCs w:val="20"/>
        </w:rPr>
        <w:t>e strojeve, priključna vozila i</w:t>
      </w:r>
    </w:p>
    <w:p w:rsidRDefault="00EF4E72" w:rsidP="00E4441D" w:rsidR="00A05913" w:rsidRPr="00E4441D">
      <w:pPr>
        <w:pStyle w:val="Bezproreda"/>
        <w:jc w:val="both"/>
        <w:rPr>
          <w:rFonts w:cs="Courier New" w:hAnsi="Courier New" w:ascii="Courier New"/>
          <w:sz w:val="20"/>
          <w:szCs w:val="20"/>
        </w:rPr>
      </w:pPr>
      <w:r w:rsidRPr="00E4441D">
        <w:rPr>
          <w:rFonts w:cs="Courier New" w:hAnsi="Courier New" w:ascii="Courier New"/>
          <w:sz w:val="20"/>
          <w:szCs w:val="20"/>
        </w:rPr>
        <w:t>motorkotače.</w:t>
      </w:r>
      <w:r w:rsidR="00E4441D">
        <w:rPr>
          <w:rFonts w:cs="Courier New" w:hAnsi="Courier New" w:ascii="Courier New"/>
          <w:sz w:val="20"/>
          <w:szCs w:val="20"/>
        </w:rPr>
        <w:t xml:space="preserve">       </w:t>
      </w:r>
    </w:p>
    <w:p w:rsidRDefault="00EF4E72" w:rsidP="00F33CB4" w:rsidR="00D900C3">
      <w:pPr>
        <w:pStyle w:val="Bezproreda"/>
        <w:jc w:val="both"/>
        <w:rPr>
          <w:rFonts w:cs="Courier New" w:hAnsi="Courier New" w:ascii="Courier New"/>
          <w:sz w:val="20"/>
          <w:szCs w:val="20"/>
        </w:rPr>
      </w:pPr>
      <w:r w:rsidRPr="00DC1F77">
        <w:rPr>
          <w:rFonts w:cs="Courier New" w:hAnsi="Courier New" w:ascii="Courier New"/>
          <w:sz w:val="20"/>
          <w:szCs w:val="20"/>
        </w:rPr>
        <w:t xml:space="preserve">Nakon otvaranja stečaja pozvan </w:t>
      </w:r>
      <w:r w:rsidR="00E8718D" w:rsidRPr="00DC1F77">
        <w:rPr>
          <w:rFonts w:cs="Courier New" w:hAnsi="Courier New" w:ascii="Courier New"/>
          <w:sz w:val="20"/>
          <w:szCs w:val="20"/>
        </w:rPr>
        <w:t>je direktor</w:t>
      </w:r>
      <w:r w:rsidRPr="00DC1F77">
        <w:rPr>
          <w:rFonts w:cs="Courier New" w:hAnsi="Courier New" w:ascii="Courier New"/>
          <w:sz w:val="20"/>
          <w:szCs w:val="20"/>
        </w:rPr>
        <w:t xml:space="preserve"> da zapisnički preda motorna vozila. Isti se je oglušio i nije predao niti jedno vozilo</w:t>
      </w:r>
      <w:r w:rsidR="006072D9" w:rsidRPr="00DC1F77">
        <w:rPr>
          <w:rFonts w:cs="Courier New" w:hAnsi="Courier New" w:ascii="Courier New"/>
          <w:sz w:val="20"/>
          <w:szCs w:val="20"/>
        </w:rPr>
        <w:t xml:space="preserve"> kao niti</w:t>
      </w:r>
      <w:r w:rsidR="00D900C3">
        <w:rPr>
          <w:rFonts w:cs="Courier New" w:hAnsi="Courier New" w:ascii="Courier New"/>
          <w:sz w:val="20"/>
          <w:szCs w:val="20"/>
        </w:rPr>
        <w:t xml:space="preserve"> </w:t>
      </w:r>
      <w:r w:rsidR="006072D9" w:rsidRPr="00DC1F77">
        <w:rPr>
          <w:rFonts w:cs="Courier New" w:hAnsi="Courier New" w:ascii="Courier New"/>
          <w:sz w:val="20"/>
          <w:szCs w:val="20"/>
        </w:rPr>
        <w:t xml:space="preserve">knjižice vozila, prometne dozvole i registarske tablice. </w:t>
      </w:r>
    </w:p>
    <w:p w:rsidRDefault="006072D9" w:rsidP="00F33CB4" w:rsidR="006072D9">
      <w:pPr>
        <w:pStyle w:val="Bezproreda"/>
        <w:jc w:val="both"/>
        <w:rPr>
          <w:rFonts w:cs="Courier New" w:hAnsi="Courier New" w:ascii="Courier New"/>
          <w:sz w:val="20"/>
          <w:szCs w:val="20"/>
        </w:rPr>
      </w:pPr>
      <w:r w:rsidRPr="00DC1F77">
        <w:rPr>
          <w:rFonts w:cs="Courier New" w:hAnsi="Courier New" w:ascii="Courier New"/>
          <w:sz w:val="20"/>
          <w:szCs w:val="20"/>
        </w:rPr>
        <w:t>Što više</w:t>
      </w:r>
      <w:r w:rsidR="00EF4E72" w:rsidRPr="00DC1F77">
        <w:rPr>
          <w:rFonts w:cs="Courier New" w:hAnsi="Courier New" w:ascii="Courier New"/>
          <w:sz w:val="20"/>
          <w:szCs w:val="20"/>
        </w:rPr>
        <w:t xml:space="preserve"> u tijeku stečaja </w:t>
      </w:r>
      <w:r w:rsidR="00E8718D" w:rsidRPr="00DC1F77">
        <w:rPr>
          <w:rFonts w:cs="Courier New" w:hAnsi="Courier New" w:ascii="Courier New"/>
          <w:sz w:val="20"/>
          <w:szCs w:val="20"/>
        </w:rPr>
        <w:t>tj. 20.02.2011.</w:t>
      </w:r>
      <w:r w:rsidR="00DC1F77">
        <w:rPr>
          <w:rFonts w:cs="Courier New" w:hAnsi="Courier New" w:ascii="Courier New"/>
          <w:sz w:val="20"/>
          <w:szCs w:val="20"/>
        </w:rPr>
        <w:t xml:space="preserve"> </w:t>
      </w:r>
      <w:r w:rsidR="00EF4E72" w:rsidRPr="00DC1F77">
        <w:rPr>
          <w:rFonts w:cs="Courier New" w:hAnsi="Courier New" w:ascii="Courier New"/>
          <w:sz w:val="20"/>
          <w:szCs w:val="20"/>
        </w:rPr>
        <w:t xml:space="preserve">isti je </w:t>
      </w:r>
      <w:r w:rsidR="00EF4E72" w:rsidRPr="00485D03">
        <w:rPr>
          <w:rFonts w:cs="Courier New" w:hAnsi="Courier New" w:ascii="Courier New"/>
          <w:sz w:val="20"/>
          <w:szCs w:val="20"/>
        </w:rPr>
        <w:t>vozio</w:t>
      </w:r>
      <w:r w:rsidRPr="00485D03">
        <w:rPr>
          <w:rFonts w:cs="Courier New" w:hAnsi="Courier New" w:ascii="Courier New"/>
          <w:sz w:val="20"/>
          <w:szCs w:val="20"/>
        </w:rPr>
        <w:t xml:space="preserve"> Porsche CAYENNE 9PAAFI</w:t>
      </w:r>
      <w:r w:rsidR="00EB4242" w:rsidRPr="00485D03">
        <w:rPr>
          <w:rFonts w:cs="Courier New" w:hAnsi="Courier New" w:ascii="Courier New"/>
          <w:sz w:val="20"/>
          <w:szCs w:val="20"/>
        </w:rPr>
        <w:t>, reg.oznake ZG0004G</w:t>
      </w:r>
      <w:r w:rsidR="00EF4E72" w:rsidRPr="00485D03">
        <w:rPr>
          <w:rFonts w:cs="Courier New" w:hAnsi="Courier New" w:ascii="Courier New"/>
          <w:sz w:val="20"/>
          <w:szCs w:val="20"/>
        </w:rPr>
        <w:t>Z u Beograd, koji j</w:t>
      </w:r>
      <w:r w:rsidRPr="00485D03">
        <w:rPr>
          <w:rFonts w:cs="Courier New" w:hAnsi="Courier New" w:ascii="Courier New"/>
          <w:sz w:val="20"/>
          <w:szCs w:val="20"/>
        </w:rPr>
        <w:t xml:space="preserve">e tamo </w:t>
      </w:r>
      <w:r w:rsidR="00DC1F77">
        <w:rPr>
          <w:rFonts w:cs="Courier New" w:hAnsi="Courier New" w:ascii="Courier New"/>
          <w:sz w:val="20"/>
          <w:szCs w:val="20"/>
        </w:rPr>
        <w:t xml:space="preserve">navodno </w:t>
      </w:r>
      <w:r w:rsidRPr="00485D03">
        <w:rPr>
          <w:rFonts w:cs="Courier New" w:hAnsi="Courier New" w:ascii="Courier New"/>
          <w:sz w:val="20"/>
          <w:szCs w:val="20"/>
        </w:rPr>
        <w:t>ukraden a što je isti pra</w:t>
      </w:r>
      <w:r w:rsidR="00EF4E72" w:rsidRPr="00485D03">
        <w:rPr>
          <w:rFonts w:cs="Courier New" w:hAnsi="Courier New" w:ascii="Courier New"/>
          <w:sz w:val="20"/>
          <w:szCs w:val="20"/>
        </w:rPr>
        <w:t>vdao pribavljenom dokumentacijom</w:t>
      </w:r>
      <w:r w:rsidR="003719E3" w:rsidRPr="00485D03">
        <w:rPr>
          <w:rFonts w:cs="Courier New" w:hAnsi="Courier New" w:ascii="Courier New"/>
          <w:sz w:val="20"/>
          <w:szCs w:val="20"/>
        </w:rPr>
        <w:t>,</w:t>
      </w:r>
      <w:r w:rsidR="00EF4E72" w:rsidRPr="00485D03">
        <w:rPr>
          <w:rFonts w:cs="Courier New" w:hAnsi="Courier New" w:ascii="Courier New"/>
          <w:sz w:val="20"/>
          <w:szCs w:val="20"/>
        </w:rPr>
        <w:t xml:space="preserve"> </w:t>
      </w:r>
      <w:r w:rsidR="003719E3" w:rsidRPr="00485D03">
        <w:rPr>
          <w:rFonts w:cs="Courier New" w:hAnsi="Courier New" w:ascii="Courier New"/>
          <w:sz w:val="20"/>
          <w:szCs w:val="20"/>
        </w:rPr>
        <w:t>koju je izdalo RS MUP,</w:t>
      </w:r>
      <w:r w:rsidR="00EB4242" w:rsidRPr="00485D03">
        <w:rPr>
          <w:rFonts w:cs="Courier New" w:hAnsi="Courier New" w:ascii="Courier New"/>
          <w:sz w:val="20"/>
          <w:szCs w:val="20"/>
        </w:rPr>
        <w:t xml:space="preserve"> Policijska uprava za grad Be</w:t>
      </w:r>
      <w:r w:rsidR="00721FA8">
        <w:rPr>
          <w:rFonts w:cs="Courier New" w:hAnsi="Courier New" w:ascii="Courier New"/>
          <w:sz w:val="20"/>
          <w:szCs w:val="20"/>
        </w:rPr>
        <w:t>ograd, Policijska stanica Rakov</w:t>
      </w:r>
      <w:r w:rsidR="00EB4242" w:rsidRPr="00485D03">
        <w:rPr>
          <w:rFonts w:cs="Courier New" w:hAnsi="Courier New" w:ascii="Courier New"/>
          <w:sz w:val="20"/>
          <w:szCs w:val="20"/>
        </w:rPr>
        <w:t xml:space="preserve">ica </w:t>
      </w:r>
      <w:r w:rsidR="00E8718D" w:rsidRPr="00485D03">
        <w:rPr>
          <w:rFonts w:cs="Courier New" w:hAnsi="Courier New" w:ascii="Courier New"/>
          <w:sz w:val="20"/>
          <w:szCs w:val="20"/>
        </w:rPr>
        <w:t xml:space="preserve"> zbog navodne krađe</w:t>
      </w:r>
      <w:r w:rsidR="00EF4E72" w:rsidRPr="00485D03">
        <w:rPr>
          <w:rFonts w:cs="Courier New" w:hAnsi="Courier New" w:ascii="Courier New"/>
          <w:sz w:val="20"/>
          <w:szCs w:val="20"/>
        </w:rPr>
        <w:t xml:space="preserve">. </w:t>
      </w:r>
      <w:r w:rsidR="00E8718D" w:rsidRPr="00485D03">
        <w:rPr>
          <w:rFonts w:cs="Courier New" w:hAnsi="Courier New" w:ascii="Courier New"/>
          <w:sz w:val="20"/>
          <w:szCs w:val="20"/>
        </w:rPr>
        <w:t>Dana 07.07.2011.g. podnesen je  zahtjev za p</w:t>
      </w:r>
      <w:r w:rsidR="00DC1F77">
        <w:rPr>
          <w:rFonts w:cs="Courier New" w:hAnsi="Courier New" w:ascii="Courier New"/>
          <w:sz w:val="20"/>
          <w:szCs w:val="20"/>
        </w:rPr>
        <w:t>rovođenje potrage nadležnoj PP</w:t>
      </w:r>
      <w:r w:rsidR="007A6D34">
        <w:rPr>
          <w:rFonts w:cs="Courier New" w:hAnsi="Courier New" w:ascii="Courier New"/>
          <w:sz w:val="20"/>
          <w:szCs w:val="20"/>
        </w:rPr>
        <w:t xml:space="preserve"> u Zagrebu,</w:t>
      </w:r>
      <w:r w:rsidR="00DC1F77">
        <w:rPr>
          <w:rFonts w:cs="Courier New" w:hAnsi="Courier New" w:ascii="Courier New"/>
          <w:sz w:val="20"/>
          <w:szCs w:val="20"/>
        </w:rPr>
        <w:t xml:space="preserve"> ali d</w:t>
      </w:r>
      <w:r w:rsidR="00E8718D" w:rsidRPr="00485D03">
        <w:rPr>
          <w:rFonts w:cs="Courier New" w:hAnsi="Courier New" w:ascii="Courier New"/>
          <w:sz w:val="20"/>
          <w:szCs w:val="20"/>
        </w:rPr>
        <w:t xml:space="preserve">o dana izrade Izvješća nema povratne informacije o rezultatima </w:t>
      </w:r>
      <w:r w:rsidR="002A6017">
        <w:rPr>
          <w:rFonts w:cs="Courier New" w:hAnsi="Courier New" w:ascii="Courier New"/>
          <w:sz w:val="20"/>
          <w:szCs w:val="20"/>
        </w:rPr>
        <w:t>provedene</w:t>
      </w:r>
      <w:r w:rsidR="00DF6F00">
        <w:rPr>
          <w:rFonts w:cs="Courier New" w:hAnsi="Courier New" w:ascii="Courier New"/>
          <w:sz w:val="20"/>
          <w:szCs w:val="20"/>
        </w:rPr>
        <w:t xml:space="preserve"> </w:t>
      </w:r>
      <w:r w:rsidR="00E8718D" w:rsidRPr="00485D03">
        <w:rPr>
          <w:rFonts w:cs="Courier New" w:hAnsi="Courier New" w:ascii="Courier New"/>
          <w:sz w:val="20"/>
          <w:szCs w:val="20"/>
        </w:rPr>
        <w:t>potrage.</w:t>
      </w:r>
    </w:p>
    <w:p w:rsidRDefault="00D016F0" w:rsidP="00F33CB4" w:rsidR="00D016F0" w:rsidRPr="00485D03">
      <w:pPr>
        <w:pStyle w:val="Bezproreda"/>
        <w:jc w:val="both"/>
        <w:rPr>
          <w:rFonts w:cs="Courier New" w:hAnsi="Courier New" w:ascii="Courier New"/>
          <w:sz w:val="20"/>
          <w:szCs w:val="20"/>
        </w:rPr>
      </w:pPr>
      <w:r>
        <w:rPr>
          <w:rFonts w:cs="Courier New" w:hAnsi="Courier New" w:ascii="Courier New"/>
          <w:sz w:val="20"/>
          <w:szCs w:val="20"/>
        </w:rPr>
        <w:t>Dana 20.11.2014.g. stečajni sudac također je zatražio provođenje potrage za vozilima i</w:t>
      </w:r>
      <w:r w:rsidR="0001240C">
        <w:rPr>
          <w:rFonts w:cs="Courier New" w:hAnsi="Courier New" w:ascii="Courier New"/>
          <w:sz w:val="20"/>
          <w:szCs w:val="20"/>
        </w:rPr>
        <w:t xml:space="preserve"> </w:t>
      </w:r>
      <w:r>
        <w:rPr>
          <w:rFonts w:cs="Courier New" w:hAnsi="Courier New" w:ascii="Courier New"/>
          <w:sz w:val="20"/>
          <w:szCs w:val="20"/>
        </w:rPr>
        <w:t>dokumentima.</w:t>
      </w:r>
    </w:p>
    <w:p w:rsidRDefault="006072D9" w:rsidP="00F33CB4" w:rsidR="00B95095">
      <w:pPr>
        <w:pStyle w:val="Bezproreda"/>
        <w:jc w:val="both"/>
        <w:rPr>
          <w:rFonts w:cs="Courier New" w:hAnsi="Courier New" w:ascii="Courier New"/>
          <w:sz w:val="20"/>
          <w:szCs w:val="20"/>
        </w:rPr>
      </w:pPr>
      <w:r w:rsidRPr="00485D03">
        <w:rPr>
          <w:rFonts w:cs="Courier New" w:hAnsi="Courier New" w:ascii="Courier New"/>
          <w:sz w:val="20"/>
          <w:szCs w:val="20"/>
        </w:rPr>
        <w:t xml:space="preserve">Dana </w:t>
      </w:r>
      <w:r w:rsidR="00485D03" w:rsidRPr="00485D03">
        <w:rPr>
          <w:rFonts w:cs="Courier New" w:hAnsi="Courier New" w:ascii="Courier New"/>
          <w:sz w:val="20"/>
          <w:szCs w:val="20"/>
        </w:rPr>
        <w:t>22.10.2011.g. MUP RH, PUZ, Odjel org</w:t>
      </w:r>
      <w:r w:rsidR="00C41ACC">
        <w:rPr>
          <w:rFonts w:cs="Courier New" w:hAnsi="Courier New" w:ascii="Courier New"/>
          <w:sz w:val="20"/>
          <w:szCs w:val="20"/>
        </w:rPr>
        <w:t>aniziranog kriminaliteta presreo je i oduze</w:t>
      </w:r>
      <w:r w:rsidR="00485D03" w:rsidRPr="00485D03">
        <w:rPr>
          <w:rFonts w:cs="Courier New" w:hAnsi="Courier New" w:ascii="Courier New"/>
          <w:sz w:val="20"/>
          <w:szCs w:val="20"/>
        </w:rPr>
        <w:t xml:space="preserve">o u prometu radni </w:t>
      </w:r>
      <w:r w:rsidR="003719E3" w:rsidRPr="00485D03">
        <w:rPr>
          <w:rFonts w:cs="Courier New" w:hAnsi="Courier New" w:ascii="Courier New"/>
          <w:sz w:val="20"/>
          <w:szCs w:val="20"/>
        </w:rPr>
        <w:t>stroj</w:t>
      </w:r>
      <w:r w:rsidR="00485D03" w:rsidRPr="00485D03">
        <w:rPr>
          <w:rFonts w:cs="Courier New" w:hAnsi="Courier New" w:ascii="Courier New"/>
          <w:sz w:val="20"/>
          <w:szCs w:val="20"/>
        </w:rPr>
        <w:t xml:space="preserve"> </w:t>
      </w:r>
      <w:r w:rsidR="0001240C">
        <w:rPr>
          <w:rFonts w:cs="Courier New" w:hAnsi="Courier New" w:ascii="Courier New"/>
          <w:sz w:val="20"/>
          <w:szCs w:val="20"/>
        </w:rPr>
        <w:t xml:space="preserve">marke „JCB 4CX“, žute boje, godina </w:t>
      </w:r>
      <w:r w:rsidR="00485D03" w:rsidRPr="00485D03">
        <w:rPr>
          <w:rFonts w:cs="Courier New" w:hAnsi="Courier New" w:ascii="Courier New"/>
          <w:sz w:val="20"/>
          <w:szCs w:val="20"/>
        </w:rPr>
        <w:t>proizvodnje 2003. reg.ozn</w:t>
      </w:r>
      <w:r w:rsidR="0001240C">
        <w:rPr>
          <w:rFonts w:cs="Courier New" w:hAnsi="Courier New" w:ascii="Courier New"/>
          <w:sz w:val="20"/>
          <w:szCs w:val="20"/>
        </w:rPr>
        <w:t xml:space="preserve">aka ZG-3972-AM, vlasništvo stečajnog </w:t>
      </w:r>
      <w:r w:rsidR="00485D03" w:rsidRPr="00485D03">
        <w:rPr>
          <w:rFonts w:cs="Courier New" w:hAnsi="Courier New" w:ascii="Courier New"/>
          <w:sz w:val="20"/>
          <w:szCs w:val="20"/>
        </w:rPr>
        <w:t>dužnika i dana 22.10.2011.g isti predao steč.upravitelju</w:t>
      </w:r>
      <w:r w:rsidR="00C41ACC">
        <w:rPr>
          <w:rFonts w:cs="Courier New" w:hAnsi="Courier New" w:ascii="Courier New"/>
          <w:sz w:val="20"/>
          <w:szCs w:val="20"/>
        </w:rPr>
        <w:t>,</w:t>
      </w:r>
      <w:r w:rsidR="00485D03" w:rsidRPr="00485D03">
        <w:rPr>
          <w:rFonts w:cs="Courier New" w:hAnsi="Courier New" w:ascii="Courier New"/>
          <w:sz w:val="20"/>
          <w:szCs w:val="20"/>
        </w:rPr>
        <w:t xml:space="preserve"> ali bez dokumentacije i reg</w:t>
      </w:r>
      <w:r w:rsidR="007A6D34">
        <w:rPr>
          <w:rFonts w:cs="Courier New" w:hAnsi="Courier New" w:ascii="Courier New"/>
          <w:sz w:val="20"/>
          <w:szCs w:val="20"/>
        </w:rPr>
        <w:t xml:space="preserve">istarskih </w:t>
      </w:r>
      <w:r w:rsidR="00485D03" w:rsidRPr="00485D03">
        <w:rPr>
          <w:rFonts w:cs="Courier New" w:hAnsi="Courier New" w:ascii="Courier New"/>
          <w:sz w:val="20"/>
          <w:szCs w:val="20"/>
        </w:rPr>
        <w:t>tablica.</w:t>
      </w:r>
      <w:r w:rsidR="00EF4E72" w:rsidRPr="00485D03">
        <w:rPr>
          <w:rFonts w:cs="Courier New" w:hAnsi="Courier New" w:ascii="Courier New"/>
          <w:sz w:val="20"/>
          <w:szCs w:val="20"/>
        </w:rPr>
        <w:t xml:space="preserve"> </w:t>
      </w:r>
      <w:r w:rsidR="00A05913">
        <w:rPr>
          <w:rFonts w:cs="Courier New" w:hAnsi="Courier New" w:ascii="Courier New"/>
          <w:sz w:val="20"/>
          <w:szCs w:val="20"/>
        </w:rPr>
        <w:t>Radni stroj</w:t>
      </w:r>
      <w:r w:rsidR="00721FA8">
        <w:rPr>
          <w:rFonts w:cs="Courier New" w:hAnsi="Courier New" w:ascii="Courier New"/>
          <w:sz w:val="20"/>
          <w:szCs w:val="20"/>
        </w:rPr>
        <w:t xml:space="preserve"> je predan na čuvanje i parkir</w:t>
      </w:r>
      <w:r w:rsidR="00A05913">
        <w:rPr>
          <w:rFonts w:cs="Courier New" w:hAnsi="Courier New" w:ascii="Courier New"/>
          <w:sz w:val="20"/>
          <w:szCs w:val="20"/>
        </w:rPr>
        <w:t>anje u ograđeni i čuvani prostor</w:t>
      </w:r>
      <w:r w:rsidR="007A6D34">
        <w:rPr>
          <w:rFonts w:cs="Courier New" w:hAnsi="Courier New" w:ascii="Courier New"/>
          <w:sz w:val="20"/>
          <w:szCs w:val="20"/>
        </w:rPr>
        <w:t>,</w:t>
      </w:r>
      <w:r w:rsidR="00721FA8">
        <w:rPr>
          <w:rFonts w:cs="Courier New" w:hAnsi="Courier New" w:ascii="Courier New"/>
          <w:sz w:val="20"/>
          <w:szCs w:val="20"/>
        </w:rPr>
        <w:t xml:space="preserve"> koji se je morao </w:t>
      </w:r>
      <w:r w:rsidR="00C41ACC">
        <w:rPr>
          <w:rFonts w:cs="Courier New" w:hAnsi="Courier New" w:ascii="Courier New"/>
          <w:sz w:val="20"/>
          <w:szCs w:val="20"/>
        </w:rPr>
        <w:t xml:space="preserve">mjesečno </w:t>
      </w:r>
      <w:r w:rsidR="00721FA8">
        <w:rPr>
          <w:rFonts w:cs="Courier New" w:hAnsi="Courier New" w:ascii="Courier New"/>
          <w:sz w:val="20"/>
          <w:szCs w:val="20"/>
        </w:rPr>
        <w:t>plaćati.Za dokumentaciju i reg.tablice stroja podnesen je zahtjev</w:t>
      </w:r>
      <w:r w:rsidR="00A05913">
        <w:rPr>
          <w:rFonts w:cs="Courier New" w:hAnsi="Courier New" w:ascii="Courier New"/>
          <w:sz w:val="20"/>
          <w:szCs w:val="20"/>
        </w:rPr>
        <w:t xml:space="preserve"> za provođenje potrage ovlaštenoj</w:t>
      </w:r>
      <w:r w:rsidR="00721FA8">
        <w:rPr>
          <w:rFonts w:cs="Courier New" w:hAnsi="Courier New" w:ascii="Courier New"/>
          <w:sz w:val="20"/>
          <w:szCs w:val="20"/>
        </w:rPr>
        <w:t xml:space="preserve"> PP Zagreb.</w:t>
      </w:r>
      <w:r w:rsidR="00C41ACC">
        <w:rPr>
          <w:rFonts w:cs="Courier New" w:hAnsi="Courier New" w:ascii="Courier New"/>
          <w:sz w:val="20"/>
          <w:szCs w:val="20"/>
        </w:rPr>
        <w:t xml:space="preserve"> </w:t>
      </w:r>
      <w:r w:rsidR="00DF6F00">
        <w:rPr>
          <w:rFonts w:cs="Courier New" w:hAnsi="Courier New" w:ascii="Courier New"/>
          <w:sz w:val="20"/>
          <w:szCs w:val="20"/>
        </w:rPr>
        <w:t>Međutim, P</w:t>
      </w:r>
      <w:r w:rsidR="00721FA8">
        <w:rPr>
          <w:rFonts w:cs="Courier New" w:hAnsi="Courier New" w:ascii="Courier New"/>
          <w:sz w:val="20"/>
          <w:szCs w:val="20"/>
        </w:rPr>
        <w:t>otvrda</w:t>
      </w:r>
      <w:r w:rsidR="00C41ACC">
        <w:rPr>
          <w:rFonts w:cs="Courier New" w:hAnsi="Courier New" w:ascii="Courier New"/>
          <w:sz w:val="20"/>
          <w:szCs w:val="20"/>
        </w:rPr>
        <w:t xml:space="preserve"> da nije pronađen</w:t>
      </w:r>
      <w:r w:rsidR="00B95095">
        <w:rPr>
          <w:rFonts w:cs="Courier New" w:hAnsi="Courier New" w:ascii="Courier New"/>
          <w:sz w:val="20"/>
          <w:szCs w:val="20"/>
        </w:rPr>
        <w:t>a knjižica vozila, prometna dozvola i pripadajuće registarske tabli</w:t>
      </w:r>
      <w:r w:rsidR="00BE6F97">
        <w:rPr>
          <w:rFonts w:cs="Courier New" w:hAnsi="Courier New" w:ascii="Courier New"/>
          <w:sz w:val="20"/>
          <w:szCs w:val="20"/>
        </w:rPr>
        <w:t xml:space="preserve">ce </w:t>
      </w:r>
      <w:r w:rsidR="00B95095">
        <w:rPr>
          <w:rFonts w:cs="Courier New" w:hAnsi="Courier New" w:ascii="Courier New"/>
          <w:sz w:val="20"/>
          <w:szCs w:val="20"/>
        </w:rPr>
        <w:t>ispostavljena je</w:t>
      </w:r>
      <w:r w:rsidR="007A6D34">
        <w:rPr>
          <w:rFonts w:cs="Courier New" w:hAnsi="Courier New" w:ascii="Courier New"/>
          <w:sz w:val="20"/>
          <w:szCs w:val="20"/>
        </w:rPr>
        <w:t xml:space="preserve"> tek 19.07.</w:t>
      </w:r>
      <w:r w:rsidR="00B95095">
        <w:rPr>
          <w:rFonts w:cs="Courier New" w:hAnsi="Courier New" w:ascii="Courier New"/>
          <w:sz w:val="20"/>
          <w:szCs w:val="20"/>
        </w:rPr>
        <w:t>2016.g.</w:t>
      </w:r>
    </w:p>
    <w:p w:rsidRDefault="007A6D34" w:rsidP="00F33CB4" w:rsidR="001C0CD9">
      <w:pPr>
        <w:pStyle w:val="Bezproreda"/>
        <w:jc w:val="both"/>
        <w:rPr>
          <w:rFonts w:cs="Courier New" w:hAnsi="Courier New" w:ascii="Courier New"/>
          <w:sz w:val="20"/>
          <w:szCs w:val="20"/>
        </w:rPr>
      </w:pPr>
      <w:r>
        <w:rPr>
          <w:rFonts w:cs="Courier New" w:hAnsi="Courier New" w:ascii="Courier New"/>
          <w:sz w:val="20"/>
          <w:szCs w:val="20"/>
        </w:rPr>
        <w:t>Po prijemu iste započet je</w:t>
      </w:r>
      <w:r w:rsidR="00B95095">
        <w:rPr>
          <w:rFonts w:cs="Courier New" w:hAnsi="Courier New" w:ascii="Courier New"/>
          <w:sz w:val="20"/>
          <w:szCs w:val="20"/>
        </w:rPr>
        <w:t xml:space="preserve"> postupak prodaje</w:t>
      </w:r>
      <w:r>
        <w:rPr>
          <w:rFonts w:cs="Courier New" w:hAnsi="Courier New" w:ascii="Courier New"/>
          <w:sz w:val="20"/>
          <w:szCs w:val="20"/>
        </w:rPr>
        <w:t>,</w:t>
      </w:r>
      <w:r w:rsidR="00B95095">
        <w:rPr>
          <w:rFonts w:cs="Courier New" w:hAnsi="Courier New" w:ascii="Courier New"/>
          <w:sz w:val="20"/>
          <w:szCs w:val="20"/>
        </w:rPr>
        <w:t xml:space="preserve"> iako je bilo i ranije zainteresiranih kupaca.</w:t>
      </w:r>
      <w:r>
        <w:rPr>
          <w:rFonts w:cs="Courier New" w:hAnsi="Courier New" w:ascii="Courier New"/>
          <w:sz w:val="20"/>
          <w:szCs w:val="20"/>
        </w:rPr>
        <w:t xml:space="preserve"> </w:t>
      </w:r>
      <w:r w:rsidR="00B95095">
        <w:rPr>
          <w:rFonts w:cs="Courier New" w:hAnsi="Courier New" w:ascii="Courier New"/>
          <w:sz w:val="20"/>
          <w:szCs w:val="20"/>
        </w:rPr>
        <w:t>Na objavljeni oglas o prodaji</w:t>
      </w:r>
      <w:r w:rsidR="00DF6F00">
        <w:rPr>
          <w:rFonts w:cs="Courier New" w:hAnsi="Courier New" w:ascii="Courier New"/>
          <w:sz w:val="20"/>
          <w:szCs w:val="20"/>
        </w:rPr>
        <w:t xml:space="preserve"> stroja</w:t>
      </w:r>
      <w:r w:rsidR="00B95095">
        <w:rPr>
          <w:rFonts w:cs="Courier New" w:hAnsi="Courier New" w:ascii="Courier New"/>
          <w:sz w:val="20"/>
          <w:szCs w:val="20"/>
        </w:rPr>
        <w:t xml:space="preserve"> primljeno je </w:t>
      </w:r>
      <w:r w:rsidR="001C0CD9">
        <w:rPr>
          <w:rFonts w:cs="Courier New" w:hAnsi="Courier New" w:ascii="Courier New"/>
          <w:sz w:val="20"/>
          <w:szCs w:val="20"/>
        </w:rPr>
        <w:t>10 ponuda a prihvaćena je</w:t>
      </w:r>
      <w:r>
        <w:rPr>
          <w:rFonts w:cs="Courier New" w:hAnsi="Courier New" w:ascii="Courier New"/>
          <w:sz w:val="20"/>
          <w:szCs w:val="20"/>
        </w:rPr>
        <w:t xml:space="preserve"> kao valjana</w:t>
      </w:r>
      <w:r w:rsidR="001C0CD9">
        <w:rPr>
          <w:rFonts w:cs="Courier New" w:hAnsi="Courier New" w:ascii="Courier New"/>
          <w:sz w:val="20"/>
          <w:szCs w:val="20"/>
        </w:rPr>
        <w:t xml:space="preserve"> prva najveća </w:t>
      </w:r>
      <w:r>
        <w:rPr>
          <w:rFonts w:cs="Courier New" w:hAnsi="Courier New" w:ascii="Courier New"/>
          <w:sz w:val="20"/>
          <w:szCs w:val="20"/>
        </w:rPr>
        <w:t>ponuđena kupovnina kupca</w:t>
      </w:r>
      <w:r w:rsidR="00DF6F00">
        <w:rPr>
          <w:rFonts w:cs="Courier New" w:hAnsi="Courier New" w:ascii="Courier New"/>
          <w:sz w:val="20"/>
          <w:szCs w:val="20"/>
        </w:rPr>
        <w:t>,</w:t>
      </w:r>
      <w:r>
        <w:rPr>
          <w:rFonts w:cs="Courier New" w:hAnsi="Courier New" w:ascii="Courier New"/>
          <w:sz w:val="20"/>
          <w:szCs w:val="20"/>
        </w:rPr>
        <w:t xml:space="preserve"> koji je prihvatio isplatu i plaćanje</w:t>
      </w:r>
      <w:r w:rsidR="001C0CD9">
        <w:rPr>
          <w:rFonts w:cs="Courier New" w:hAnsi="Courier New" w:ascii="Courier New"/>
          <w:sz w:val="20"/>
          <w:szCs w:val="20"/>
        </w:rPr>
        <w:t xml:space="preserve"> po uvjetima iz oglasa. Nakon pribave Uvjerenja</w:t>
      </w:r>
      <w:r>
        <w:rPr>
          <w:rFonts w:cs="Courier New" w:hAnsi="Courier New" w:ascii="Courier New"/>
          <w:sz w:val="20"/>
          <w:szCs w:val="20"/>
        </w:rPr>
        <w:t>,</w:t>
      </w:r>
      <w:r w:rsidR="001C0CD9">
        <w:rPr>
          <w:rFonts w:cs="Courier New" w:hAnsi="Courier New" w:ascii="Courier New"/>
          <w:sz w:val="20"/>
          <w:szCs w:val="20"/>
        </w:rPr>
        <w:t xml:space="preserve"> koje zamjenjuje prometnu dozvolu i knjižicu vozila </w:t>
      </w:r>
      <w:r w:rsidR="006C1B7E">
        <w:rPr>
          <w:rFonts w:cs="Courier New" w:hAnsi="Courier New" w:ascii="Courier New"/>
          <w:sz w:val="20"/>
          <w:szCs w:val="20"/>
        </w:rPr>
        <w:t xml:space="preserve">od dana 24.02.2017.g. </w:t>
      </w:r>
      <w:r w:rsidR="00E4441D">
        <w:rPr>
          <w:rFonts w:cs="Courier New" w:hAnsi="Courier New" w:ascii="Courier New"/>
          <w:sz w:val="20"/>
          <w:szCs w:val="20"/>
        </w:rPr>
        <w:t>isti je predan</w:t>
      </w:r>
      <w:r w:rsidR="001C0CD9">
        <w:rPr>
          <w:rFonts w:cs="Courier New" w:hAnsi="Courier New" w:ascii="Courier New"/>
          <w:sz w:val="20"/>
          <w:szCs w:val="20"/>
        </w:rPr>
        <w:t xml:space="preserve"> kupcu.</w:t>
      </w:r>
      <w:r w:rsidR="006C1B7E">
        <w:rPr>
          <w:rFonts w:cs="Courier New" w:hAnsi="Courier New" w:ascii="Courier New"/>
          <w:sz w:val="20"/>
          <w:szCs w:val="20"/>
        </w:rPr>
        <w:t xml:space="preserve"> Radni stroj prodan je za</w:t>
      </w:r>
      <w:r>
        <w:rPr>
          <w:rFonts w:cs="Courier New" w:hAnsi="Courier New" w:ascii="Courier New"/>
          <w:sz w:val="20"/>
          <w:szCs w:val="20"/>
        </w:rPr>
        <w:t xml:space="preserve"> iznos od 127.00,00kn bez PDV-a.</w:t>
      </w:r>
    </w:p>
    <w:p w:rsidRDefault="001C0CD9" w:rsidP="00F33CB4" w:rsidR="001C0CD9">
      <w:pPr>
        <w:pStyle w:val="Bezproreda"/>
        <w:jc w:val="both"/>
        <w:rPr>
          <w:rFonts w:cs="Courier New" w:hAnsi="Courier New" w:ascii="Courier New"/>
          <w:sz w:val="20"/>
          <w:szCs w:val="20"/>
        </w:rPr>
      </w:pPr>
      <w:r>
        <w:rPr>
          <w:rFonts w:cs="Courier New" w:hAnsi="Courier New" w:ascii="Courier New"/>
          <w:sz w:val="20"/>
          <w:szCs w:val="20"/>
        </w:rPr>
        <w:t>Nastali troškovi za čuvanje i parkiranje radnog stroja</w:t>
      </w:r>
      <w:r w:rsidR="006C1B7E">
        <w:rPr>
          <w:rFonts w:cs="Courier New" w:hAnsi="Courier New" w:ascii="Courier New"/>
          <w:sz w:val="20"/>
          <w:szCs w:val="20"/>
        </w:rPr>
        <w:t xml:space="preserve"> u razdoblju od 22.10.2011. do </w:t>
      </w:r>
      <w:r>
        <w:rPr>
          <w:rFonts w:cs="Courier New" w:hAnsi="Courier New" w:ascii="Courier New"/>
          <w:sz w:val="20"/>
          <w:szCs w:val="20"/>
        </w:rPr>
        <w:t xml:space="preserve"> </w:t>
      </w:r>
      <w:r w:rsidR="00C060FB">
        <w:rPr>
          <w:rFonts w:cs="Courier New" w:hAnsi="Courier New" w:ascii="Courier New"/>
          <w:sz w:val="20"/>
          <w:szCs w:val="20"/>
        </w:rPr>
        <w:t xml:space="preserve">01.03.2017.g. </w:t>
      </w:r>
      <w:r>
        <w:rPr>
          <w:rFonts w:cs="Courier New" w:hAnsi="Courier New" w:ascii="Courier New"/>
          <w:sz w:val="20"/>
          <w:szCs w:val="20"/>
        </w:rPr>
        <w:t>plaćani su po mjesečno ispostavljenim računima</w:t>
      </w:r>
      <w:r w:rsidR="007A6D34">
        <w:rPr>
          <w:rFonts w:cs="Courier New" w:hAnsi="Courier New" w:ascii="Courier New"/>
          <w:sz w:val="20"/>
          <w:szCs w:val="20"/>
        </w:rPr>
        <w:t xml:space="preserve"> dobavljača-pružatelja usluga čuvanja</w:t>
      </w:r>
      <w:r w:rsidR="00BE6F97">
        <w:rPr>
          <w:rFonts w:cs="Courier New" w:hAnsi="Courier New" w:ascii="Courier New"/>
          <w:sz w:val="20"/>
          <w:szCs w:val="20"/>
        </w:rPr>
        <w:t xml:space="preserve"> u ukupnom iznosu od 59.339,95kn</w:t>
      </w:r>
      <w:r>
        <w:rPr>
          <w:rFonts w:cs="Courier New" w:hAnsi="Courier New" w:ascii="Courier New"/>
          <w:sz w:val="20"/>
          <w:szCs w:val="20"/>
        </w:rPr>
        <w:t>.</w:t>
      </w:r>
      <w:r w:rsidR="00BE6F97">
        <w:rPr>
          <w:rFonts w:cs="Courier New" w:hAnsi="Courier New" w:ascii="Courier New"/>
          <w:sz w:val="20"/>
          <w:szCs w:val="20"/>
        </w:rPr>
        <w:t xml:space="preserve"> U navedenom iznosu sadržani su i troškovi čuvanja i </w:t>
      </w:r>
      <w:r w:rsidR="0084608A">
        <w:rPr>
          <w:rFonts w:cs="Courier New" w:hAnsi="Courier New" w:ascii="Courier New"/>
          <w:sz w:val="20"/>
          <w:szCs w:val="20"/>
        </w:rPr>
        <w:t>parkiranje osobnog auta BMW 525, šlepanje, pregled u ovlaštenom servisu i dr.</w:t>
      </w:r>
      <w:r w:rsidR="00BE6F97">
        <w:rPr>
          <w:rFonts w:cs="Courier New" w:hAnsi="Courier New" w:ascii="Courier New"/>
          <w:sz w:val="20"/>
          <w:szCs w:val="20"/>
        </w:rPr>
        <w:t xml:space="preserve">  </w:t>
      </w:r>
    </w:p>
    <w:p w:rsidRDefault="001C0CD9" w:rsidP="001C0CD9" w:rsidR="0001240C">
      <w:pPr>
        <w:pStyle w:val="Bezproreda"/>
        <w:numPr>
          <w:ilvl w:val="0"/>
          <w:numId w:val="6"/>
        </w:numPr>
        <w:jc w:val="both"/>
        <w:rPr>
          <w:rFonts w:cs="Courier New" w:hAnsi="Courier New" w:ascii="Courier New"/>
          <w:sz w:val="20"/>
          <w:szCs w:val="20"/>
        </w:rPr>
      </w:pPr>
      <w:r>
        <w:rPr>
          <w:rFonts w:cs="Courier New" w:hAnsi="Courier New" w:ascii="Courier New"/>
          <w:sz w:val="20"/>
          <w:szCs w:val="20"/>
        </w:rPr>
        <w:t xml:space="preserve">Vanjski suradnik </w:t>
      </w:r>
      <w:r w:rsidR="0001240C">
        <w:rPr>
          <w:rFonts w:cs="Courier New" w:hAnsi="Courier New" w:ascii="Courier New"/>
          <w:sz w:val="20"/>
          <w:szCs w:val="20"/>
        </w:rPr>
        <w:t xml:space="preserve">stečajnog </w:t>
      </w:r>
      <w:r>
        <w:rPr>
          <w:rFonts w:cs="Courier New" w:hAnsi="Courier New" w:ascii="Courier New"/>
          <w:sz w:val="20"/>
          <w:szCs w:val="20"/>
        </w:rPr>
        <w:t>dužnika</w:t>
      </w:r>
      <w:r w:rsidR="00A05913">
        <w:rPr>
          <w:rFonts w:cs="Courier New" w:hAnsi="Courier New" w:ascii="Courier New"/>
          <w:sz w:val="20"/>
          <w:szCs w:val="20"/>
        </w:rPr>
        <w:t>,</w:t>
      </w:r>
      <w:r>
        <w:rPr>
          <w:rFonts w:cs="Courier New" w:hAnsi="Courier New" w:ascii="Courier New"/>
          <w:sz w:val="20"/>
          <w:szCs w:val="20"/>
        </w:rPr>
        <w:t xml:space="preserve"> koji je imao na raspolaganju osobni </w:t>
      </w:r>
    </w:p>
    <w:p w:rsidRDefault="0001240C" w:rsidP="00F33CB4" w:rsidR="008B17D2" w:rsidRPr="0001240C">
      <w:pPr>
        <w:pStyle w:val="Bezproreda"/>
        <w:jc w:val="both"/>
        <w:rPr>
          <w:rFonts w:cs="Courier New" w:hAnsi="Courier New" w:ascii="Courier New"/>
          <w:sz w:val="20"/>
          <w:szCs w:val="20"/>
        </w:rPr>
      </w:pPr>
      <w:r>
        <w:rPr>
          <w:rFonts w:cs="Courier New" w:hAnsi="Courier New" w:ascii="Courier New"/>
          <w:sz w:val="20"/>
          <w:szCs w:val="20"/>
        </w:rPr>
        <w:t xml:space="preserve">auto </w:t>
      </w:r>
      <w:r w:rsidR="001A63CD">
        <w:rPr>
          <w:rFonts w:cs="Courier New" w:hAnsi="Courier New" w:ascii="Courier New"/>
        </w:rPr>
        <w:t>p</w:t>
      </w:r>
      <w:r w:rsidR="007A6D34">
        <w:rPr>
          <w:rFonts w:cs="Courier New" w:hAnsi="Courier New" w:ascii="Courier New"/>
        </w:rPr>
        <w:t>rije otvaranja stečaja i to:</w:t>
      </w:r>
      <w:r w:rsidR="001A63CD">
        <w:rPr>
          <w:rFonts w:cs="Courier New" w:hAnsi="Courier New" w:ascii="Courier New"/>
        </w:rPr>
        <w:t xml:space="preserve"> BMW,b525d, 560L, crne boje 20, god.</w:t>
      </w:r>
      <w:r w:rsidR="00E4441D">
        <w:rPr>
          <w:rFonts w:cs="Courier New" w:hAnsi="Courier New" w:ascii="Courier New"/>
        </w:rPr>
        <w:t xml:space="preserve"> </w:t>
      </w:r>
      <w:r w:rsidR="001A63CD">
        <w:rPr>
          <w:rFonts w:cs="Courier New" w:hAnsi="Courier New" w:ascii="Courier New"/>
        </w:rPr>
        <w:t>proizvodnje 2004.g. reg.oznaka ZG0444GV</w:t>
      </w:r>
      <w:r w:rsidR="00EF066B">
        <w:rPr>
          <w:rFonts w:cs="Courier New" w:hAnsi="Courier New" w:ascii="Courier New"/>
        </w:rPr>
        <w:t xml:space="preserve"> </w:t>
      </w:r>
      <w:r w:rsidR="001A63CD">
        <w:rPr>
          <w:rFonts w:cs="Courier New" w:hAnsi="Courier New" w:ascii="Courier New"/>
        </w:rPr>
        <w:t>predao je isti 22.02.2013.g. Vozilo je pregledano u ovlaš</w:t>
      </w:r>
      <w:r w:rsidR="00C66C5F">
        <w:rPr>
          <w:rFonts w:cs="Courier New" w:hAnsi="Courier New" w:ascii="Courier New"/>
        </w:rPr>
        <w:t>tenom servis</w:t>
      </w:r>
      <w:r w:rsidR="001A63CD">
        <w:rPr>
          <w:rFonts w:cs="Courier New" w:hAnsi="Courier New" w:ascii="Courier New"/>
        </w:rPr>
        <w:t>u i predano na</w:t>
      </w:r>
      <w:r w:rsidR="004C2E8B">
        <w:rPr>
          <w:rFonts w:cs="Courier New" w:hAnsi="Courier New" w:ascii="Courier New"/>
        </w:rPr>
        <w:t xml:space="preserve"> čuvanje i parkiranja u ograđeno</w:t>
      </w:r>
      <w:r w:rsidR="001A63CD">
        <w:rPr>
          <w:rFonts w:cs="Courier New" w:hAnsi="Courier New" w:ascii="Courier New"/>
        </w:rPr>
        <w:t xml:space="preserve"> i čuvano parkiralište.</w:t>
      </w:r>
      <w:r w:rsidR="00A914AD">
        <w:rPr>
          <w:rFonts w:cs="Courier New" w:hAnsi="Courier New" w:ascii="Courier New"/>
        </w:rPr>
        <w:t xml:space="preserve"> </w:t>
      </w:r>
      <w:r w:rsidR="00C66C5F">
        <w:rPr>
          <w:rFonts w:cs="Courier New" w:hAnsi="Courier New" w:ascii="Courier New"/>
        </w:rPr>
        <w:t>Na raspisani oglas o prodaji primljeno je 7 ponuda</w:t>
      </w:r>
      <w:r w:rsidR="00D531A8">
        <w:rPr>
          <w:rFonts w:cs="Courier New" w:hAnsi="Courier New" w:ascii="Courier New"/>
        </w:rPr>
        <w:t>,</w:t>
      </w:r>
      <w:r w:rsidR="00C66C5F">
        <w:rPr>
          <w:rFonts w:cs="Courier New" w:hAnsi="Courier New" w:ascii="Courier New"/>
        </w:rPr>
        <w:t xml:space="preserve"> koje su zapisnički otvarane a isti je prodan kupcu, koji je nudio najvišu kupovninu uz plaćanje prema uvjetima iz oglasa. Ovo vozilo prodano je za 64.000,00kn bez PDV-a i predano zapisnički kupcu.</w:t>
      </w:r>
    </w:p>
    <w:p w:rsidRDefault="00986379" w:rsidP="00792988" w:rsidR="00792988">
      <w:pPr>
        <w:pStyle w:val="Bezproreda"/>
        <w:numPr>
          <w:ilvl w:val="0"/>
          <w:numId w:val="6"/>
        </w:numPr>
        <w:jc w:val="both"/>
        <w:rPr>
          <w:rFonts w:cs="Courier New" w:hAnsi="Courier New" w:ascii="Courier New"/>
        </w:rPr>
      </w:pPr>
      <w:r>
        <w:rPr>
          <w:rFonts w:cs="Courier New" w:hAnsi="Courier New" w:ascii="Courier New"/>
        </w:rPr>
        <w:t>MUP RH PUZ</w:t>
      </w:r>
      <w:r w:rsidR="00792988">
        <w:rPr>
          <w:rFonts w:cs="Courier New" w:hAnsi="Courier New" w:ascii="Courier New"/>
        </w:rPr>
        <w:t>, Sektor kriminalističke policije izv</w:t>
      </w:r>
      <w:r w:rsidR="00A05913">
        <w:rPr>
          <w:rFonts w:cs="Courier New" w:hAnsi="Courier New" w:ascii="Courier New"/>
        </w:rPr>
        <w:t>i</w:t>
      </w:r>
      <w:r w:rsidR="00792988">
        <w:rPr>
          <w:rFonts w:cs="Courier New" w:hAnsi="Courier New" w:ascii="Courier New"/>
        </w:rPr>
        <w:t xml:space="preserve">jestio je nakon </w:t>
      </w:r>
    </w:p>
    <w:p w:rsidRDefault="00792988" w:rsidP="00792988" w:rsidR="00792988">
      <w:pPr>
        <w:pStyle w:val="Bezproreda"/>
        <w:ind w:left="120"/>
        <w:jc w:val="both"/>
        <w:rPr>
          <w:rFonts w:cs="Courier New" w:hAnsi="Courier New" w:ascii="Courier New"/>
        </w:rPr>
      </w:pPr>
      <w:r>
        <w:rPr>
          <w:rFonts w:cs="Courier New" w:hAnsi="Courier New" w:ascii="Courier New"/>
        </w:rPr>
        <w:t xml:space="preserve">provedene potrage da se radni stroj reg.oznaka ZG3989 AM nakon provedenog ovršnog postupka </w:t>
      </w:r>
      <w:r w:rsidR="00A05913">
        <w:rPr>
          <w:rFonts w:cs="Courier New" w:hAnsi="Courier New" w:ascii="Courier New"/>
        </w:rPr>
        <w:t xml:space="preserve">prije otvaranja stečaja </w:t>
      </w:r>
      <w:r w:rsidR="00BE6F97">
        <w:rPr>
          <w:rFonts w:cs="Courier New" w:hAnsi="Courier New" w:ascii="Courier New"/>
        </w:rPr>
        <w:t>nalazi kod Zagreb – B</w:t>
      </w:r>
      <w:r>
        <w:rPr>
          <w:rFonts w:cs="Courier New" w:hAnsi="Courier New" w:ascii="Courier New"/>
        </w:rPr>
        <w:t>eton d.o.o. iz Sesveta</w:t>
      </w:r>
      <w:r w:rsidR="004C2E8B">
        <w:rPr>
          <w:rFonts w:cs="Courier New" w:hAnsi="Courier New" w:ascii="Courier New"/>
        </w:rPr>
        <w:t>,</w:t>
      </w:r>
      <w:r>
        <w:rPr>
          <w:rFonts w:cs="Courier New" w:hAnsi="Courier New" w:ascii="Courier New"/>
        </w:rPr>
        <w:t xml:space="preserve"> ali nije prom</w:t>
      </w:r>
      <w:r w:rsidR="00A05913">
        <w:rPr>
          <w:rFonts w:cs="Courier New" w:hAnsi="Courier New" w:ascii="Courier New"/>
        </w:rPr>
        <w:t>i</w:t>
      </w:r>
      <w:r>
        <w:rPr>
          <w:rFonts w:cs="Courier New" w:hAnsi="Courier New" w:ascii="Courier New"/>
        </w:rPr>
        <w:t>jenjen vlasnik istoga</w:t>
      </w:r>
      <w:r w:rsidR="00D531A8">
        <w:rPr>
          <w:rFonts w:cs="Courier New" w:hAnsi="Courier New" w:ascii="Courier New"/>
        </w:rPr>
        <w:t>,</w:t>
      </w:r>
      <w:r w:rsidR="00A05913">
        <w:rPr>
          <w:rFonts w:cs="Courier New" w:hAnsi="Courier New" w:ascii="Courier New"/>
        </w:rPr>
        <w:t xml:space="preserve"> te se u evidenciji registriranih vozila vodi kao vlasništvo steč.dužnika.</w:t>
      </w:r>
    </w:p>
    <w:p w:rsidRDefault="00C66C5F" w:rsidP="00C66C5F" w:rsidR="00D531A8">
      <w:pPr>
        <w:pStyle w:val="Bezproreda"/>
        <w:numPr>
          <w:ilvl w:val="0"/>
          <w:numId w:val="6"/>
        </w:numPr>
        <w:jc w:val="both"/>
        <w:rPr>
          <w:rFonts w:cs="Courier New" w:hAnsi="Courier New" w:ascii="Courier New"/>
        </w:rPr>
      </w:pPr>
      <w:r>
        <w:rPr>
          <w:rFonts w:cs="Courier New" w:hAnsi="Courier New" w:ascii="Courier New"/>
        </w:rPr>
        <w:t>Sva ostala motorna vozila</w:t>
      </w:r>
      <w:r w:rsidR="00D531A8">
        <w:rPr>
          <w:rFonts w:cs="Courier New" w:hAnsi="Courier New" w:ascii="Courier New"/>
        </w:rPr>
        <w:t>;</w:t>
      </w:r>
      <w:r w:rsidR="00986379">
        <w:rPr>
          <w:rFonts w:cs="Courier New" w:hAnsi="Courier New" w:ascii="Courier New"/>
        </w:rPr>
        <w:t xml:space="preserve"> radni strojevi, </w:t>
      </w:r>
      <w:r w:rsidR="00D531A8">
        <w:rPr>
          <w:rFonts w:cs="Courier New" w:hAnsi="Courier New" w:ascii="Courier New"/>
        </w:rPr>
        <w:t>osobna i priključna</w:t>
      </w:r>
    </w:p>
    <w:p w:rsidRDefault="00986379" w:rsidP="000F1351" w:rsidR="000F1351">
      <w:pPr>
        <w:pStyle w:val="Bezproreda"/>
        <w:ind w:left="120"/>
        <w:jc w:val="both"/>
        <w:rPr>
          <w:rFonts w:cs="Courier New" w:hAnsi="Courier New" w:ascii="Courier New"/>
        </w:rPr>
      </w:pPr>
      <w:r w:rsidRPr="00D531A8">
        <w:rPr>
          <w:rFonts w:cs="Courier New" w:hAnsi="Courier New" w:ascii="Courier New"/>
        </w:rPr>
        <w:t xml:space="preserve">vozila i </w:t>
      </w:r>
      <w:r>
        <w:rPr>
          <w:rFonts w:cs="Courier New" w:hAnsi="Courier New" w:ascii="Courier New"/>
        </w:rPr>
        <w:t>motorkotači nisu predani steč.upravitelju</w:t>
      </w:r>
      <w:r w:rsidR="00E4441D">
        <w:rPr>
          <w:rFonts w:cs="Courier New" w:hAnsi="Courier New" w:ascii="Courier New"/>
        </w:rPr>
        <w:t>. R</w:t>
      </w:r>
      <w:r>
        <w:rPr>
          <w:rFonts w:cs="Courier New" w:hAnsi="Courier New" w:ascii="Courier New"/>
        </w:rPr>
        <w:t>adi opisanog postupanja protiv direktora steč</w:t>
      </w:r>
      <w:r w:rsidR="00E4441D">
        <w:rPr>
          <w:rFonts w:cs="Courier New" w:hAnsi="Courier New" w:ascii="Courier New"/>
        </w:rPr>
        <w:t>.dužnika</w:t>
      </w:r>
      <w:r>
        <w:rPr>
          <w:rFonts w:cs="Courier New" w:hAnsi="Courier New" w:ascii="Courier New"/>
        </w:rPr>
        <w:t xml:space="preserve"> dana 24.10.2011.g. podnesena je kaznena prijava temeljem čl.204 i 205 ZKP</w:t>
      </w:r>
      <w:r w:rsidR="00A05913">
        <w:rPr>
          <w:rFonts w:cs="Courier New" w:hAnsi="Courier New" w:ascii="Courier New"/>
        </w:rPr>
        <w:t>,</w:t>
      </w:r>
      <w:r>
        <w:rPr>
          <w:rFonts w:cs="Courier New" w:hAnsi="Courier New" w:ascii="Courier New"/>
        </w:rPr>
        <w:t xml:space="preserve"> koju je Općinsko državno odvjetništvo Zagreb po zamjeniku odbacilo</w:t>
      </w:r>
      <w:r w:rsidR="00A05913">
        <w:rPr>
          <w:rFonts w:cs="Courier New" w:hAnsi="Courier New" w:ascii="Courier New"/>
        </w:rPr>
        <w:t>,</w:t>
      </w:r>
      <w:r>
        <w:rPr>
          <w:rFonts w:cs="Courier New" w:hAnsi="Courier New" w:ascii="Courier New"/>
        </w:rPr>
        <w:t xml:space="preserve"> </w:t>
      </w:r>
      <w:r w:rsidR="004C2E8B">
        <w:rPr>
          <w:rFonts w:cs="Courier New" w:hAnsi="Courier New" w:ascii="Courier New"/>
        </w:rPr>
        <w:t>s obrazloženjem da</w:t>
      </w:r>
      <w:r w:rsidR="00D900C3">
        <w:rPr>
          <w:rFonts w:cs="Courier New" w:hAnsi="Courier New" w:ascii="Courier New"/>
        </w:rPr>
        <w:t xml:space="preserve"> nema osnovane sumnje da je bivši direktor počinio</w:t>
      </w:r>
    </w:p>
    <w:p w:rsidRDefault="000F1351" w:rsidP="000F1351" w:rsidR="000F1351">
      <w:pPr>
        <w:pStyle w:val="Bezproreda"/>
        <w:ind w:left="120"/>
        <w:jc w:val="both"/>
        <w:rPr>
          <w:rFonts w:cs="Courier New" w:hAnsi="Courier New" w:ascii="Courier New"/>
        </w:rPr>
      </w:pPr>
      <w:r>
        <w:rPr>
          <w:rFonts w:cs="Courier New" w:hAnsi="Courier New" w:ascii="Courier New"/>
        </w:rPr>
        <w:t xml:space="preserve">                             Str. – 2 -</w:t>
      </w:r>
      <w:r w:rsidR="00D900C3">
        <w:rPr>
          <w:rFonts w:cs="Courier New" w:hAnsi="Courier New" w:ascii="Courier New"/>
        </w:rPr>
        <w:t xml:space="preserve"> </w:t>
      </w:r>
    </w:p>
    <w:p w:rsidRDefault="00D900C3" w:rsidP="000F1351" w:rsidR="00E4441D">
      <w:pPr>
        <w:pStyle w:val="Bezproreda"/>
        <w:ind w:left="120"/>
        <w:jc w:val="both"/>
        <w:rPr>
          <w:rFonts w:cs="Courier New" w:hAnsi="Courier New" w:ascii="Courier New"/>
        </w:rPr>
      </w:pPr>
      <w:r>
        <w:rPr>
          <w:rFonts w:cs="Courier New" w:hAnsi="Courier New" w:ascii="Courier New"/>
        </w:rPr>
        <w:lastRenderedPageBreak/>
        <w:t>prijavljeno kazneno djelo</w:t>
      </w:r>
      <w:r w:rsidR="00A05913">
        <w:rPr>
          <w:rFonts w:cs="Courier New" w:hAnsi="Courier New" w:ascii="Courier New"/>
        </w:rPr>
        <w:t>,</w:t>
      </w:r>
      <w:r>
        <w:rPr>
          <w:rFonts w:cs="Courier New" w:hAnsi="Courier New" w:ascii="Courier New"/>
        </w:rPr>
        <w:t xml:space="preserve"> kao niti koje drugo kazneno djelo koje se progoni po službenoj dužnosti.</w:t>
      </w:r>
    </w:p>
    <w:p w:rsidRDefault="00502AD3" w:rsidP="00986379" w:rsidR="00D900C3">
      <w:pPr>
        <w:pStyle w:val="Bezproreda"/>
        <w:ind w:left="120"/>
        <w:jc w:val="both"/>
        <w:rPr>
          <w:rFonts w:cs="Courier New" w:hAnsi="Courier New" w:ascii="Courier New"/>
        </w:rPr>
      </w:pPr>
      <w:r>
        <w:rPr>
          <w:rFonts w:cs="Courier New" w:hAnsi="Courier New" w:ascii="Courier New"/>
        </w:rPr>
        <w:t>-</w:t>
      </w:r>
      <w:r w:rsidR="00D900C3">
        <w:rPr>
          <w:rFonts w:cs="Courier New" w:hAnsi="Courier New" w:ascii="Courier New"/>
        </w:rPr>
        <w:t xml:space="preserve">Na svim motornim vozilima upisano je založno pravo </w:t>
      </w:r>
      <w:r w:rsidR="00506B34">
        <w:rPr>
          <w:rFonts w:cs="Courier New" w:hAnsi="Courier New" w:ascii="Courier New"/>
        </w:rPr>
        <w:t xml:space="preserve">dijela </w:t>
      </w:r>
      <w:r w:rsidR="00D900C3">
        <w:rPr>
          <w:rFonts w:cs="Courier New" w:hAnsi="Courier New" w:ascii="Courier New"/>
        </w:rPr>
        <w:t>stečajnih vjerovnika prije otvaranja stečaja kao i mjera osiguranja u korist RH</w:t>
      </w:r>
      <w:r w:rsidR="00667E29">
        <w:rPr>
          <w:rFonts w:cs="Courier New" w:hAnsi="Courier New" w:ascii="Courier New"/>
        </w:rPr>
        <w:t xml:space="preserve"> MF</w:t>
      </w:r>
      <w:r w:rsidR="00A05913">
        <w:rPr>
          <w:rFonts w:cs="Courier New" w:hAnsi="Courier New" w:ascii="Courier New"/>
        </w:rPr>
        <w:t>,</w:t>
      </w:r>
      <w:r w:rsidR="00D900C3">
        <w:rPr>
          <w:rFonts w:cs="Courier New" w:hAnsi="Courier New" w:ascii="Courier New"/>
        </w:rPr>
        <w:t xml:space="preserve"> koja su i prijavljena i priznata po steč.upravitelju na Ispitnim ročištima.</w:t>
      </w:r>
      <w:r>
        <w:rPr>
          <w:rFonts w:cs="Courier New" w:hAnsi="Courier New" w:ascii="Courier New"/>
        </w:rPr>
        <w:t xml:space="preserve">                </w:t>
      </w:r>
    </w:p>
    <w:p w:rsidRDefault="00D531A8" w:rsidP="00BE6F97" w:rsidR="00D531A8">
      <w:pPr>
        <w:pStyle w:val="Bezproreda"/>
        <w:jc w:val="both"/>
        <w:rPr>
          <w:rFonts w:cs="Courier New" w:hAnsi="Courier New" w:ascii="Courier New"/>
        </w:rPr>
      </w:pPr>
    </w:p>
    <w:p w:rsidRDefault="00DC78D2" w:rsidP="00DC78D2" w:rsidR="00FB03D4">
      <w:pPr>
        <w:pStyle w:val="Bezproreda"/>
        <w:jc w:val="both"/>
        <w:rPr>
          <w:rFonts w:cs="Courier New" w:hAnsi="Courier New" w:ascii="Courier New"/>
        </w:rPr>
      </w:pPr>
      <w:r>
        <w:rPr>
          <w:rFonts w:cs="Courier New" w:hAnsi="Courier New" w:ascii="Courier New"/>
        </w:rPr>
        <w:t xml:space="preserve">-Na dan uvođenja u stečajni </w:t>
      </w:r>
      <w:r w:rsidR="00766D71">
        <w:rPr>
          <w:rFonts w:cs="Courier New" w:hAnsi="Courier New" w:ascii="Courier New"/>
        </w:rPr>
        <w:t>postupak u p</w:t>
      </w:r>
      <w:r>
        <w:rPr>
          <w:rFonts w:cs="Courier New" w:hAnsi="Courier New" w:ascii="Courier New"/>
        </w:rPr>
        <w:t>oslovnim prostorijama</w:t>
      </w:r>
      <w:r w:rsidR="00766D71">
        <w:rPr>
          <w:rFonts w:cs="Courier New" w:hAnsi="Courier New" w:ascii="Courier New"/>
        </w:rPr>
        <w:t xml:space="preserve"> na adresi Petrinjska 40</w:t>
      </w:r>
      <w:r w:rsidR="00D531A8">
        <w:rPr>
          <w:rFonts w:cs="Courier New" w:hAnsi="Courier New" w:ascii="Courier New"/>
        </w:rPr>
        <w:t>.</w:t>
      </w:r>
      <w:r w:rsidR="00766D71">
        <w:rPr>
          <w:rFonts w:cs="Courier New" w:hAnsi="Courier New" w:ascii="Courier New"/>
        </w:rPr>
        <w:t xml:space="preserve"> bilo je inventara i to:</w:t>
      </w:r>
      <w:r w:rsidR="00667E29">
        <w:rPr>
          <w:rFonts w:cs="Courier New" w:hAnsi="Courier New" w:ascii="Courier New"/>
        </w:rPr>
        <w:t xml:space="preserve"> </w:t>
      </w:r>
      <w:r w:rsidR="00766D71">
        <w:rPr>
          <w:rFonts w:cs="Courier New" w:hAnsi="Courier New" w:ascii="Courier New"/>
        </w:rPr>
        <w:t>ra</w:t>
      </w:r>
      <w:r w:rsidR="00667E29">
        <w:rPr>
          <w:rFonts w:cs="Courier New" w:hAnsi="Courier New" w:ascii="Courier New"/>
        </w:rPr>
        <w:t>dnih stolova, stolica, vitrina,</w:t>
      </w:r>
      <w:r w:rsidR="00766D71">
        <w:rPr>
          <w:rFonts w:cs="Courier New" w:hAnsi="Courier New" w:ascii="Courier New"/>
        </w:rPr>
        <w:t xml:space="preserve"> ormara i dvije PISI jedinice. PISI jedinice su izuzete s namjerom da se koriste knjigovodstveni podaci koji su pohranjeni.</w:t>
      </w:r>
      <w:r w:rsidR="00837D3B">
        <w:rPr>
          <w:rFonts w:cs="Courier New" w:hAnsi="Courier New" w:ascii="Courier New"/>
        </w:rPr>
        <w:t xml:space="preserve"> </w:t>
      </w:r>
      <w:r w:rsidR="00766D71">
        <w:rPr>
          <w:rFonts w:cs="Courier New" w:hAnsi="Courier New" w:ascii="Courier New"/>
        </w:rPr>
        <w:t>Međutim</w:t>
      </w:r>
      <w:r w:rsidR="00502AD3">
        <w:rPr>
          <w:rFonts w:cs="Courier New" w:hAnsi="Courier New" w:ascii="Courier New"/>
        </w:rPr>
        <w:t>,</w:t>
      </w:r>
      <w:r w:rsidR="00766D71">
        <w:rPr>
          <w:rFonts w:cs="Courier New" w:hAnsi="Courier New" w:ascii="Courier New"/>
        </w:rPr>
        <w:t xml:space="preserve"> uvidom ovlaštene osobe utvrđeno je da nema nikakvih</w:t>
      </w:r>
      <w:r w:rsidR="00837D3B">
        <w:rPr>
          <w:rFonts w:cs="Courier New" w:hAnsi="Courier New" w:ascii="Courier New"/>
        </w:rPr>
        <w:t xml:space="preserve"> korisnih </w:t>
      </w:r>
      <w:r w:rsidR="00D531A8">
        <w:rPr>
          <w:rFonts w:cs="Courier New" w:hAnsi="Courier New" w:ascii="Courier New"/>
        </w:rPr>
        <w:t>knjigovodstvenih</w:t>
      </w:r>
      <w:r w:rsidR="00766D71">
        <w:rPr>
          <w:rFonts w:cs="Courier New" w:hAnsi="Courier New" w:ascii="Courier New"/>
        </w:rPr>
        <w:t xml:space="preserve"> podataka</w:t>
      </w:r>
      <w:r w:rsidR="00FB03D4">
        <w:rPr>
          <w:rFonts w:cs="Courier New" w:hAnsi="Courier New" w:ascii="Courier New"/>
        </w:rPr>
        <w:t>.</w:t>
      </w:r>
    </w:p>
    <w:p w:rsidRDefault="00FB03D4" w:rsidP="00DC78D2" w:rsidR="00FB03D4">
      <w:pPr>
        <w:pStyle w:val="Bezproreda"/>
        <w:jc w:val="both"/>
        <w:rPr>
          <w:rFonts w:cs="Courier New" w:hAnsi="Courier New" w:ascii="Courier New"/>
        </w:rPr>
      </w:pPr>
      <w:r>
        <w:rPr>
          <w:rFonts w:cs="Courier New" w:hAnsi="Courier New" w:ascii="Courier New"/>
        </w:rPr>
        <w:t>Nakon postupanja vlasnice prostora i promjene brava bez upozorenja</w:t>
      </w:r>
      <w:r w:rsidR="00837D3B">
        <w:rPr>
          <w:rFonts w:cs="Courier New" w:hAnsi="Courier New" w:ascii="Courier New"/>
        </w:rPr>
        <w:t>,</w:t>
      </w:r>
      <w:r>
        <w:rPr>
          <w:rFonts w:cs="Courier New" w:hAnsi="Courier New" w:ascii="Courier New"/>
        </w:rPr>
        <w:t xml:space="preserve"> sav poslovni namještaj i dio arhive ostao je u tom prostoru te nema stečajne mase od te imovine steč.dužnika.</w:t>
      </w:r>
    </w:p>
    <w:p w:rsidRDefault="00BE6F97" w:rsidP="00DC78D2" w:rsidR="00DC78D2">
      <w:pPr>
        <w:pStyle w:val="Bezproreda"/>
        <w:jc w:val="both"/>
        <w:rPr>
          <w:rFonts w:cs="Courier New" w:hAnsi="Courier New" w:ascii="Courier New"/>
        </w:rPr>
      </w:pPr>
      <w:r>
        <w:rPr>
          <w:rFonts w:cs="Courier New" w:hAnsi="Courier New" w:ascii="Courier New"/>
        </w:rPr>
        <w:t xml:space="preserve">Slijedom navedenog unovćena stečajna masa </w:t>
      </w:r>
      <w:r w:rsidR="00DC23A8">
        <w:rPr>
          <w:rFonts w:cs="Courier New" w:hAnsi="Courier New" w:ascii="Courier New"/>
        </w:rPr>
        <w:t>od pokretnina iznosi ukupno 191.000,00kn</w:t>
      </w:r>
      <w:r w:rsidR="00766D71">
        <w:rPr>
          <w:rFonts w:cs="Courier New" w:hAnsi="Courier New" w:ascii="Courier New"/>
        </w:rPr>
        <w:t xml:space="preserve">  </w:t>
      </w:r>
    </w:p>
    <w:p w:rsidRDefault="00DC23A8" w:rsidP="00986379" w:rsidR="00DC23A8">
      <w:pPr>
        <w:pStyle w:val="Bezproreda"/>
        <w:ind w:left="120"/>
        <w:jc w:val="both"/>
        <w:rPr>
          <w:rFonts w:cs="Courier New" w:hAnsi="Courier New" w:ascii="Courier New"/>
        </w:rPr>
      </w:pPr>
    </w:p>
    <w:p w:rsidRDefault="00D900C3" w:rsidP="00DC23A8" w:rsidR="00D900C3">
      <w:pPr>
        <w:pStyle w:val="Bezproreda"/>
        <w:jc w:val="both"/>
        <w:rPr>
          <w:rFonts w:cs="Courier New" w:hAnsi="Courier New" w:ascii="Courier New"/>
        </w:rPr>
      </w:pPr>
      <w:r>
        <w:rPr>
          <w:rFonts w:cs="Courier New" w:hAnsi="Courier New" w:ascii="Courier New"/>
        </w:rPr>
        <w:t>NEKRETNINE</w:t>
      </w:r>
    </w:p>
    <w:p w:rsidRDefault="00662DEE" w:rsidP="00DC23A8" w:rsidR="00506B34">
      <w:pPr>
        <w:pStyle w:val="Bezproreda"/>
        <w:jc w:val="both"/>
        <w:rPr>
          <w:rFonts w:cs="Courier New" w:hAnsi="Courier New" w:ascii="Courier New"/>
        </w:rPr>
      </w:pPr>
      <w:r>
        <w:rPr>
          <w:rFonts w:cs="Courier New" w:hAnsi="Courier New" w:ascii="Courier New"/>
        </w:rPr>
        <w:t>1.</w:t>
      </w:r>
      <w:r w:rsidR="00314AC8">
        <w:rPr>
          <w:rFonts w:cs="Courier New" w:hAnsi="Courier New" w:ascii="Courier New"/>
        </w:rPr>
        <w:t xml:space="preserve">Prije otvaranja stečaja steč.dužnik bio je vlasnik 1/1 i posjednik slijedećih nekretnina </w:t>
      </w:r>
      <w:r w:rsidR="00506B34">
        <w:rPr>
          <w:rFonts w:cs="Courier New" w:hAnsi="Courier New" w:ascii="Courier New"/>
        </w:rPr>
        <w:t>evidentirani</w:t>
      </w:r>
      <w:r w:rsidR="003D7162">
        <w:rPr>
          <w:rFonts w:cs="Courier New" w:hAnsi="Courier New" w:ascii="Courier New"/>
        </w:rPr>
        <w:t>h u Zemljišno</w:t>
      </w:r>
      <w:r w:rsidR="00506B34">
        <w:rPr>
          <w:rFonts w:cs="Courier New" w:hAnsi="Courier New" w:ascii="Courier New"/>
        </w:rPr>
        <w:t xml:space="preserve">j knjizi kod Općinskog građanskog suda u Zagrebu </w:t>
      </w:r>
      <w:r w:rsidR="00314AC8">
        <w:rPr>
          <w:rFonts w:cs="Courier New" w:hAnsi="Courier New" w:ascii="Courier New"/>
        </w:rPr>
        <w:t xml:space="preserve">i to: </w:t>
      </w:r>
    </w:p>
    <w:p w:rsidRDefault="00506B34" w:rsidP="00986379" w:rsidR="00314AC8">
      <w:pPr>
        <w:pStyle w:val="Bezproreda"/>
        <w:ind w:left="120"/>
        <w:jc w:val="both"/>
        <w:rPr>
          <w:rFonts w:cs="Courier New" w:hAnsi="Courier New" w:ascii="Courier New"/>
        </w:rPr>
      </w:pPr>
      <w:r>
        <w:rPr>
          <w:rFonts w:cs="Courier New" w:hAnsi="Courier New" w:ascii="Courier New"/>
        </w:rPr>
        <w:t>-</w:t>
      </w:r>
      <w:r w:rsidR="00314AC8">
        <w:rPr>
          <w:rFonts w:cs="Courier New" w:hAnsi="Courier New" w:ascii="Courier New"/>
        </w:rPr>
        <w:t>Livada Šušnjička u Novaki, kčbr.529/2, površine 797čhv, K.O. 335</w:t>
      </w:r>
      <w:r>
        <w:rPr>
          <w:rFonts w:cs="Courier New" w:hAnsi="Courier New" w:ascii="Courier New"/>
        </w:rPr>
        <w:t>312 Graneši</w:t>
      </w:r>
      <w:r w:rsidR="00792211">
        <w:rPr>
          <w:rFonts w:cs="Courier New" w:hAnsi="Courier New" w:ascii="Courier New"/>
        </w:rPr>
        <w:t>n</w:t>
      </w:r>
      <w:r>
        <w:rPr>
          <w:rFonts w:cs="Courier New" w:hAnsi="Courier New" w:ascii="Courier New"/>
        </w:rPr>
        <w:t>a, broj ZK uloška 5541,</w:t>
      </w:r>
    </w:p>
    <w:p w:rsidRDefault="00506B34" w:rsidP="00986379" w:rsidR="00506B34">
      <w:pPr>
        <w:pStyle w:val="Bezproreda"/>
        <w:ind w:left="120"/>
        <w:jc w:val="both"/>
        <w:rPr>
          <w:rFonts w:cs="Courier New" w:hAnsi="Courier New" w:ascii="Courier New"/>
        </w:rPr>
      </w:pPr>
      <w:r>
        <w:rPr>
          <w:rFonts w:cs="Courier New" w:hAnsi="Courier New" w:ascii="Courier New"/>
        </w:rPr>
        <w:t>-Livada Šušnička u Novaki, kčbr.529/4, površine 778čhv, K.O. 335312 Granešine, broj ZK uloška 501,</w:t>
      </w:r>
    </w:p>
    <w:p w:rsidRDefault="00506B34" w:rsidP="00986379" w:rsidR="00506B34">
      <w:pPr>
        <w:pStyle w:val="Bezproreda"/>
        <w:ind w:left="120"/>
        <w:jc w:val="both"/>
        <w:rPr>
          <w:rFonts w:cs="Courier New" w:hAnsi="Courier New" w:ascii="Courier New"/>
        </w:rPr>
      </w:pPr>
      <w:r>
        <w:rPr>
          <w:rFonts w:cs="Courier New" w:hAnsi="Courier New" w:ascii="Courier New"/>
        </w:rPr>
        <w:t>-Oranica Grmača u Novaki, kčbr.530/7, površine 711čhv, K.O. 335312 Granešina, broj ZK uloška 5884 i</w:t>
      </w:r>
    </w:p>
    <w:p w:rsidRDefault="00506B34" w:rsidP="00986379" w:rsidR="00506B34">
      <w:pPr>
        <w:pStyle w:val="Bezproreda"/>
        <w:ind w:left="120"/>
        <w:jc w:val="both"/>
        <w:rPr>
          <w:rFonts w:cs="Courier New" w:hAnsi="Courier New" w:ascii="Courier New"/>
        </w:rPr>
      </w:pPr>
      <w:r>
        <w:rPr>
          <w:rFonts w:cs="Courier New" w:hAnsi="Courier New" w:ascii="Courier New"/>
        </w:rPr>
        <w:t>-Oranica u Baćunu, kčbr.3205/7, površine 202čhv, K.O. Markuševec, broj ZK uloška 2001.</w:t>
      </w:r>
    </w:p>
    <w:p w:rsidRDefault="003D7162" w:rsidP="00986379" w:rsidR="00D900C3">
      <w:pPr>
        <w:pStyle w:val="Bezproreda"/>
        <w:ind w:left="120"/>
        <w:jc w:val="both"/>
        <w:rPr>
          <w:rFonts w:cs="Courier New" w:hAnsi="Courier New" w:ascii="Courier New"/>
        </w:rPr>
      </w:pPr>
      <w:r>
        <w:rPr>
          <w:rFonts w:cs="Courier New" w:hAnsi="Courier New" w:ascii="Courier New"/>
        </w:rPr>
        <w:t>Prije otvaranja stečaja bili su u tijeku ovršni p</w:t>
      </w:r>
      <w:r w:rsidR="00B12E2D">
        <w:rPr>
          <w:rFonts w:cs="Courier New" w:hAnsi="Courier New" w:ascii="Courier New"/>
        </w:rPr>
        <w:t>ostupci na navedenim parcelama</w:t>
      </w:r>
      <w:r w:rsidR="00837D3B">
        <w:rPr>
          <w:rFonts w:cs="Courier New" w:hAnsi="Courier New" w:ascii="Courier New"/>
        </w:rPr>
        <w:t>,</w:t>
      </w:r>
      <w:r w:rsidR="00B12E2D">
        <w:rPr>
          <w:rFonts w:cs="Courier New" w:hAnsi="Courier New" w:ascii="Courier New"/>
        </w:rPr>
        <w:t xml:space="preserve"> te je</w:t>
      </w:r>
      <w:r>
        <w:rPr>
          <w:rFonts w:cs="Courier New" w:hAnsi="Courier New" w:ascii="Courier New"/>
        </w:rPr>
        <w:t xml:space="preserve"> u dijelu </w:t>
      </w:r>
      <w:r w:rsidR="00132332">
        <w:rPr>
          <w:rFonts w:cs="Courier New" w:hAnsi="Courier New" w:ascii="Courier New"/>
        </w:rPr>
        <w:t>Izvat</w:t>
      </w:r>
      <w:r w:rsidR="00FB03D4">
        <w:rPr>
          <w:rFonts w:cs="Courier New" w:hAnsi="Courier New" w:ascii="Courier New"/>
        </w:rPr>
        <w:t xml:space="preserve">ka </w:t>
      </w:r>
      <w:r>
        <w:rPr>
          <w:rFonts w:cs="Courier New" w:hAnsi="Courier New" w:ascii="Courier New"/>
        </w:rPr>
        <w:t>B - Vlastovnica b</w:t>
      </w:r>
      <w:r w:rsidR="00FB03D4">
        <w:rPr>
          <w:rFonts w:cs="Courier New" w:hAnsi="Courier New" w:ascii="Courier New"/>
        </w:rPr>
        <w:t xml:space="preserve">ila </w:t>
      </w:r>
      <w:r w:rsidR="002662DA">
        <w:rPr>
          <w:rFonts w:cs="Courier New" w:hAnsi="Courier New" w:ascii="Courier New"/>
        </w:rPr>
        <w:t xml:space="preserve"> upisana  zabilježba ovrhe </w:t>
      </w:r>
      <w:r>
        <w:rPr>
          <w:rFonts w:cs="Courier New" w:hAnsi="Courier New" w:ascii="Courier New"/>
        </w:rPr>
        <w:t>i to:</w:t>
      </w:r>
    </w:p>
    <w:p w:rsidRDefault="00662DEE" w:rsidP="00986379" w:rsidR="003D7162">
      <w:pPr>
        <w:pStyle w:val="Bezproreda"/>
        <w:ind w:left="120"/>
        <w:jc w:val="both"/>
        <w:rPr>
          <w:rFonts w:cs="Courier New" w:hAnsi="Courier New" w:ascii="Courier New"/>
        </w:rPr>
      </w:pPr>
      <w:r>
        <w:rPr>
          <w:rFonts w:cs="Courier New" w:hAnsi="Courier New" w:ascii="Courier New"/>
        </w:rPr>
        <w:t>1.A.</w:t>
      </w:r>
      <w:r w:rsidR="003D7162">
        <w:rPr>
          <w:rFonts w:cs="Courier New" w:hAnsi="Courier New" w:ascii="Courier New"/>
        </w:rPr>
        <w:t>-U svim Izvadcima upisano je Rješenje Zavoda za z</w:t>
      </w:r>
      <w:r w:rsidR="002662DA">
        <w:rPr>
          <w:rFonts w:cs="Courier New" w:hAnsi="Courier New" w:ascii="Courier New"/>
        </w:rPr>
        <w:t>a</w:t>
      </w:r>
      <w:r w:rsidR="003D7162">
        <w:rPr>
          <w:rFonts w:cs="Courier New" w:hAnsi="Courier New" w:ascii="Courier New"/>
        </w:rPr>
        <w:t>štitu spomenika kulture grada Zagreba od 17.svibnja 1963.g.</w:t>
      </w:r>
      <w:r w:rsidR="002662DA">
        <w:rPr>
          <w:rFonts w:cs="Courier New" w:hAnsi="Courier New" w:ascii="Courier New"/>
        </w:rPr>
        <w:t>, Br</w:t>
      </w:r>
      <w:r w:rsidR="003D7162">
        <w:rPr>
          <w:rFonts w:cs="Courier New" w:hAnsi="Courier New" w:ascii="Courier New"/>
        </w:rPr>
        <w:t>oj:01-362-3-63,</w:t>
      </w:r>
    </w:p>
    <w:p w:rsidRDefault="00662DEE" w:rsidP="00986379" w:rsidR="00132332">
      <w:pPr>
        <w:pStyle w:val="Bezproreda"/>
        <w:ind w:left="120"/>
        <w:jc w:val="both"/>
        <w:rPr>
          <w:rFonts w:cs="Courier New" w:hAnsi="Courier New" w:ascii="Courier New"/>
        </w:rPr>
      </w:pPr>
      <w:r>
        <w:rPr>
          <w:rFonts w:cs="Courier New" w:hAnsi="Courier New" w:ascii="Courier New"/>
        </w:rPr>
        <w:t>1.B.</w:t>
      </w:r>
      <w:r w:rsidR="003D7162">
        <w:rPr>
          <w:rFonts w:cs="Courier New" w:hAnsi="Courier New" w:ascii="Courier New"/>
        </w:rPr>
        <w:t xml:space="preserve">-U svim </w:t>
      </w:r>
      <w:r w:rsidR="00391E9D">
        <w:rPr>
          <w:rFonts w:cs="Courier New" w:hAnsi="Courier New" w:ascii="Courier New"/>
        </w:rPr>
        <w:t>navedenim Izvadcima upisana</w:t>
      </w:r>
      <w:r w:rsidR="003D7162">
        <w:rPr>
          <w:rFonts w:cs="Courier New" w:hAnsi="Courier New" w:ascii="Courier New"/>
        </w:rPr>
        <w:t xml:space="preserve"> je</w:t>
      </w:r>
      <w:r w:rsidR="00391E9D">
        <w:rPr>
          <w:rFonts w:cs="Courier New" w:hAnsi="Courier New" w:ascii="Courier New"/>
        </w:rPr>
        <w:t xml:space="preserve"> zabilježba ovrhe temeljem Rješenja o ovrsi Trgovačkog suda u Zagrebu, Posl.broj:</w:t>
      </w:r>
    </w:p>
    <w:p w:rsidRDefault="00391E9D" w:rsidP="00986379" w:rsidR="002662DA">
      <w:pPr>
        <w:pStyle w:val="Bezproreda"/>
        <w:ind w:left="120"/>
        <w:jc w:val="both"/>
        <w:rPr>
          <w:rFonts w:cs="Courier New" w:hAnsi="Courier New" w:ascii="Courier New"/>
        </w:rPr>
      </w:pPr>
      <w:r>
        <w:rPr>
          <w:rFonts w:cs="Courier New" w:hAnsi="Courier New" w:ascii="Courier New"/>
        </w:rPr>
        <w:t>Ovr-112/09</w:t>
      </w:r>
      <w:r w:rsidR="001A73E8">
        <w:rPr>
          <w:rFonts w:cs="Courier New" w:hAnsi="Courier New" w:ascii="Courier New"/>
        </w:rPr>
        <w:t xml:space="preserve">, radi </w:t>
      </w:r>
      <w:r w:rsidR="00837D3B">
        <w:rPr>
          <w:rFonts w:cs="Courier New" w:hAnsi="Courier New" w:ascii="Courier New"/>
        </w:rPr>
        <w:t xml:space="preserve">isplate </w:t>
      </w:r>
      <w:r w:rsidR="001A73E8">
        <w:rPr>
          <w:rFonts w:cs="Courier New" w:hAnsi="Courier New" w:ascii="Courier New"/>
        </w:rPr>
        <w:t>300.000,</w:t>
      </w:r>
      <w:r w:rsidR="004724AE">
        <w:rPr>
          <w:rFonts w:cs="Courier New" w:hAnsi="Courier New" w:ascii="Courier New"/>
        </w:rPr>
        <w:t>00kn</w:t>
      </w:r>
      <w:r w:rsidR="001A73E8">
        <w:rPr>
          <w:rFonts w:cs="Courier New" w:hAnsi="Courier New" w:ascii="Courier New"/>
        </w:rPr>
        <w:t xml:space="preserve"> ovrhovoditelj</w:t>
      </w:r>
      <w:r w:rsidR="004724AE">
        <w:rPr>
          <w:rFonts w:cs="Courier New" w:hAnsi="Courier New" w:ascii="Courier New"/>
        </w:rPr>
        <w:t>a</w:t>
      </w:r>
      <w:r w:rsidR="001A73E8">
        <w:rPr>
          <w:rFonts w:cs="Courier New" w:hAnsi="Courier New" w:ascii="Courier New"/>
        </w:rPr>
        <w:t xml:space="preserve"> GRAMAT d.d.</w:t>
      </w:r>
      <w:r w:rsidR="004724AE">
        <w:rPr>
          <w:rFonts w:cs="Courier New" w:hAnsi="Courier New" w:ascii="Courier New"/>
        </w:rPr>
        <w:t xml:space="preserve"> iz</w:t>
      </w:r>
      <w:r w:rsidR="001A73E8">
        <w:rPr>
          <w:rFonts w:cs="Courier New" w:hAnsi="Courier New" w:ascii="Courier New"/>
        </w:rPr>
        <w:t xml:space="preserve"> Zagreb</w:t>
      </w:r>
      <w:r w:rsidR="004724AE">
        <w:rPr>
          <w:rFonts w:cs="Courier New" w:hAnsi="Courier New" w:ascii="Courier New"/>
        </w:rPr>
        <w:t>a</w:t>
      </w:r>
      <w:r w:rsidR="001A73E8">
        <w:rPr>
          <w:rFonts w:cs="Courier New" w:hAnsi="Courier New" w:ascii="Courier New"/>
        </w:rPr>
        <w:t>, Radnička c.198 a ovršenici su stečajni dužnik i Zdenislav Jelačić na nekretnini</w:t>
      </w:r>
      <w:r w:rsidR="00837D3B">
        <w:rPr>
          <w:rFonts w:cs="Courier New" w:hAnsi="Courier New" w:ascii="Courier New"/>
        </w:rPr>
        <w:t xml:space="preserve"> </w:t>
      </w:r>
      <w:r w:rsidR="001A73E8">
        <w:rPr>
          <w:rFonts w:cs="Courier New" w:hAnsi="Courier New" w:ascii="Courier New"/>
        </w:rPr>
        <w:t>-</w:t>
      </w:r>
      <w:r w:rsidR="00837D3B">
        <w:rPr>
          <w:rFonts w:cs="Courier New" w:hAnsi="Courier New" w:ascii="Courier New"/>
        </w:rPr>
        <w:t xml:space="preserve"> </w:t>
      </w:r>
      <w:r w:rsidR="001A73E8">
        <w:rPr>
          <w:rFonts w:cs="Courier New" w:hAnsi="Courier New" w:ascii="Courier New"/>
        </w:rPr>
        <w:t>stan u Vodovodnoj 9, Zagreb</w:t>
      </w:r>
      <w:r w:rsidR="00837D3B">
        <w:rPr>
          <w:rFonts w:cs="Courier New" w:hAnsi="Courier New" w:ascii="Courier New"/>
        </w:rPr>
        <w:t xml:space="preserve"> ka</w:t>
      </w:r>
      <w:r w:rsidR="004724AE">
        <w:rPr>
          <w:rFonts w:cs="Courier New" w:hAnsi="Courier New" w:ascii="Courier New"/>
        </w:rPr>
        <w:t>o jamac-platac</w:t>
      </w:r>
      <w:r w:rsidR="002662DA">
        <w:rPr>
          <w:rFonts w:cs="Courier New" w:hAnsi="Courier New" w:ascii="Courier New"/>
        </w:rPr>
        <w:t>,</w:t>
      </w:r>
    </w:p>
    <w:p w:rsidRDefault="00662DEE" w:rsidP="004724AE" w:rsidR="004724AE">
      <w:pPr>
        <w:pStyle w:val="Bezproreda"/>
        <w:ind w:left="120"/>
        <w:jc w:val="both"/>
        <w:rPr>
          <w:rFonts w:cs="Courier New" w:hAnsi="Courier New" w:ascii="Courier New"/>
        </w:rPr>
      </w:pPr>
      <w:r>
        <w:rPr>
          <w:rFonts w:cs="Courier New" w:hAnsi="Courier New" w:ascii="Courier New"/>
        </w:rPr>
        <w:t>1.C.</w:t>
      </w:r>
      <w:r w:rsidR="002662DA">
        <w:rPr>
          <w:rFonts w:cs="Courier New" w:hAnsi="Courier New" w:ascii="Courier New"/>
        </w:rPr>
        <w:t>-</w:t>
      </w:r>
      <w:r w:rsidR="001A73E8">
        <w:rPr>
          <w:rFonts w:cs="Courier New" w:hAnsi="Courier New" w:ascii="Courier New"/>
        </w:rPr>
        <w:t>Rješenje Općinskog građanskog sud</w:t>
      </w:r>
      <w:r w:rsidR="002662DA">
        <w:rPr>
          <w:rFonts w:cs="Courier New" w:hAnsi="Courier New" w:ascii="Courier New"/>
        </w:rPr>
        <w:t>a u Zagrebu Posl.broj:2161/2009, ovrhovoditelj je CROATIA BANKA d.d. Zagreb</w:t>
      </w:r>
      <w:r w:rsidR="00B12E2D">
        <w:rPr>
          <w:rFonts w:cs="Courier New" w:hAnsi="Courier New" w:ascii="Courier New"/>
        </w:rPr>
        <w:t xml:space="preserve">, </w:t>
      </w:r>
      <w:r w:rsidR="002662DA">
        <w:rPr>
          <w:rFonts w:cs="Courier New" w:hAnsi="Courier New" w:ascii="Courier New"/>
        </w:rPr>
        <w:t>koja je upisala</w:t>
      </w:r>
      <w:r w:rsidR="00B12E2D">
        <w:rPr>
          <w:rFonts w:cs="Courier New" w:hAnsi="Courier New" w:ascii="Courier New"/>
        </w:rPr>
        <w:t xml:space="preserve"> i</w:t>
      </w:r>
      <w:r w:rsidR="002662DA">
        <w:rPr>
          <w:rFonts w:cs="Courier New" w:hAnsi="Courier New" w:ascii="Courier New"/>
        </w:rPr>
        <w:t xml:space="preserve"> pravo zaloga  </w:t>
      </w:r>
      <w:r w:rsidR="00B12E2D">
        <w:rPr>
          <w:rFonts w:cs="Courier New" w:hAnsi="Courier New" w:ascii="Courier New"/>
        </w:rPr>
        <w:t>u iz</w:t>
      </w:r>
      <w:r w:rsidR="00D531A8">
        <w:rPr>
          <w:rFonts w:cs="Courier New" w:hAnsi="Courier New" w:ascii="Courier New"/>
        </w:rPr>
        <w:t>nosu kunske protuvrijednosti od</w:t>
      </w:r>
      <w:r w:rsidR="004724AE">
        <w:rPr>
          <w:rFonts w:cs="Courier New" w:hAnsi="Courier New" w:ascii="Courier New"/>
        </w:rPr>
        <w:t xml:space="preserve"> 1.013.711,92</w:t>
      </w:r>
      <w:r w:rsidR="00D531A8">
        <w:rPr>
          <w:rFonts w:cs="Courier New" w:hAnsi="Courier New" w:ascii="Courier New"/>
        </w:rPr>
        <w:t xml:space="preserve"> EUR-a</w:t>
      </w:r>
      <w:r w:rsidR="004724AE">
        <w:rPr>
          <w:rFonts w:cs="Courier New" w:hAnsi="Courier New" w:ascii="Courier New"/>
        </w:rPr>
        <w:t>,</w:t>
      </w:r>
    </w:p>
    <w:p w:rsidRDefault="00662DEE" w:rsidP="00986379" w:rsidR="00B3092D">
      <w:pPr>
        <w:pStyle w:val="Bezproreda"/>
        <w:ind w:left="120"/>
        <w:jc w:val="both"/>
        <w:rPr>
          <w:rFonts w:cs="Courier New" w:hAnsi="Courier New" w:ascii="Courier New"/>
        </w:rPr>
      </w:pPr>
      <w:r>
        <w:rPr>
          <w:rFonts w:cs="Courier New" w:hAnsi="Courier New" w:ascii="Courier New"/>
        </w:rPr>
        <w:t>1.D.</w:t>
      </w:r>
      <w:r w:rsidR="00B12E2D">
        <w:rPr>
          <w:rFonts w:cs="Courier New" w:hAnsi="Courier New" w:ascii="Courier New"/>
        </w:rPr>
        <w:t xml:space="preserve">- Rješenje Trgovačkog suda u Zagrebu P-1111/09 za iznos od 143.369,39kn </w:t>
      </w:r>
      <w:r w:rsidR="004724AE">
        <w:rPr>
          <w:rFonts w:cs="Courier New" w:hAnsi="Courier New" w:ascii="Courier New"/>
        </w:rPr>
        <w:t>kojim je predbilježeno</w:t>
      </w:r>
      <w:r w:rsidR="00B12E2D">
        <w:rPr>
          <w:rFonts w:cs="Courier New" w:hAnsi="Courier New" w:ascii="Courier New"/>
        </w:rPr>
        <w:t xml:space="preserve"> </w:t>
      </w:r>
      <w:r w:rsidR="00837D3B">
        <w:rPr>
          <w:rFonts w:cs="Courier New" w:hAnsi="Courier New" w:ascii="Courier New"/>
        </w:rPr>
        <w:t xml:space="preserve">i </w:t>
      </w:r>
      <w:r w:rsidR="00B12E2D">
        <w:rPr>
          <w:rFonts w:cs="Courier New" w:hAnsi="Courier New" w:ascii="Courier New"/>
        </w:rPr>
        <w:t>založno pravo.</w:t>
      </w:r>
      <w:r w:rsidR="00B3092D">
        <w:rPr>
          <w:rFonts w:cs="Courier New" w:hAnsi="Courier New" w:ascii="Courier New"/>
        </w:rPr>
        <w:t xml:space="preserve"> </w:t>
      </w:r>
      <w:r w:rsidR="00B12E2D">
        <w:rPr>
          <w:rFonts w:cs="Courier New" w:hAnsi="Courier New" w:ascii="Courier New"/>
        </w:rPr>
        <w:t>Uvidom u sudski spis utvrđeno je da je klauzula pravomoćnosti i ovršnosti</w:t>
      </w:r>
      <w:r w:rsidR="00B3092D">
        <w:rPr>
          <w:rFonts w:cs="Courier New" w:hAnsi="Courier New" w:ascii="Courier New"/>
        </w:rPr>
        <w:t xml:space="preserve"> utvrđena s danom</w:t>
      </w:r>
      <w:r w:rsidR="00B12E2D">
        <w:rPr>
          <w:rFonts w:cs="Courier New" w:hAnsi="Courier New" w:ascii="Courier New"/>
        </w:rPr>
        <w:t xml:space="preserve"> 18.03.2015.g.</w:t>
      </w:r>
      <w:r w:rsidR="00B3092D">
        <w:rPr>
          <w:rFonts w:cs="Courier New" w:hAnsi="Courier New" w:ascii="Courier New"/>
        </w:rPr>
        <w:t>,</w:t>
      </w:r>
    </w:p>
    <w:p w:rsidRDefault="00662DEE" w:rsidP="00986379" w:rsidR="004724AE">
      <w:pPr>
        <w:pStyle w:val="Bezproreda"/>
        <w:ind w:left="120"/>
        <w:jc w:val="both"/>
        <w:rPr>
          <w:rFonts w:cs="Courier New" w:hAnsi="Courier New" w:ascii="Courier New"/>
        </w:rPr>
      </w:pPr>
      <w:r>
        <w:rPr>
          <w:rFonts w:cs="Courier New" w:hAnsi="Courier New" w:ascii="Courier New"/>
        </w:rPr>
        <w:t>1.E.</w:t>
      </w:r>
      <w:r w:rsidR="00B3092D">
        <w:rPr>
          <w:rFonts w:cs="Courier New" w:hAnsi="Courier New" w:ascii="Courier New"/>
        </w:rPr>
        <w:t>-Rješenje</w:t>
      </w:r>
      <w:r w:rsidR="00D531A8">
        <w:rPr>
          <w:rFonts w:cs="Courier New" w:hAnsi="Courier New" w:ascii="Courier New"/>
        </w:rPr>
        <w:t>m</w:t>
      </w:r>
      <w:r w:rsidR="00B3092D">
        <w:rPr>
          <w:rFonts w:cs="Courier New" w:hAnsi="Courier New" w:ascii="Courier New"/>
        </w:rPr>
        <w:t xml:space="preserve"> o</w:t>
      </w:r>
      <w:r w:rsidR="00837D3B">
        <w:rPr>
          <w:rFonts w:cs="Courier New" w:hAnsi="Courier New" w:ascii="Courier New"/>
        </w:rPr>
        <w:t xml:space="preserve"> osiguranju Republike Hrvatske P</w:t>
      </w:r>
      <w:r w:rsidR="00B3092D">
        <w:rPr>
          <w:rFonts w:cs="Courier New" w:hAnsi="Courier New" w:ascii="Courier New"/>
        </w:rPr>
        <w:t>osl.broj:</w:t>
      </w:r>
      <w:r w:rsidR="002D34DD">
        <w:rPr>
          <w:rFonts w:cs="Courier New" w:hAnsi="Courier New" w:ascii="Courier New"/>
        </w:rPr>
        <w:t>Ovr-4043/08 uknjiženo je pravo zaloga radi osiguranja tražbine u iznosu od 3.875.523,45kn,</w:t>
      </w:r>
    </w:p>
    <w:p w:rsidRDefault="00662DEE" w:rsidP="000F1351" w:rsidR="000F1351">
      <w:pPr>
        <w:pStyle w:val="Bezproreda"/>
        <w:ind w:left="120"/>
        <w:jc w:val="both"/>
        <w:rPr>
          <w:rFonts w:cs="Courier New" w:hAnsi="Courier New" w:ascii="Courier New"/>
        </w:rPr>
      </w:pPr>
      <w:r>
        <w:rPr>
          <w:rFonts w:cs="Courier New" w:hAnsi="Courier New" w:ascii="Courier New"/>
        </w:rPr>
        <w:t>1.F.</w:t>
      </w:r>
      <w:r w:rsidR="00837D3B">
        <w:rPr>
          <w:rFonts w:cs="Courier New" w:hAnsi="Courier New" w:ascii="Courier New"/>
        </w:rPr>
        <w:t>-U I</w:t>
      </w:r>
      <w:r w:rsidR="00FB03D4">
        <w:rPr>
          <w:rFonts w:cs="Courier New" w:hAnsi="Courier New" w:ascii="Courier New"/>
        </w:rPr>
        <w:t>zvadcima broj ZK uloška:5541, Li</w:t>
      </w:r>
      <w:r w:rsidR="004724AE">
        <w:rPr>
          <w:rFonts w:cs="Courier New" w:hAnsi="Courier New" w:ascii="Courier New"/>
        </w:rPr>
        <w:t>vada Šušnička u Novaki, kčbr.529/2, K.O. 335312 Granešina i ZK uloška:</w:t>
      </w:r>
      <w:r w:rsidR="000F1351">
        <w:rPr>
          <w:rFonts w:cs="Courier New" w:hAnsi="Courier New" w:ascii="Courier New"/>
        </w:rPr>
        <w:t xml:space="preserve">     Str. – 3 –</w:t>
      </w:r>
    </w:p>
    <w:p w:rsidRDefault="004724AE" w:rsidP="000F1351" w:rsidR="00630A6E">
      <w:pPr>
        <w:pStyle w:val="Bezproreda"/>
        <w:ind w:left="120"/>
        <w:jc w:val="both"/>
        <w:rPr>
          <w:rFonts w:cs="Courier New" w:hAnsi="Courier New" w:ascii="Courier New"/>
        </w:rPr>
      </w:pPr>
      <w:r>
        <w:rPr>
          <w:rFonts w:cs="Courier New" w:hAnsi="Courier New" w:ascii="Courier New"/>
        </w:rPr>
        <w:lastRenderedPageBreak/>
        <w:t>5884, Oranica Grmača u Novaki, kčbr. 530/7, K.O. 335312 Granešina zabilježene su ovrhe i to:</w:t>
      </w:r>
      <w:r w:rsidR="000F1351">
        <w:rPr>
          <w:rFonts w:cs="Courier New" w:hAnsi="Courier New" w:ascii="Courier New"/>
        </w:rPr>
        <w:t xml:space="preserve">                     </w:t>
      </w:r>
    </w:p>
    <w:p w:rsidRDefault="00662DEE" w:rsidP="00986379" w:rsidR="00630A6E">
      <w:pPr>
        <w:pStyle w:val="Bezproreda"/>
        <w:ind w:left="120"/>
        <w:jc w:val="both"/>
        <w:rPr>
          <w:rFonts w:cs="Courier New" w:hAnsi="Courier New" w:ascii="Courier New"/>
        </w:rPr>
      </w:pPr>
      <w:r>
        <w:rPr>
          <w:rFonts w:cs="Courier New" w:hAnsi="Courier New" w:ascii="Courier New"/>
        </w:rPr>
        <w:t>1.G.</w:t>
      </w:r>
      <w:r w:rsidR="00FB03D4">
        <w:rPr>
          <w:rFonts w:cs="Courier New" w:hAnsi="Courier New" w:ascii="Courier New"/>
        </w:rPr>
        <w:t>-</w:t>
      </w:r>
      <w:r>
        <w:rPr>
          <w:rFonts w:cs="Courier New" w:hAnsi="Courier New" w:ascii="Courier New"/>
        </w:rPr>
        <w:t>P</w:t>
      </w:r>
      <w:r w:rsidR="00837D3B">
        <w:rPr>
          <w:rFonts w:cs="Courier New" w:hAnsi="Courier New" w:ascii="Courier New"/>
        </w:rPr>
        <w:t>o Rješenju</w:t>
      </w:r>
      <w:r w:rsidR="00630A6E">
        <w:rPr>
          <w:rFonts w:cs="Courier New" w:hAnsi="Courier New" w:ascii="Courier New"/>
        </w:rPr>
        <w:t xml:space="preserve"> T</w:t>
      </w:r>
      <w:r w:rsidR="00FB03D4">
        <w:rPr>
          <w:rFonts w:cs="Courier New" w:hAnsi="Courier New" w:ascii="Courier New"/>
        </w:rPr>
        <w:t>rgovačko</w:t>
      </w:r>
      <w:r w:rsidR="004724AE">
        <w:rPr>
          <w:rFonts w:cs="Courier New" w:hAnsi="Courier New" w:ascii="Courier New"/>
        </w:rPr>
        <w:t>g suda u Zagrebu, Posl.broj:Ovr</w:t>
      </w:r>
      <w:r w:rsidR="00FB03D4">
        <w:rPr>
          <w:rFonts w:cs="Courier New" w:hAnsi="Courier New" w:ascii="Courier New"/>
        </w:rPr>
        <w:t>-5108/09 od 23.11.2009 a ovrhovo</w:t>
      </w:r>
      <w:r w:rsidR="004724AE">
        <w:rPr>
          <w:rFonts w:cs="Courier New" w:hAnsi="Courier New" w:ascii="Courier New"/>
        </w:rPr>
        <w:t>d</w:t>
      </w:r>
      <w:r w:rsidR="00FB03D4">
        <w:rPr>
          <w:rFonts w:cs="Courier New" w:hAnsi="Courier New" w:ascii="Courier New"/>
        </w:rPr>
        <w:t>i</w:t>
      </w:r>
      <w:r w:rsidR="004724AE">
        <w:rPr>
          <w:rFonts w:cs="Courier New" w:hAnsi="Courier New" w:ascii="Courier New"/>
        </w:rPr>
        <w:t xml:space="preserve">telj je MAGRAD d.o.o. Žakanje 57 u iznosu od </w:t>
      </w:r>
      <w:r w:rsidR="00630A6E">
        <w:rPr>
          <w:rFonts w:cs="Courier New" w:hAnsi="Courier New" w:ascii="Courier New"/>
        </w:rPr>
        <w:t xml:space="preserve"> 15.922,10kn, </w:t>
      </w:r>
      <w:r w:rsidR="00502AD3">
        <w:rPr>
          <w:rFonts w:cs="Courier New" w:hAnsi="Courier New" w:ascii="Courier New"/>
        </w:rPr>
        <w:t xml:space="preserve">                     </w:t>
      </w:r>
    </w:p>
    <w:p w:rsidRDefault="00662DEE" w:rsidP="00DC23A8" w:rsidR="00F51493">
      <w:pPr>
        <w:pStyle w:val="Bezproreda"/>
        <w:jc w:val="both"/>
        <w:rPr>
          <w:rFonts w:cs="Courier New" w:hAnsi="Courier New" w:ascii="Courier New"/>
        </w:rPr>
      </w:pPr>
      <w:r>
        <w:rPr>
          <w:rFonts w:cs="Courier New" w:hAnsi="Courier New" w:ascii="Courier New"/>
        </w:rPr>
        <w:t>1.H.</w:t>
      </w:r>
      <w:r w:rsidR="00D531A8">
        <w:rPr>
          <w:rFonts w:cs="Courier New" w:hAnsi="Courier New" w:ascii="Courier New"/>
        </w:rPr>
        <w:t>-</w:t>
      </w:r>
      <w:r>
        <w:rPr>
          <w:rFonts w:cs="Courier New" w:hAnsi="Courier New" w:ascii="Courier New"/>
        </w:rPr>
        <w:t>P</w:t>
      </w:r>
      <w:r w:rsidR="00630A6E">
        <w:rPr>
          <w:rFonts w:cs="Courier New" w:hAnsi="Courier New" w:ascii="Courier New"/>
        </w:rPr>
        <w:t>o Rješenju  Trgovačkog suda u Zagrebu, Posl.broj:Ovr-5262/</w:t>
      </w:r>
      <w:r w:rsidR="0098419B">
        <w:rPr>
          <w:rFonts w:cs="Courier New" w:hAnsi="Courier New" w:ascii="Courier New"/>
        </w:rPr>
        <w:t>2010 od 07.siječnja 2011.g. a ovrhovoditelj je Schwa</w:t>
      </w:r>
      <w:r w:rsidR="00FB03D4">
        <w:rPr>
          <w:rFonts w:cs="Courier New" w:hAnsi="Courier New" w:ascii="Courier New"/>
        </w:rPr>
        <w:t>r</w:t>
      </w:r>
      <w:r w:rsidR="0098419B">
        <w:rPr>
          <w:rFonts w:cs="Courier New" w:hAnsi="Courier New" w:ascii="Courier New"/>
        </w:rPr>
        <w:t>zl d.o.o. Glina, Ulica žrtava domovinskog rata 71 u iznosu od 329.773,73kn uvećano za zatezne kamate.</w:t>
      </w:r>
      <w:r w:rsidR="00DC23A8">
        <w:rPr>
          <w:rFonts w:cs="Courier New" w:hAnsi="Courier New" w:ascii="Courier New"/>
        </w:rPr>
        <w:t xml:space="preserve">  </w:t>
      </w:r>
    </w:p>
    <w:p w:rsidRDefault="002D34DD" w:rsidP="00986379" w:rsidR="00B12E2D">
      <w:pPr>
        <w:pStyle w:val="Bezproreda"/>
        <w:ind w:left="120"/>
        <w:jc w:val="both"/>
        <w:rPr>
          <w:rFonts w:cs="Courier New" w:hAnsi="Courier New" w:ascii="Courier New"/>
        </w:rPr>
      </w:pPr>
      <w:r>
        <w:rPr>
          <w:rFonts w:cs="Courier New" w:hAnsi="Courier New" w:ascii="Courier New"/>
        </w:rPr>
        <w:t xml:space="preserve"> </w:t>
      </w:r>
      <w:r w:rsidR="00B12E2D">
        <w:rPr>
          <w:rFonts w:cs="Courier New" w:hAnsi="Courier New" w:ascii="Courier New"/>
        </w:rPr>
        <w:t xml:space="preserve">   </w:t>
      </w:r>
    </w:p>
    <w:p w:rsidRDefault="00662DEE" w:rsidP="004F11BA" w:rsidR="0098419B" w:rsidRPr="00F51493">
      <w:pPr>
        <w:pStyle w:val="Bezproreda"/>
        <w:jc w:val="both"/>
        <w:rPr>
          <w:rFonts w:cs="Courier New" w:hAnsi="Courier New" w:ascii="Courier New"/>
        </w:rPr>
      </w:pPr>
      <w:r>
        <w:rPr>
          <w:rFonts w:cs="Courier New" w:hAnsi="Courier New" w:ascii="Courier New"/>
        </w:rPr>
        <w:t>2.-</w:t>
      </w:r>
      <w:r w:rsidR="0098419B">
        <w:rPr>
          <w:rFonts w:cs="Courier New" w:hAnsi="Courier New" w:ascii="Courier New"/>
        </w:rPr>
        <w:t>U svezi stanja vlasništva, vođenja ovršnih postupaka i nj</w:t>
      </w:r>
      <w:r w:rsidR="003E5507">
        <w:rPr>
          <w:rFonts w:cs="Courier New" w:hAnsi="Courier New" w:ascii="Courier New"/>
        </w:rPr>
        <w:t xml:space="preserve">ihovog upisa u Zemljišne knjige </w:t>
      </w:r>
      <w:r w:rsidR="0098419B">
        <w:rPr>
          <w:rFonts w:cs="Courier New" w:hAnsi="Courier New" w:ascii="Courier New"/>
        </w:rPr>
        <w:t>Općinskog građanskog suda u Zagrebu</w:t>
      </w:r>
      <w:r w:rsidR="001062A7">
        <w:rPr>
          <w:rFonts w:cs="Courier New" w:hAnsi="Courier New" w:ascii="Courier New"/>
        </w:rPr>
        <w:t xml:space="preserve"> na nekretnini</w:t>
      </w:r>
      <w:r w:rsidR="0098419B">
        <w:rPr>
          <w:rFonts w:cs="Courier New" w:hAnsi="Courier New" w:ascii="Courier New"/>
        </w:rPr>
        <w:t xml:space="preserve"> Livada Šušnička</w:t>
      </w:r>
      <w:r w:rsidR="001062A7">
        <w:rPr>
          <w:rFonts w:cs="Courier New" w:hAnsi="Courier New" w:ascii="Courier New"/>
        </w:rPr>
        <w:t xml:space="preserve"> u Novaki, površine 778čhv, upisane u ZK.ul. 501 K.O.Granešina </w:t>
      </w:r>
      <w:r w:rsidR="001062A7" w:rsidRPr="00DC23A8">
        <w:rPr>
          <w:rFonts w:cs="Courier New" w:hAnsi="Courier New" w:ascii="Courier New"/>
          <w:b/>
        </w:rPr>
        <w:t>Grad</w:t>
      </w:r>
      <w:r w:rsidR="001062A7">
        <w:rPr>
          <w:rFonts w:cs="Courier New" w:hAnsi="Courier New" w:ascii="Courier New"/>
        </w:rPr>
        <w:t xml:space="preserve"> </w:t>
      </w:r>
      <w:r w:rsidR="001062A7" w:rsidRPr="00DC23A8">
        <w:rPr>
          <w:rFonts w:cs="Courier New" w:hAnsi="Courier New" w:ascii="Courier New"/>
          <w:b/>
        </w:rPr>
        <w:t>Zagreb</w:t>
      </w:r>
      <w:r w:rsidR="001062A7">
        <w:rPr>
          <w:rFonts w:cs="Courier New" w:hAnsi="Courier New" w:ascii="Courier New"/>
        </w:rPr>
        <w:t xml:space="preserve"> zastupan po punomoćnici M.C. iz Zagreba podignuo je Tužbu radi stjecanja prava vlasništva pred Trgovačkim sudom u Zagrebu u parničnom postupku</w:t>
      </w:r>
      <w:r w:rsidR="00132332">
        <w:rPr>
          <w:rFonts w:cs="Courier New" w:hAnsi="Courier New" w:ascii="Courier New"/>
        </w:rPr>
        <w:t>, koji se vodi</w:t>
      </w:r>
      <w:r w:rsidR="001062A7">
        <w:rPr>
          <w:rFonts w:cs="Courier New" w:hAnsi="Courier New" w:ascii="Courier New"/>
        </w:rPr>
        <w:t xml:space="preserve"> pod Posl.brojem:</w:t>
      </w:r>
      <w:r w:rsidR="00C9240E">
        <w:rPr>
          <w:rFonts w:cs="Courier New" w:hAnsi="Courier New" w:ascii="Courier New"/>
          <w:b/>
        </w:rPr>
        <w:t>56-P-1966/2014.</w:t>
      </w:r>
      <w:r w:rsidR="00C9240E">
        <w:rPr>
          <w:rFonts w:cs="Courier New" w:hAnsi="Courier New" w:ascii="Courier New"/>
        </w:rPr>
        <w:t xml:space="preserve">                                                                                                                                  </w:t>
      </w:r>
      <w:r w:rsidR="00C9240E">
        <w:rPr>
          <w:rFonts w:cs="Courier New" w:hAnsi="Courier New" w:ascii="Courier New"/>
          <w:b/>
        </w:rPr>
        <w:t xml:space="preserve">                                                                                                                                                  </w:t>
      </w:r>
      <w:r w:rsidR="001062A7">
        <w:rPr>
          <w:rFonts w:cs="Courier New" w:hAnsi="Courier New" w:ascii="Courier New"/>
          <w:b/>
        </w:rPr>
        <w:t xml:space="preserve"> </w:t>
      </w:r>
      <w:r w:rsidR="004F11BA">
        <w:rPr>
          <w:rFonts w:cs="Courier New" w:hAnsi="Courier New" w:ascii="Courier New"/>
        </w:rPr>
        <w:t>Nasl</w:t>
      </w:r>
      <w:r w:rsidR="00132332">
        <w:rPr>
          <w:rFonts w:cs="Courier New" w:hAnsi="Courier New" w:ascii="Courier New"/>
        </w:rPr>
        <w:t>ovni sud u parnici obraćao se</w:t>
      </w:r>
      <w:r w:rsidR="004F11BA">
        <w:rPr>
          <w:rFonts w:cs="Courier New" w:hAnsi="Courier New" w:ascii="Courier New"/>
        </w:rPr>
        <w:t xml:space="preserve"> samo steč.dužniku na adresu Zagreb, Petrinjska 40. ali ne i steč.upravitelju, kao odgovornoj osobi u stečaju. Budući da je vlasnica poslovnog prostora u Petrinjskoj 40. nenajavljeno </w:t>
      </w:r>
      <w:r w:rsidR="00FB03D4">
        <w:rPr>
          <w:rFonts w:cs="Courier New" w:hAnsi="Courier New" w:ascii="Courier New"/>
        </w:rPr>
        <w:t xml:space="preserve"> </w:t>
      </w:r>
      <w:r w:rsidR="004F11BA">
        <w:rPr>
          <w:rFonts w:cs="Courier New" w:hAnsi="Courier New" w:ascii="Courier New"/>
        </w:rPr>
        <w:t>u proljeće 2013.g.</w:t>
      </w:r>
      <w:r w:rsidR="00FB03D4">
        <w:rPr>
          <w:rFonts w:cs="Courier New" w:hAnsi="Courier New" w:ascii="Courier New"/>
        </w:rPr>
        <w:t xml:space="preserve"> </w:t>
      </w:r>
      <w:r w:rsidR="004F11BA">
        <w:rPr>
          <w:rFonts w:cs="Courier New" w:hAnsi="Courier New" w:ascii="Courier New"/>
        </w:rPr>
        <w:t>onemogućila pristup ist</w:t>
      </w:r>
      <w:r w:rsidR="00C9240E">
        <w:rPr>
          <w:rFonts w:cs="Courier New" w:hAnsi="Courier New" w:ascii="Courier New"/>
        </w:rPr>
        <w:t xml:space="preserve">om, steč.upravitelj nije bio </w:t>
      </w:r>
      <w:r w:rsidR="004F11BA">
        <w:rPr>
          <w:rFonts w:cs="Courier New" w:hAnsi="Courier New" w:ascii="Courier New"/>
        </w:rPr>
        <w:t xml:space="preserve"> u mogućnosti</w:t>
      </w:r>
      <w:r w:rsidR="00FB03D4">
        <w:rPr>
          <w:rFonts w:cs="Courier New" w:hAnsi="Courier New" w:ascii="Courier New"/>
        </w:rPr>
        <w:t xml:space="preserve"> </w:t>
      </w:r>
      <w:r w:rsidR="004F11BA">
        <w:rPr>
          <w:rFonts w:cs="Courier New" w:hAnsi="Courier New" w:ascii="Courier New"/>
        </w:rPr>
        <w:t>primati poštu</w:t>
      </w:r>
      <w:r w:rsidR="00C9240E">
        <w:rPr>
          <w:rFonts w:cs="Courier New" w:hAnsi="Courier New" w:ascii="Courier New"/>
        </w:rPr>
        <w:t>,</w:t>
      </w:r>
      <w:r w:rsidR="004F11BA">
        <w:rPr>
          <w:rFonts w:cs="Courier New" w:hAnsi="Courier New" w:ascii="Courier New"/>
        </w:rPr>
        <w:t xml:space="preserve"> koja je bila naslovljena na adresu steč.dužnika</w:t>
      </w:r>
      <w:r w:rsidR="003E5507">
        <w:rPr>
          <w:rFonts w:cs="Courier New" w:hAnsi="Courier New" w:ascii="Courier New"/>
        </w:rPr>
        <w:t xml:space="preserve"> -</w:t>
      </w:r>
      <w:r w:rsidR="00C9240E">
        <w:rPr>
          <w:rFonts w:cs="Courier New" w:hAnsi="Courier New" w:ascii="Courier New"/>
        </w:rPr>
        <w:t xml:space="preserve"> Petrinjska 40., Zagreb</w:t>
      </w:r>
      <w:r w:rsidR="004F11BA">
        <w:rPr>
          <w:rFonts w:cs="Courier New" w:hAnsi="Courier New" w:ascii="Courier New"/>
        </w:rPr>
        <w:t xml:space="preserve">. </w:t>
      </w:r>
      <w:r w:rsidR="00C9240E">
        <w:rPr>
          <w:rFonts w:cs="Courier New" w:hAnsi="Courier New" w:ascii="Courier New"/>
        </w:rPr>
        <w:t xml:space="preserve">                   </w:t>
      </w:r>
    </w:p>
    <w:p w:rsidRDefault="00C9240E" w:rsidP="004F11BA" w:rsidR="00913F7F">
      <w:pPr>
        <w:pStyle w:val="Bezproreda"/>
        <w:jc w:val="both"/>
        <w:rPr>
          <w:rFonts w:cs="Courier New" w:hAnsi="Courier New" w:ascii="Courier New"/>
        </w:rPr>
      </w:pPr>
      <w:r>
        <w:rPr>
          <w:rFonts w:cs="Courier New" w:hAnsi="Courier New" w:ascii="Courier New"/>
        </w:rPr>
        <w:t>Slijedom navedenog</w:t>
      </w:r>
      <w:r w:rsidR="00626890">
        <w:rPr>
          <w:rFonts w:cs="Courier New" w:hAnsi="Courier New" w:ascii="Courier New"/>
        </w:rPr>
        <w:t xml:space="preserve"> Naslovni sud dana 20.04.2015.g. donio je </w:t>
      </w:r>
      <w:r w:rsidR="00626890" w:rsidRPr="00C9240E">
        <w:rPr>
          <w:rFonts w:cs="Courier New" w:hAnsi="Courier New" w:ascii="Courier New"/>
          <w:b/>
        </w:rPr>
        <w:t>Presudu</w:t>
      </w:r>
      <w:r w:rsidR="00626890">
        <w:rPr>
          <w:rFonts w:cs="Courier New" w:hAnsi="Courier New" w:ascii="Courier New"/>
        </w:rPr>
        <w:t xml:space="preserve"> </w:t>
      </w:r>
      <w:r w:rsidR="00626890" w:rsidRPr="00786EE9">
        <w:rPr>
          <w:rFonts w:cs="Courier New" w:hAnsi="Courier New" w:ascii="Courier New"/>
        </w:rPr>
        <w:t>zbog</w:t>
      </w:r>
      <w:r w:rsidR="00626890">
        <w:rPr>
          <w:rFonts w:cs="Courier New" w:hAnsi="Courier New" w:ascii="Courier New"/>
        </w:rPr>
        <w:t xml:space="preserve"> </w:t>
      </w:r>
      <w:r w:rsidR="00626890" w:rsidRPr="00786EE9">
        <w:rPr>
          <w:rFonts w:cs="Courier New" w:hAnsi="Courier New" w:ascii="Courier New"/>
        </w:rPr>
        <w:t>ogluhe</w:t>
      </w:r>
      <w:r>
        <w:rPr>
          <w:rFonts w:cs="Courier New" w:hAnsi="Courier New" w:ascii="Courier New"/>
          <w:b/>
        </w:rPr>
        <w:t>,</w:t>
      </w:r>
      <w:r w:rsidR="00626890">
        <w:rPr>
          <w:rFonts w:cs="Courier New" w:hAnsi="Courier New" w:ascii="Courier New"/>
        </w:rPr>
        <w:t xml:space="preserve"> koja je postala pravomoćna. Saznanje</w:t>
      </w:r>
      <w:r w:rsidR="00F87C7D">
        <w:rPr>
          <w:rFonts w:cs="Courier New" w:hAnsi="Courier New" w:ascii="Courier New"/>
        </w:rPr>
        <w:t xml:space="preserve"> o navedenom postupanju</w:t>
      </w:r>
      <w:r w:rsidR="00626890">
        <w:rPr>
          <w:rFonts w:cs="Courier New" w:hAnsi="Courier New" w:ascii="Courier New"/>
        </w:rPr>
        <w:t xml:space="preserve"> Grad</w:t>
      </w:r>
      <w:r w:rsidR="00F87C7D">
        <w:rPr>
          <w:rFonts w:cs="Courier New" w:hAnsi="Courier New" w:ascii="Courier New"/>
        </w:rPr>
        <w:t>a</w:t>
      </w:r>
      <w:r w:rsidR="00626890">
        <w:rPr>
          <w:rFonts w:cs="Courier New" w:hAnsi="Courier New" w:ascii="Courier New"/>
        </w:rPr>
        <w:t xml:space="preserve"> Zagreb</w:t>
      </w:r>
      <w:r w:rsidR="00F87C7D">
        <w:rPr>
          <w:rFonts w:cs="Courier New" w:hAnsi="Courier New" w:ascii="Courier New"/>
        </w:rPr>
        <w:t>a</w:t>
      </w:r>
      <w:r>
        <w:rPr>
          <w:rFonts w:cs="Courier New" w:hAnsi="Courier New" w:ascii="Courier New"/>
        </w:rPr>
        <w:t>,</w:t>
      </w:r>
      <w:r w:rsidR="00626890">
        <w:rPr>
          <w:rFonts w:cs="Courier New" w:hAnsi="Courier New" w:ascii="Courier New"/>
        </w:rPr>
        <w:t xml:space="preserve"> od kojega je steč.dužnik kupio tu i druge parcele</w:t>
      </w:r>
      <w:r w:rsidR="00913F7F">
        <w:rPr>
          <w:rFonts w:cs="Courier New" w:hAnsi="Courier New" w:ascii="Courier New"/>
        </w:rPr>
        <w:t>,</w:t>
      </w:r>
      <w:r w:rsidR="00626890">
        <w:rPr>
          <w:rFonts w:cs="Courier New" w:hAnsi="Courier New" w:ascii="Courier New"/>
        </w:rPr>
        <w:t xml:space="preserve"> </w:t>
      </w:r>
      <w:r>
        <w:rPr>
          <w:rFonts w:cs="Courier New" w:hAnsi="Courier New" w:ascii="Courier New"/>
        </w:rPr>
        <w:t xml:space="preserve">saznala sam kada je punomoćnica </w:t>
      </w:r>
      <w:r w:rsidR="00F51493">
        <w:rPr>
          <w:rFonts w:cs="Courier New" w:hAnsi="Courier New" w:ascii="Courier New"/>
        </w:rPr>
        <w:t xml:space="preserve">Grada Zagreba </w:t>
      </w:r>
      <w:r>
        <w:rPr>
          <w:rFonts w:cs="Courier New" w:hAnsi="Courier New" w:ascii="Courier New"/>
        </w:rPr>
        <w:t xml:space="preserve">M.C. iz Zagreba prisilno ovršila novčana sredstva </w:t>
      </w:r>
      <w:r w:rsidR="00F87C7D">
        <w:rPr>
          <w:rFonts w:cs="Courier New" w:hAnsi="Courier New" w:ascii="Courier New"/>
        </w:rPr>
        <w:t xml:space="preserve"> dana 15.07.2016.g. </w:t>
      </w:r>
      <w:r w:rsidR="00913F7F">
        <w:rPr>
          <w:rFonts w:cs="Courier New" w:hAnsi="Courier New" w:ascii="Courier New"/>
        </w:rPr>
        <w:t xml:space="preserve">na ime </w:t>
      </w:r>
      <w:r w:rsidR="003E5507">
        <w:rPr>
          <w:rFonts w:cs="Courier New" w:hAnsi="Courier New" w:ascii="Courier New"/>
        </w:rPr>
        <w:t xml:space="preserve">odvjetničkih </w:t>
      </w:r>
      <w:r w:rsidR="00913F7F">
        <w:rPr>
          <w:rFonts w:cs="Courier New" w:hAnsi="Courier New" w:ascii="Courier New"/>
        </w:rPr>
        <w:t>troškova parničnog p</w:t>
      </w:r>
      <w:r w:rsidR="00F87C7D">
        <w:rPr>
          <w:rFonts w:cs="Courier New" w:hAnsi="Courier New" w:ascii="Courier New"/>
        </w:rPr>
        <w:t>ostupka u iznosu od 13.342,22kn.</w:t>
      </w:r>
      <w:r>
        <w:rPr>
          <w:rFonts w:cs="Courier New" w:hAnsi="Courier New" w:ascii="Courier New"/>
        </w:rPr>
        <w:t xml:space="preserve"> </w:t>
      </w:r>
    </w:p>
    <w:p w:rsidRDefault="00913F7F" w:rsidP="004F11BA" w:rsidR="004F11BA">
      <w:pPr>
        <w:pStyle w:val="Bezproreda"/>
        <w:jc w:val="both"/>
        <w:rPr>
          <w:rFonts w:cs="Courier New" w:hAnsi="Courier New" w:ascii="Courier New"/>
        </w:rPr>
      </w:pPr>
      <w:r>
        <w:rPr>
          <w:rFonts w:cs="Courier New" w:hAnsi="Courier New" w:ascii="Courier New"/>
        </w:rPr>
        <w:t>Opisani postupak i nj</w:t>
      </w:r>
      <w:r w:rsidR="00F87C7D">
        <w:rPr>
          <w:rFonts w:cs="Courier New" w:hAnsi="Courier New" w:ascii="Courier New"/>
        </w:rPr>
        <w:t>egov parnični ishod</w:t>
      </w:r>
      <w:r w:rsidR="00837D3B">
        <w:rPr>
          <w:rFonts w:cs="Courier New" w:hAnsi="Courier New" w:ascii="Courier New"/>
        </w:rPr>
        <w:t xml:space="preserve"> proveden je</w:t>
      </w:r>
      <w:r w:rsidR="00F87C7D">
        <w:rPr>
          <w:rFonts w:cs="Courier New" w:hAnsi="Courier New" w:ascii="Courier New"/>
        </w:rPr>
        <w:t>,</w:t>
      </w:r>
      <w:r w:rsidR="00837D3B">
        <w:rPr>
          <w:rFonts w:cs="Courier New" w:hAnsi="Courier New" w:ascii="Courier New"/>
        </w:rPr>
        <w:t xml:space="preserve"> iako</w:t>
      </w:r>
      <w:r w:rsidR="003E5507">
        <w:rPr>
          <w:rFonts w:cs="Courier New" w:hAnsi="Courier New" w:ascii="Courier New"/>
        </w:rPr>
        <w:t xml:space="preserve"> je u</w:t>
      </w:r>
      <w:r>
        <w:rPr>
          <w:rFonts w:cs="Courier New" w:hAnsi="Courier New" w:ascii="Courier New"/>
        </w:rPr>
        <w:t xml:space="preserve"> tijeku ovršni postupa</w:t>
      </w:r>
      <w:r w:rsidR="00667E29">
        <w:rPr>
          <w:rFonts w:cs="Courier New" w:hAnsi="Courier New" w:ascii="Courier New"/>
        </w:rPr>
        <w:t>k sa zabilježbom založnog prava.</w:t>
      </w:r>
    </w:p>
    <w:p w:rsidRDefault="00913F7F" w:rsidP="004F11BA" w:rsidR="00913F7F">
      <w:pPr>
        <w:pStyle w:val="Bezproreda"/>
        <w:jc w:val="both"/>
        <w:rPr>
          <w:rFonts w:cs="Courier New" w:hAnsi="Courier New" w:ascii="Courier New"/>
        </w:rPr>
      </w:pPr>
    </w:p>
    <w:p w:rsidRDefault="00662DEE" w:rsidP="004F11BA" w:rsidR="000A1EE8">
      <w:pPr>
        <w:pStyle w:val="Bezproreda"/>
        <w:jc w:val="both"/>
        <w:rPr>
          <w:rFonts w:cs="Courier New" w:hAnsi="Courier New" w:ascii="Courier New"/>
        </w:rPr>
      </w:pPr>
      <w:r>
        <w:rPr>
          <w:rFonts w:cs="Courier New" w:hAnsi="Courier New" w:ascii="Courier New"/>
        </w:rPr>
        <w:t>3.-</w:t>
      </w:r>
      <w:r w:rsidR="006114FA">
        <w:rPr>
          <w:rFonts w:cs="Courier New" w:hAnsi="Courier New" w:ascii="Courier New"/>
        </w:rPr>
        <w:t xml:space="preserve"> </w:t>
      </w:r>
      <w:r w:rsidR="00913F7F">
        <w:rPr>
          <w:rFonts w:cs="Courier New" w:hAnsi="Courier New" w:ascii="Courier New"/>
        </w:rPr>
        <w:t>U</w:t>
      </w:r>
      <w:r w:rsidR="00A02C98">
        <w:rPr>
          <w:rFonts w:cs="Courier New" w:hAnsi="Courier New" w:ascii="Courier New"/>
        </w:rPr>
        <w:t xml:space="preserve"> ovom dijelu Izvještaja navodi se</w:t>
      </w:r>
      <w:r w:rsidR="00913F7F">
        <w:rPr>
          <w:rFonts w:cs="Courier New" w:hAnsi="Courier New" w:ascii="Courier New"/>
        </w:rPr>
        <w:t xml:space="preserve"> da je CROATIA BANKA d.d. Zagreb krajem svibnja 2017.g. izvijestila steč.upravi</w:t>
      </w:r>
      <w:r w:rsidR="00F87C7D">
        <w:rPr>
          <w:rFonts w:cs="Courier New" w:hAnsi="Courier New" w:ascii="Courier New"/>
        </w:rPr>
        <w:t>telja putem Obavijesti o prodaji</w:t>
      </w:r>
      <w:r w:rsidR="00913F7F">
        <w:rPr>
          <w:rFonts w:cs="Courier New" w:hAnsi="Courier New" w:ascii="Courier New"/>
        </w:rPr>
        <w:t xml:space="preserve"> potraživanja za JELAČIĆ d.o.o. u stečaju kao i cjelokupnu novčanu tražbinu nastalu temelje</w:t>
      </w:r>
      <w:r w:rsidR="00F51493">
        <w:rPr>
          <w:rFonts w:cs="Courier New" w:hAnsi="Courier New" w:ascii="Courier New"/>
        </w:rPr>
        <w:t>m U</w:t>
      </w:r>
      <w:r w:rsidR="00913F7F">
        <w:rPr>
          <w:rFonts w:cs="Courier New" w:hAnsi="Courier New" w:ascii="Courier New"/>
        </w:rPr>
        <w:t>govora o kredi</w:t>
      </w:r>
      <w:r w:rsidR="00A02C98">
        <w:rPr>
          <w:rFonts w:cs="Courier New" w:hAnsi="Courier New" w:ascii="Courier New"/>
        </w:rPr>
        <w:t>tu i izdanim garancijama prodano</w:t>
      </w:r>
      <w:r w:rsidR="00913F7F">
        <w:rPr>
          <w:rFonts w:cs="Courier New" w:hAnsi="Courier New" w:ascii="Courier New"/>
        </w:rPr>
        <w:t xml:space="preserve"> kupcu ADRIA LUX PROJEKT d.o.o. iz Zagreba, J.F. </w:t>
      </w:r>
      <w:r w:rsidR="000A1EE8">
        <w:rPr>
          <w:rFonts w:cs="Courier New" w:hAnsi="Courier New" w:ascii="Courier New"/>
        </w:rPr>
        <w:t>Kennedya 6b, OIB08053788776.</w:t>
      </w:r>
    </w:p>
    <w:p w:rsidRDefault="00815229" w:rsidP="004F11BA" w:rsidR="00F51493">
      <w:pPr>
        <w:pStyle w:val="Bezproreda"/>
        <w:jc w:val="both"/>
        <w:rPr>
          <w:rFonts w:cs="Courier New" w:hAnsi="Courier New" w:ascii="Courier New"/>
        </w:rPr>
      </w:pPr>
      <w:r>
        <w:rPr>
          <w:rFonts w:cs="Courier New" w:hAnsi="Courier New" w:ascii="Courier New"/>
        </w:rPr>
        <w:t>Punomoćnik kupca –</w:t>
      </w:r>
      <w:r w:rsidR="00B552E8">
        <w:rPr>
          <w:rFonts w:cs="Courier New" w:hAnsi="Courier New" w:ascii="Courier New"/>
        </w:rPr>
        <w:t xml:space="preserve"> prom</w:t>
      </w:r>
      <w:r w:rsidR="006114FA">
        <w:rPr>
          <w:rFonts w:cs="Courier New" w:hAnsi="Courier New" w:ascii="Courier New"/>
        </w:rPr>
        <w:t>i</w:t>
      </w:r>
      <w:r w:rsidR="00B552E8">
        <w:rPr>
          <w:rFonts w:cs="Courier New" w:hAnsi="Courier New" w:ascii="Courier New"/>
        </w:rPr>
        <w:t>jenjenog</w:t>
      </w:r>
      <w:r>
        <w:rPr>
          <w:rFonts w:cs="Courier New" w:hAnsi="Courier New" w:ascii="Courier New"/>
        </w:rPr>
        <w:t xml:space="preserve"> </w:t>
      </w:r>
      <w:r w:rsidR="00B552E8">
        <w:rPr>
          <w:rFonts w:cs="Courier New" w:hAnsi="Courier New" w:ascii="Courier New"/>
        </w:rPr>
        <w:t>ovlaštenika dostavio je Ugovor o prodaji potraživanja zaključen 12.04.2017.g. koji glasi na  sveukupni iznos od 19.589.318,15kn</w:t>
      </w:r>
      <w:r w:rsidR="00066E83">
        <w:rPr>
          <w:rFonts w:cs="Courier New" w:hAnsi="Courier New" w:ascii="Courier New"/>
        </w:rPr>
        <w:t xml:space="preserve"> dok</w:t>
      </w:r>
      <w:r w:rsidR="00A02C98">
        <w:rPr>
          <w:rFonts w:cs="Courier New" w:hAnsi="Courier New" w:ascii="Courier New"/>
        </w:rPr>
        <w:t xml:space="preserve"> iznos priznate tražbine stečajnog</w:t>
      </w:r>
      <w:r w:rsidR="00667E29">
        <w:rPr>
          <w:rFonts w:cs="Courier New" w:hAnsi="Courier New" w:ascii="Courier New"/>
        </w:rPr>
        <w:t xml:space="preserve"> vjerovnika-prodavatelja iznosi</w:t>
      </w:r>
      <w:r w:rsidR="00A02C98">
        <w:rPr>
          <w:rFonts w:cs="Courier New" w:hAnsi="Courier New" w:ascii="Courier New"/>
        </w:rPr>
        <w:t xml:space="preserve"> 12.186.769,54kn a preostala razlika odnosi se na</w:t>
      </w:r>
      <w:r w:rsidR="00667E29">
        <w:rPr>
          <w:rFonts w:cs="Courier New" w:hAnsi="Courier New" w:ascii="Courier New"/>
        </w:rPr>
        <w:t xml:space="preserve"> dospjela</w:t>
      </w:r>
      <w:r w:rsidR="00A02C98">
        <w:rPr>
          <w:rFonts w:cs="Courier New" w:hAnsi="Courier New" w:ascii="Courier New"/>
        </w:rPr>
        <w:t xml:space="preserve"> potraživanja od V.P. Jelačić. </w:t>
      </w:r>
      <w:r w:rsidR="00B552E8">
        <w:rPr>
          <w:rFonts w:cs="Courier New" w:hAnsi="Courier New" w:ascii="Courier New"/>
        </w:rPr>
        <w:t xml:space="preserve"> </w:t>
      </w:r>
      <w:r>
        <w:rPr>
          <w:rFonts w:cs="Courier New" w:hAnsi="Courier New" w:ascii="Courier New"/>
        </w:rPr>
        <w:t xml:space="preserve">               </w:t>
      </w:r>
      <w:r w:rsidR="00F51493">
        <w:rPr>
          <w:rFonts w:cs="Courier New" w:hAnsi="Courier New" w:ascii="Courier New"/>
        </w:rPr>
        <w:t xml:space="preserve"> </w:t>
      </w:r>
    </w:p>
    <w:p w:rsidRDefault="00F51493" w:rsidP="004F11BA" w:rsidR="00F51493">
      <w:pPr>
        <w:pStyle w:val="Bezproreda"/>
        <w:jc w:val="both"/>
        <w:rPr>
          <w:rFonts w:cs="Courier New" w:hAnsi="Courier New" w:ascii="Courier New"/>
        </w:rPr>
      </w:pPr>
      <w:r>
        <w:rPr>
          <w:rFonts w:cs="Courier New" w:hAnsi="Courier New" w:ascii="Courier New"/>
        </w:rPr>
        <w:t>Ste</w:t>
      </w:r>
      <w:r w:rsidR="00066E83">
        <w:rPr>
          <w:rFonts w:cs="Courier New" w:hAnsi="Courier New" w:ascii="Courier New"/>
        </w:rPr>
        <w:t>čajni</w:t>
      </w:r>
      <w:r w:rsidR="00240F8C">
        <w:rPr>
          <w:rFonts w:cs="Courier New" w:hAnsi="Courier New" w:ascii="Courier New"/>
        </w:rPr>
        <w:t xml:space="preserve"> upravitelj  zatražio je pisa</w:t>
      </w:r>
      <w:r>
        <w:rPr>
          <w:rFonts w:cs="Courier New" w:hAnsi="Courier New" w:ascii="Courier New"/>
        </w:rPr>
        <w:t>nim putem od Croatia banke d.d.</w:t>
      </w:r>
      <w:r w:rsidR="00240F8C">
        <w:rPr>
          <w:rFonts w:cs="Courier New" w:hAnsi="Courier New" w:ascii="Courier New"/>
        </w:rPr>
        <w:t xml:space="preserve"> prodavatelja i promjenjenog ovlaštenika-kupca </w:t>
      </w:r>
      <w:r>
        <w:rPr>
          <w:rFonts w:cs="Courier New" w:hAnsi="Courier New" w:ascii="Courier New"/>
        </w:rPr>
        <w:t xml:space="preserve"> potrebne dokaze i očitovanje</w:t>
      </w:r>
      <w:r w:rsidR="00240F8C">
        <w:rPr>
          <w:rFonts w:cs="Courier New" w:hAnsi="Courier New" w:ascii="Courier New"/>
        </w:rPr>
        <w:t xml:space="preserve"> i dana  </w:t>
      </w:r>
      <w:r w:rsidR="00066E83">
        <w:rPr>
          <w:rFonts w:cs="Courier New" w:hAnsi="Courier New" w:ascii="Courier New"/>
        </w:rPr>
        <w:t xml:space="preserve">23.05.2018.g. </w:t>
      </w:r>
      <w:r w:rsidR="00240F8C">
        <w:rPr>
          <w:rFonts w:cs="Courier New" w:hAnsi="Courier New" w:ascii="Courier New"/>
        </w:rPr>
        <w:t>primio obrazloženje iz kojega proizlazi da se ukupno prijavljena i priznata tražbina steč.vjerovnika</w:t>
      </w:r>
      <w:r w:rsidR="00E77865">
        <w:rPr>
          <w:rFonts w:cs="Courier New" w:hAnsi="Courier New" w:ascii="Courier New"/>
        </w:rPr>
        <w:t>-promijenjenom ovlašteniku</w:t>
      </w:r>
      <w:r w:rsidR="00240F8C">
        <w:rPr>
          <w:rFonts w:cs="Courier New" w:hAnsi="Courier New" w:ascii="Courier New"/>
        </w:rPr>
        <w:t xml:space="preserve"> umanjuje za </w:t>
      </w:r>
      <w:r w:rsidR="00066E83">
        <w:rPr>
          <w:rFonts w:cs="Courier New" w:hAnsi="Courier New" w:ascii="Courier New"/>
        </w:rPr>
        <w:t xml:space="preserve">djelomično zatvoren dio glavnice i potraživanja u </w:t>
      </w:r>
      <w:r w:rsidR="00240F8C">
        <w:rPr>
          <w:rFonts w:cs="Courier New" w:hAnsi="Courier New" w:ascii="Courier New"/>
        </w:rPr>
        <w:t>ukupno</w:t>
      </w:r>
      <w:r w:rsidR="0062306A">
        <w:rPr>
          <w:rFonts w:cs="Courier New" w:hAnsi="Courier New" w:ascii="Courier New"/>
        </w:rPr>
        <w:t>m iznosu od  702.531,9</w:t>
      </w:r>
      <w:r w:rsidR="00066E83">
        <w:rPr>
          <w:rFonts w:cs="Courier New" w:hAnsi="Courier New" w:ascii="Courier New"/>
        </w:rPr>
        <w:t>2kn tako da priznata tražbina p</w:t>
      </w:r>
      <w:r w:rsidR="006114FA">
        <w:rPr>
          <w:rFonts w:cs="Courier New" w:hAnsi="Courier New" w:ascii="Courier New"/>
        </w:rPr>
        <w:t>romjenjenom ovlašteniku za namirenje založnog prava i diobu</w:t>
      </w:r>
      <w:r w:rsidR="00066E83">
        <w:rPr>
          <w:rFonts w:cs="Courier New" w:hAnsi="Courier New" w:ascii="Courier New"/>
        </w:rPr>
        <w:t xml:space="preserve"> iznosi 11.484.237,62kn. </w:t>
      </w:r>
    </w:p>
    <w:p w:rsidRDefault="00F51493" w:rsidP="004F11BA" w:rsidR="00F51493">
      <w:pPr>
        <w:pStyle w:val="Bezproreda"/>
        <w:jc w:val="both"/>
        <w:rPr>
          <w:rFonts w:cs="Courier New" w:hAnsi="Courier New" w:ascii="Courier New"/>
        </w:rPr>
      </w:pPr>
    </w:p>
    <w:p w:rsidRDefault="00662DEE" w:rsidP="004F11BA" w:rsidR="006114FA">
      <w:pPr>
        <w:pStyle w:val="Bezproreda"/>
        <w:jc w:val="both"/>
        <w:rPr>
          <w:rFonts w:cs="Courier New" w:hAnsi="Courier New" w:ascii="Courier New"/>
        </w:rPr>
      </w:pPr>
      <w:r>
        <w:rPr>
          <w:rFonts w:cs="Courier New" w:hAnsi="Courier New" w:ascii="Courier New"/>
        </w:rPr>
        <w:t>4.</w:t>
      </w:r>
      <w:r w:rsidR="00CC0022">
        <w:rPr>
          <w:rFonts w:cs="Courier New" w:hAnsi="Courier New" w:ascii="Courier New"/>
        </w:rPr>
        <w:t>-</w:t>
      </w:r>
      <w:r w:rsidR="006114FA">
        <w:rPr>
          <w:rFonts w:cs="Courier New" w:hAnsi="Courier New" w:ascii="Courier New"/>
        </w:rPr>
        <w:t xml:space="preserve"> </w:t>
      </w:r>
      <w:r w:rsidR="00CC0022">
        <w:rPr>
          <w:rFonts w:cs="Courier New" w:hAnsi="Courier New" w:ascii="Courier New"/>
        </w:rPr>
        <w:t>P</w:t>
      </w:r>
      <w:r w:rsidR="00F51493">
        <w:rPr>
          <w:rFonts w:cs="Courier New" w:hAnsi="Courier New" w:ascii="Courier New"/>
        </w:rPr>
        <w:t>red Općinskim građanskim sudu u Zagrebu</w:t>
      </w:r>
      <w:r w:rsidR="00CC0022">
        <w:rPr>
          <w:rFonts w:cs="Courier New" w:hAnsi="Courier New" w:ascii="Courier New"/>
        </w:rPr>
        <w:t xml:space="preserve"> provodi se</w:t>
      </w:r>
      <w:r w:rsidR="00B420A3">
        <w:rPr>
          <w:rFonts w:cs="Courier New" w:hAnsi="Courier New" w:ascii="Courier New"/>
        </w:rPr>
        <w:t xml:space="preserve"> ovršni postupak i to:</w:t>
      </w:r>
      <w:r w:rsidR="002203E7">
        <w:rPr>
          <w:rFonts w:cs="Courier New" w:hAnsi="Courier New" w:ascii="Courier New"/>
        </w:rPr>
        <w:t xml:space="preserve"> </w:t>
      </w:r>
      <w:r w:rsidR="00B420A3">
        <w:rPr>
          <w:rFonts w:cs="Courier New" w:hAnsi="Courier New" w:ascii="Courier New"/>
        </w:rPr>
        <w:t xml:space="preserve">OVR – 3228/09 </w:t>
      </w:r>
      <w:r w:rsidR="0062306A">
        <w:rPr>
          <w:rFonts w:cs="Courier New" w:hAnsi="Courier New" w:ascii="Courier New"/>
        </w:rPr>
        <w:t>kao  spojeni postupci</w:t>
      </w:r>
      <w:r w:rsidR="00CC0022">
        <w:rPr>
          <w:rFonts w:cs="Courier New" w:hAnsi="Courier New" w:ascii="Courier New"/>
        </w:rPr>
        <w:t xml:space="preserve"> od OVR-3228/09 </w:t>
      </w:r>
      <w:r w:rsidR="00B420A3">
        <w:rPr>
          <w:rFonts w:cs="Courier New" w:hAnsi="Courier New" w:ascii="Courier New"/>
        </w:rPr>
        <w:t>i</w:t>
      </w:r>
      <w:r w:rsidR="00CC0022">
        <w:rPr>
          <w:rFonts w:cs="Courier New" w:hAnsi="Courier New" w:ascii="Courier New"/>
        </w:rPr>
        <w:t xml:space="preserve"> posl.broj Pu OVR-5668/15</w:t>
      </w:r>
      <w:r w:rsidR="008845D8">
        <w:rPr>
          <w:rFonts w:cs="Courier New" w:hAnsi="Courier New" w:ascii="Courier New"/>
        </w:rPr>
        <w:t xml:space="preserve">;             </w:t>
      </w:r>
    </w:p>
    <w:p w:rsidRDefault="006114FA" w:rsidP="004F11BA" w:rsidR="008845D8">
      <w:pPr>
        <w:pStyle w:val="Bezproreda"/>
        <w:jc w:val="both"/>
        <w:rPr>
          <w:rFonts w:cs="Courier New" w:hAnsi="Courier New" w:ascii="Courier New"/>
        </w:rPr>
      </w:pPr>
      <w:r>
        <w:rPr>
          <w:rFonts w:cs="Courier New" w:hAnsi="Courier New" w:ascii="Courier New"/>
        </w:rPr>
        <w:t xml:space="preserve">                          </w:t>
      </w:r>
      <w:r w:rsidR="008845D8">
        <w:rPr>
          <w:rFonts w:cs="Courier New" w:hAnsi="Courier New" w:ascii="Courier New"/>
        </w:rPr>
        <w:t xml:space="preserve"> </w:t>
      </w:r>
      <w:r w:rsidR="00E77865">
        <w:rPr>
          <w:rFonts w:cs="Courier New" w:hAnsi="Courier New" w:ascii="Courier New"/>
        </w:rPr>
        <w:t>Str. – 4 -</w:t>
      </w:r>
    </w:p>
    <w:p w:rsidRDefault="008845D8" w:rsidP="004F11BA" w:rsidR="0062306A">
      <w:pPr>
        <w:pStyle w:val="Bezproreda"/>
        <w:jc w:val="both"/>
        <w:rPr>
          <w:rFonts w:cs="Courier New" w:hAnsi="Courier New" w:ascii="Courier New"/>
        </w:rPr>
      </w:pPr>
      <w:r>
        <w:rPr>
          <w:rFonts w:cs="Courier New" w:hAnsi="Courier New" w:ascii="Courier New"/>
        </w:rPr>
        <w:lastRenderedPageBreak/>
        <w:t>-</w:t>
      </w:r>
      <w:r w:rsidR="005228D2">
        <w:rPr>
          <w:rFonts w:cs="Courier New" w:hAnsi="Courier New" w:ascii="Courier New"/>
        </w:rPr>
        <w:t>ovrhovoditelj je Croatia banka d.d. i GRAMAT d.d. Zagreb</w:t>
      </w:r>
      <w:r>
        <w:rPr>
          <w:rFonts w:cs="Courier New" w:hAnsi="Courier New" w:ascii="Courier New"/>
        </w:rPr>
        <w:t>,</w:t>
      </w:r>
      <w:r w:rsidR="00CC0022">
        <w:rPr>
          <w:rFonts w:cs="Courier New" w:hAnsi="Courier New" w:ascii="Courier New"/>
        </w:rPr>
        <w:t xml:space="preserve"> </w:t>
      </w:r>
      <w:r w:rsidR="00E77865">
        <w:rPr>
          <w:rFonts w:cs="Courier New" w:hAnsi="Courier New" w:ascii="Courier New"/>
        </w:rPr>
        <w:t xml:space="preserve">a </w:t>
      </w:r>
      <w:r w:rsidR="00B420A3">
        <w:rPr>
          <w:rFonts w:cs="Courier New" w:hAnsi="Courier New" w:ascii="Courier New"/>
        </w:rPr>
        <w:t>p</w:t>
      </w:r>
      <w:r w:rsidR="00FB03D4">
        <w:rPr>
          <w:rFonts w:cs="Courier New" w:hAnsi="Courier New" w:ascii="Courier New"/>
        </w:rPr>
        <w:t>redmet ovrhe</w:t>
      </w:r>
      <w:r w:rsidR="00CC0022">
        <w:rPr>
          <w:rFonts w:cs="Courier New" w:hAnsi="Courier New" w:ascii="Courier New"/>
        </w:rPr>
        <w:t xml:space="preserve"> su</w:t>
      </w:r>
      <w:r w:rsidR="00FB03D4">
        <w:rPr>
          <w:rFonts w:cs="Courier New" w:hAnsi="Courier New" w:ascii="Courier New"/>
        </w:rPr>
        <w:t xml:space="preserve"> naprijed opisane ne</w:t>
      </w:r>
      <w:r w:rsidR="00B420A3">
        <w:rPr>
          <w:rFonts w:cs="Courier New" w:hAnsi="Courier New" w:ascii="Courier New"/>
        </w:rPr>
        <w:t>kretnine</w:t>
      </w:r>
      <w:r w:rsidR="00E77865">
        <w:rPr>
          <w:rFonts w:cs="Courier New" w:hAnsi="Courier New" w:ascii="Courier New"/>
        </w:rPr>
        <w:t xml:space="preserve">,     </w:t>
      </w:r>
    </w:p>
    <w:p w:rsidRDefault="0062306A" w:rsidP="004F11BA" w:rsidR="002203E7">
      <w:pPr>
        <w:pStyle w:val="Bezproreda"/>
        <w:jc w:val="both"/>
        <w:rPr>
          <w:rFonts w:cs="Courier New" w:hAnsi="Courier New" w:ascii="Courier New"/>
        </w:rPr>
      </w:pPr>
      <w:r>
        <w:rPr>
          <w:rFonts w:cs="Courier New" w:hAnsi="Courier New" w:ascii="Courier New"/>
        </w:rPr>
        <w:t>-</w:t>
      </w:r>
      <w:r w:rsidR="008845D8">
        <w:rPr>
          <w:rFonts w:cs="Courier New" w:hAnsi="Courier New" w:ascii="Courier New"/>
        </w:rPr>
        <w:t>i</w:t>
      </w:r>
      <w:r w:rsidR="005228D2">
        <w:rPr>
          <w:rFonts w:cs="Courier New" w:hAnsi="Courier New" w:ascii="Courier New"/>
        </w:rPr>
        <w:t xml:space="preserve"> 84/90 dijela stana na IV katu desno </w:t>
      </w:r>
      <w:r w:rsidR="00510253">
        <w:rPr>
          <w:rFonts w:cs="Courier New" w:hAnsi="Courier New" w:ascii="Courier New"/>
        </w:rPr>
        <w:t>u st</w:t>
      </w:r>
      <w:r w:rsidR="008845D8">
        <w:rPr>
          <w:rFonts w:cs="Courier New" w:hAnsi="Courier New" w:ascii="Courier New"/>
        </w:rPr>
        <w:t>ambenoj zgradi Vodovodna 9,</w:t>
      </w:r>
      <w:r>
        <w:rPr>
          <w:rFonts w:cs="Courier New" w:hAnsi="Courier New" w:ascii="Courier New"/>
        </w:rPr>
        <w:t xml:space="preserve"> Zagreb,</w:t>
      </w:r>
      <w:r w:rsidR="008845D8">
        <w:rPr>
          <w:rFonts w:cs="Courier New" w:hAnsi="Courier New" w:ascii="Courier New"/>
        </w:rPr>
        <w:t xml:space="preserve"> kčbr.</w:t>
      </w:r>
      <w:r w:rsidR="00510253">
        <w:rPr>
          <w:rFonts w:cs="Courier New" w:hAnsi="Courier New" w:ascii="Courier New"/>
        </w:rPr>
        <w:t xml:space="preserve"> 3342 </w:t>
      </w:r>
      <w:r w:rsidR="005228D2">
        <w:rPr>
          <w:rFonts w:cs="Courier New" w:hAnsi="Courier New" w:ascii="Courier New"/>
        </w:rPr>
        <w:t>u površini od 28,92čm</w:t>
      </w:r>
      <w:r w:rsidR="00510253">
        <w:rPr>
          <w:rFonts w:cs="Courier New" w:hAnsi="Courier New" w:ascii="Courier New"/>
        </w:rPr>
        <w:t>, Izvadak iz knjige položenih ugovora broj pod</w:t>
      </w:r>
      <w:r w:rsidR="008845D8">
        <w:rPr>
          <w:rFonts w:cs="Courier New" w:hAnsi="Courier New" w:ascii="Courier New"/>
        </w:rPr>
        <w:t>uloška:31789/Zk.ul.4354, K. O</w:t>
      </w:r>
      <w:r w:rsidR="00510253">
        <w:rPr>
          <w:rFonts w:cs="Courier New" w:hAnsi="Courier New" w:ascii="Courier New"/>
        </w:rPr>
        <w:t>. Črnomerec</w:t>
      </w:r>
      <w:r w:rsidR="00662DEE">
        <w:rPr>
          <w:rFonts w:cs="Courier New" w:hAnsi="Courier New" w:ascii="Courier New"/>
        </w:rPr>
        <w:t xml:space="preserve"> a ovršenici</w:t>
      </w:r>
      <w:r w:rsidR="00B420A3">
        <w:rPr>
          <w:rFonts w:cs="Courier New" w:hAnsi="Courier New" w:ascii="Courier New"/>
        </w:rPr>
        <w:t xml:space="preserve"> su steč.dužnik i Zdenislav Jelačić iz Zagreba.</w:t>
      </w:r>
    </w:p>
    <w:p w:rsidRDefault="002203E7" w:rsidP="004F11BA" w:rsidR="002203E7">
      <w:pPr>
        <w:pStyle w:val="Bezproreda"/>
        <w:jc w:val="both"/>
        <w:rPr>
          <w:rFonts w:cs="Courier New" w:hAnsi="Courier New" w:ascii="Courier New"/>
        </w:rPr>
      </w:pPr>
      <w:r>
        <w:rPr>
          <w:rFonts w:cs="Courier New" w:hAnsi="Courier New" w:ascii="Courier New"/>
        </w:rPr>
        <w:t xml:space="preserve">         </w:t>
      </w:r>
      <w:r w:rsidR="008845D8">
        <w:rPr>
          <w:rFonts w:cs="Courier New" w:hAnsi="Courier New" w:ascii="Courier New"/>
        </w:rPr>
        <w:t xml:space="preserve">  </w:t>
      </w:r>
    </w:p>
    <w:p w:rsidRDefault="00662DEE" w:rsidP="004F11BA" w:rsidR="00CA6AB4">
      <w:pPr>
        <w:pStyle w:val="Bezproreda"/>
        <w:jc w:val="both"/>
        <w:rPr>
          <w:rFonts w:cs="Courier New" w:hAnsi="Courier New" w:ascii="Courier New"/>
        </w:rPr>
      </w:pPr>
      <w:r>
        <w:rPr>
          <w:rFonts w:cs="Courier New" w:hAnsi="Courier New" w:ascii="Courier New"/>
        </w:rPr>
        <w:t>5.</w:t>
      </w:r>
      <w:r w:rsidR="00B420A3">
        <w:rPr>
          <w:rFonts w:cs="Courier New" w:hAnsi="Courier New" w:ascii="Courier New"/>
        </w:rPr>
        <w:t>-</w:t>
      </w:r>
      <w:r w:rsidR="006114FA">
        <w:rPr>
          <w:rFonts w:cs="Courier New" w:hAnsi="Courier New" w:ascii="Courier New"/>
        </w:rPr>
        <w:t xml:space="preserve"> </w:t>
      </w:r>
      <w:r w:rsidR="00B420A3">
        <w:rPr>
          <w:rFonts w:cs="Courier New" w:hAnsi="Courier New" w:ascii="Courier New"/>
        </w:rPr>
        <w:t>U tijeku poslovanja JELAČIĆ d.o.o.</w:t>
      </w:r>
      <w:r w:rsidR="00CA6AB4">
        <w:rPr>
          <w:rFonts w:cs="Courier New" w:hAnsi="Courier New" w:ascii="Courier New"/>
        </w:rPr>
        <w:t xml:space="preserve"> kupio je 25.srpnja 2003.g. od prodavatelja JADRAN d.d. iz Crikvenice, Bana Jelačića 16 nekretnine i to:</w:t>
      </w:r>
      <w:r>
        <w:rPr>
          <w:rFonts w:cs="Courier New" w:hAnsi="Courier New" w:ascii="Courier New"/>
        </w:rPr>
        <w:t xml:space="preserve">           </w:t>
      </w:r>
      <w:r w:rsidR="002203E7">
        <w:rPr>
          <w:rFonts w:cs="Courier New" w:hAnsi="Courier New" w:ascii="Courier New"/>
        </w:rPr>
        <w:t xml:space="preserve">            </w:t>
      </w:r>
    </w:p>
    <w:p w:rsidRDefault="00CA6AB4" w:rsidP="004F11BA" w:rsidR="00CA6AB4">
      <w:pPr>
        <w:pStyle w:val="Bezproreda"/>
        <w:jc w:val="both"/>
        <w:rPr>
          <w:rFonts w:cs="Courier New" w:hAnsi="Courier New" w:ascii="Courier New"/>
        </w:rPr>
      </w:pPr>
      <w:r>
        <w:rPr>
          <w:rFonts w:cs="Courier New" w:hAnsi="Courier New" w:ascii="Courier New"/>
        </w:rPr>
        <w:t>-k.č</w:t>
      </w:r>
      <w:r w:rsidR="00662DEE">
        <w:rPr>
          <w:rFonts w:cs="Courier New" w:hAnsi="Courier New" w:ascii="Courier New"/>
        </w:rPr>
        <w:t>.</w:t>
      </w:r>
      <w:r>
        <w:rPr>
          <w:rFonts w:cs="Courier New" w:hAnsi="Courier New" w:ascii="Courier New"/>
        </w:rPr>
        <w:t>br. 725-hotel, paviljon i park „Danica“,</w:t>
      </w:r>
      <w:r w:rsidR="00662DEE">
        <w:rPr>
          <w:rFonts w:cs="Courier New" w:hAnsi="Courier New" w:ascii="Courier New"/>
        </w:rPr>
        <w:t xml:space="preserve"> površine </w:t>
      </w:r>
      <w:r>
        <w:rPr>
          <w:rFonts w:cs="Courier New" w:hAnsi="Courier New" w:ascii="Courier New"/>
        </w:rPr>
        <w:t>1</w:t>
      </w:r>
      <w:r w:rsidR="00662DEE">
        <w:rPr>
          <w:rFonts w:cs="Courier New" w:hAnsi="Courier New" w:ascii="Courier New"/>
        </w:rPr>
        <w:t xml:space="preserve"> </w:t>
      </w:r>
      <w:r>
        <w:rPr>
          <w:rFonts w:cs="Courier New" w:hAnsi="Courier New" w:ascii="Courier New"/>
        </w:rPr>
        <w:t>ral i 504čhv upisano u Zemljišne knjige kod Općinskog suda u Crikven</w:t>
      </w:r>
      <w:r w:rsidR="0062306A">
        <w:rPr>
          <w:rFonts w:cs="Courier New" w:hAnsi="Courier New" w:ascii="Courier New"/>
        </w:rPr>
        <w:t>ici, ZK.ul.1488., K.O.Sveta Jele</w:t>
      </w:r>
      <w:r>
        <w:rPr>
          <w:rFonts w:cs="Courier New" w:hAnsi="Courier New" w:ascii="Courier New"/>
        </w:rPr>
        <w:t>na i</w:t>
      </w:r>
    </w:p>
    <w:p w:rsidRDefault="00CA6AB4" w:rsidP="004F11BA" w:rsidR="00CA6AB4">
      <w:pPr>
        <w:pStyle w:val="Bezproreda"/>
        <w:jc w:val="both"/>
        <w:rPr>
          <w:rFonts w:cs="Courier New" w:hAnsi="Courier New" w:ascii="Courier New"/>
        </w:rPr>
      </w:pPr>
      <w:r>
        <w:rPr>
          <w:rFonts w:cs="Courier New" w:hAnsi="Courier New" w:ascii="Courier New"/>
        </w:rPr>
        <w:t>-k.č.br. 732/31-buffet, wc, spremište i dvor</w:t>
      </w:r>
      <w:r w:rsidR="00662DEE">
        <w:rPr>
          <w:rFonts w:cs="Courier New" w:hAnsi="Courier New" w:ascii="Courier New"/>
        </w:rPr>
        <w:t>, površine 74čhv upisano u Z</w:t>
      </w:r>
      <w:r>
        <w:rPr>
          <w:rFonts w:cs="Courier New" w:hAnsi="Courier New" w:ascii="Courier New"/>
        </w:rPr>
        <w:t>emljišne knjige kod Općinskog suda u Crikvenici, ZK.ul.  1892, K.O. Sveta Jelena.</w:t>
      </w:r>
    </w:p>
    <w:p w:rsidRDefault="00A9659A" w:rsidP="004F11BA" w:rsidR="00513041">
      <w:pPr>
        <w:pStyle w:val="Bezproreda"/>
        <w:jc w:val="both"/>
        <w:rPr>
          <w:rFonts w:cs="Courier New" w:hAnsi="Courier New" w:ascii="Courier New"/>
        </w:rPr>
      </w:pPr>
      <w:r>
        <w:rPr>
          <w:rFonts w:cs="Courier New" w:hAnsi="Courier New" w:ascii="Courier New"/>
        </w:rPr>
        <w:t>5.1.</w:t>
      </w:r>
      <w:r w:rsidR="00CA6AB4">
        <w:rPr>
          <w:rFonts w:cs="Courier New" w:hAnsi="Courier New" w:ascii="Courier New"/>
        </w:rPr>
        <w:t>Predmetne nekretnine u naravi predstavljaju hotel „Rivijera“</w:t>
      </w:r>
      <w:r w:rsidR="00F563D6">
        <w:rPr>
          <w:rFonts w:cs="Courier New" w:hAnsi="Courier New" w:ascii="Courier New"/>
        </w:rPr>
        <w:t xml:space="preserve">, </w:t>
      </w:r>
      <w:r w:rsidR="00CA6AB4">
        <w:rPr>
          <w:rFonts w:cs="Courier New" w:hAnsi="Courier New" w:ascii="Courier New"/>
        </w:rPr>
        <w:t xml:space="preserve"> koji se sastoji </w:t>
      </w:r>
      <w:r w:rsidR="000528EE">
        <w:rPr>
          <w:rFonts w:cs="Courier New" w:hAnsi="Courier New" w:ascii="Courier New"/>
        </w:rPr>
        <w:t>od centralne zgrade s resto</w:t>
      </w:r>
      <w:r w:rsidR="00662DEE">
        <w:rPr>
          <w:rFonts w:cs="Courier New" w:hAnsi="Courier New" w:ascii="Courier New"/>
        </w:rPr>
        <w:t>ran</w:t>
      </w:r>
      <w:r w:rsidR="00CA6AB4">
        <w:rPr>
          <w:rFonts w:cs="Courier New" w:hAnsi="Courier New" w:ascii="Courier New"/>
        </w:rPr>
        <w:t xml:space="preserve">om i tri zasebna paviljona smještena u Dramlju. </w:t>
      </w:r>
    </w:p>
    <w:p w:rsidRDefault="00CA6AB4" w:rsidP="004F11BA" w:rsidR="00513041">
      <w:pPr>
        <w:pStyle w:val="Bezproreda"/>
        <w:jc w:val="both"/>
        <w:rPr>
          <w:rFonts w:cs="Courier New" w:hAnsi="Courier New" w:ascii="Courier New"/>
        </w:rPr>
      </w:pPr>
      <w:r>
        <w:rPr>
          <w:rFonts w:cs="Courier New" w:hAnsi="Courier New" w:ascii="Courier New"/>
        </w:rPr>
        <w:t>Kupoprodajna cijena iznosila je 14.626.56</w:t>
      </w:r>
      <w:r w:rsidR="00EF7DC1">
        <w:rPr>
          <w:rFonts w:cs="Courier New" w:hAnsi="Courier New" w:ascii="Courier New"/>
        </w:rPr>
        <w:t xml:space="preserve">0,00kn odnosno 1.950.000,00Eura </w:t>
      </w:r>
      <w:r w:rsidR="00F563D6">
        <w:rPr>
          <w:rFonts w:cs="Courier New" w:hAnsi="Courier New" w:ascii="Courier New"/>
        </w:rPr>
        <w:t xml:space="preserve">a </w:t>
      </w:r>
      <w:r w:rsidR="00EF7DC1">
        <w:rPr>
          <w:rFonts w:cs="Courier New" w:hAnsi="Courier New" w:ascii="Courier New"/>
        </w:rPr>
        <w:t xml:space="preserve">utvrđena </w:t>
      </w:r>
      <w:r w:rsidR="00F563D6">
        <w:rPr>
          <w:rFonts w:cs="Courier New" w:hAnsi="Courier New" w:ascii="Courier New"/>
        </w:rPr>
        <w:t xml:space="preserve">je </w:t>
      </w:r>
      <w:r w:rsidR="00EF7DC1">
        <w:rPr>
          <w:rFonts w:cs="Courier New" w:hAnsi="Courier New" w:ascii="Courier New"/>
        </w:rPr>
        <w:t xml:space="preserve">u Ugovoru o prodaji od dana 25.07.2003.g. koji je zaprimljen kod </w:t>
      </w:r>
      <w:r w:rsidR="002203E7">
        <w:rPr>
          <w:rFonts w:cs="Courier New" w:hAnsi="Courier New" w:ascii="Courier New"/>
        </w:rPr>
        <w:t>Općinskog suda u Crikvenici</w:t>
      </w:r>
      <w:r w:rsidR="00F563D6">
        <w:rPr>
          <w:rFonts w:cs="Courier New" w:hAnsi="Courier New" w:ascii="Courier New"/>
        </w:rPr>
        <w:t xml:space="preserve">, Zemljišnoknjižni odjel </w:t>
      </w:r>
      <w:r w:rsidR="002203E7">
        <w:rPr>
          <w:rFonts w:cs="Courier New" w:hAnsi="Courier New" w:ascii="Courier New"/>
        </w:rPr>
        <w:t xml:space="preserve"> </w:t>
      </w:r>
      <w:r w:rsidR="00EF7DC1">
        <w:rPr>
          <w:rFonts w:cs="Courier New" w:hAnsi="Courier New" w:ascii="Courier New"/>
        </w:rPr>
        <w:t>pod brojem</w:t>
      </w:r>
      <w:r w:rsidR="00F563D6">
        <w:rPr>
          <w:rFonts w:cs="Courier New" w:hAnsi="Courier New" w:ascii="Courier New"/>
        </w:rPr>
        <w:t xml:space="preserve"> </w:t>
      </w:r>
      <w:r w:rsidR="00EF7DC1">
        <w:rPr>
          <w:rFonts w:cs="Courier New" w:hAnsi="Courier New" w:ascii="Courier New"/>
        </w:rPr>
        <w:t>Z-1780/03 a dozvola za ukn</w:t>
      </w:r>
      <w:r w:rsidR="002203E7">
        <w:rPr>
          <w:rFonts w:cs="Courier New" w:hAnsi="Courier New" w:ascii="Courier New"/>
        </w:rPr>
        <w:t>j</w:t>
      </w:r>
      <w:r w:rsidR="00EF7DC1">
        <w:rPr>
          <w:rFonts w:cs="Courier New" w:hAnsi="Courier New" w:ascii="Courier New"/>
        </w:rPr>
        <w:t xml:space="preserve">ižbu izdana je dana 30.12.2003.g. </w:t>
      </w:r>
    </w:p>
    <w:p w:rsidRDefault="00513041" w:rsidP="004F11BA" w:rsidR="00F51493">
      <w:pPr>
        <w:pStyle w:val="Bezproreda"/>
        <w:jc w:val="both"/>
        <w:rPr>
          <w:rFonts w:cs="Courier New" w:hAnsi="Courier New" w:ascii="Courier New"/>
        </w:rPr>
      </w:pPr>
      <w:r>
        <w:rPr>
          <w:rFonts w:cs="Courier New" w:hAnsi="Courier New" w:ascii="Courier New"/>
        </w:rPr>
        <w:t xml:space="preserve">Stečajni dužnik isplatio je prodavatelja u cijelosti a </w:t>
      </w:r>
      <w:r w:rsidR="00B420A3">
        <w:rPr>
          <w:rFonts w:cs="Courier New" w:hAnsi="Courier New" w:ascii="Courier New"/>
        </w:rPr>
        <w:t xml:space="preserve"> </w:t>
      </w:r>
      <w:r>
        <w:rPr>
          <w:rFonts w:cs="Courier New" w:hAnsi="Courier New" w:ascii="Courier New"/>
        </w:rPr>
        <w:t>nekretnine evidentirao u svojim poslovnim knjigama ka</w:t>
      </w:r>
      <w:r w:rsidR="002D3FD7">
        <w:rPr>
          <w:rFonts w:cs="Courier New" w:hAnsi="Courier New" w:ascii="Courier New"/>
        </w:rPr>
        <w:t>o</w:t>
      </w:r>
      <w:r>
        <w:rPr>
          <w:rFonts w:cs="Courier New" w:hAnsi="Courier New" w:ascii="Courier New"/>
        </w:rPr>
        <w:t xml:space="preserve"> stavke dugotrajne materijalne imovine</w:t>
      </w:r>
      <w:r w:rsidR="002D3FD7">
        <w:rPr>
          <w:rFonts w:cs="Courier New" w:hAnsi="Courier New" w:ascii="Courier New"/>
        </w:rPr>
        <w:t xml:space="preserve"> – građevinski objekti i građevinsko zemljište.</w:t>
      </w:r>
    </w:p>
    <w:p w:rsidRDefault="00EF7DC1" w:rsidP="004F11BA" w:rsidR="00913F7F">
      <w:pPr>
        <w:pStyle w:val="Bezproreda"/>
        <w:jc w:val="both"/>
        <w:rPr>
          <w:rFonts w:cs="Courier New" w:hAnsi="Courier New" w:ascii="Courier New"/>
        </w:rPr>
      </w:pPr>
      <w:r>
        <w:rPr>
          <w:rFonts w:cs="Courier New" w:hAnsi="Courier New" w:ascii="Courier New"/>
        </w:rPr>
        <w:t xml:space="preserve">-Dana 12.rujna 2003.g. JELAČIĆ d.o.o.iz Zagreba osnovao je IZJAVOM o osnivanju DaTamare turističku agenciju d.o.o., OIB44195372476 sa sjedištem u Dramlju, Gajevo šetalište 30 i </w:t>
      </w:r>
      <w:r w:rsidR="002203E7">
        <w:rPr>
          <w:rFonts w:cs="Courier New" w:hAnsi="Courier New" w:ascii="Courier New"/>
        </w:rPr>
        <w:t xml:space="preserve">bio </w:t>
      </w:r>
      <w:r>
        <w:rPr>
          <w:rFonts w:cs="Courier New" w:hAnsi="Courier New" w:ascii="Courier New"/>
        </w:rPr>
        <w:t>jedi</w:t>
      </w:r>
      <w:r w:rsidR="002203E7">
        <w:rPr>
          <w:rFonts w:cs="Courier New" w:hAnsi="Courier New" w:ascii="Courier New"/>
        </w:rPr>
        <w:t>ni osnivač.</w:t>
      </w:r>
    </w:p>
    <w:p w:rsidRDefault="00EF7DC1" w:rsidP="004F11BA" w:rsidR="000528EE">
      <w:pPr>
        <w:pStyle w:val="Bezproreda"/>
        <w:jc w:val="both"/>
        <w:rPr>
          <w:rFonts w:cs="Courier New" w:hAnsi="Courier New" w:ascii="Courier New"/>
        </w:rPr>
      </w:pPr>
      <w:r>
        <w:rPr>
          <w:rFonts w:cs="Courier New" w:hAnsi="Courier New" w:ascii="Courier New"/>
        </w:rPr>
        <w:t>-Dan</w:t>
      </w:r>
      <w:r w:rsidR="008845D8">
        <w:rPr>
          <w:rFonts w:cs="Courier New" w:hAnsi="Courier New" w:ascii="Courier New"/>
        </w:rPr>
        <w:t>a 07.rujna 2004.g. direktor sada</w:t>
      </w:r>
      <w:r>
        <w:rPr>
          <w:rFonts w:cs="Courier New" w:hAnsi="Courier New" w:ascii="Courier New"/>
        </w:rPr>
        <w:t xml:space="preserve"> steč.dužnika Zdenislav Jelačić donio je solemniziranu Odluku o povećanju temel</w:t>
      </w:r>
      <w:r w:rsidR="008249E2">
        <w:rPr>
          <w:rFonts w:cs="Courier New" w:hAnsi="Courier New" w:ascii="Courier New"/>
        </w:rPr>
        <w:t>j</w:t>
      </w:r>
      <w:r>
        <w:rPr>
          <w:rFonts w:cs="Courier New" w:hAnsi="Courier New" w:ascii="Courier New"/>
        </w:rPr>
        <w:t xml:space="preserve">nog kapitala </w:t>
      </w:r>
      <w:r w:rsidR="008249E2">
        <w:rPr>
          <w:rFonts w:cs="Courier New" w:hAnsi="Courier New" w:ascii="Courier New"/>
        </w:rPr>
        <w:t>OV-797/04-1  kojom JELAČIĆ d.o.o.</w:t>
      </w:r>
      <w:r w:rsidR="002203E7">
        <w:rPr>
          <w:rFonts w:cs="Courier New" w:hAnsi="Courier New" w:ascii="Courier New"/>
        </w:rPr>
        <w:t xml:space="preserve"> - </w:t>
      </w:r>
      <w:r w:rsidR="008249E2">
        <w:rPr>
          <w:rFonts w:cs="Courier New" w:hAnsi="Courier New" w:ascii="Courier New"/>
        </w:rPr>
        <w:t>jedini osnivač DaTamare turističke agencije d.o.o. iz Dramlja povećava temeljni kapital za iznos od 10.705.000,00kn unosom nekretnina i to:- nekretnine upisane u ZK.ul  br..1488, K.O.Sveta Jelena k.č.br.725 u naravi hotel, paviljon i</w:t>
      </w:r>
      <w:r w:rsidR="00794CBD">
        <w:rPr>
          <w:rFonts w:cs="Courier New" w:hAnsi="Courier New" w:ascii="Courier New"/>
        </w:rPr>
        <w:t xml:space="preserve"> </w:t>
      </w:r>
      <w:r w:rsidR="008249E2">
        <w:rPr>
          <w:rFonts w:cs="Courier New" w:hAnsi="Courier New" w:ascii="Courier New"/>
        </w:rPr>
        <w:t>park Danica, površine 1 ral i 504čhv, i nekretnine</w:t>
      </w:r>
      <w:r w:rsidR="002203E7">
        <w:rPr>
          <w:rFonts w:cs="Courier New" w:hAnsi="Courier New" w:ascii="Courier New"/>
        </w:rPr>
        <w:t xml:space="preserve"> upisane u ZK.ul.br.1892 K.O. S</w:t>
      </w:r>
      <w:r w:rsidR="000528EE">
        <w:rPr>
          <w:rFonts w:cs="Courier New" w:hAnsi="Courier New" w:ascii="Courier New"/>
        </w:rPr>
        <w:t>veta Jelena, k.č.br. 732/31 u naravi buffet,</w:t>
      </w:r>
      <w:r w:rsidR="002203E7">
        <w:rPr>
          <w:rFonts w:cs="Courier New" w:hAnsi="Courier New" w:ascii="Courier New"/>
        </w:rPr>
        <w:t xml:space="preserve"> </w:t>
      </w:r>
      <w:r w:rsidR="000528EE">
        <w:rPr>
          <w:rFonts w:cs="Courier New" w:hAnsi="Courier New" w:ascii="Courier New"/>
        </w:rPr>
        <w:t>wc, spremište i dvor, površine 74čhv.</w:t>
      </w:r>
    </w:p>
    <w:p w:rsidRDefault="000528EE" w:rsidP="004F11BA" w:rsidR="000528EE">
      <w:pPr>
        <w:pStyle w:val="Bezproreda"/>
        <w:jc w:val="both"/>
        <w:rPr>
          <w:rFonts w:cs="Courier New" w:hAnsi="Courier New" w:ascii="Courier New"/>
        </w:rPr>
      </w:pPr>
      <w:r>
        <w:rPr>
          <w:rFonts w:cs="Courier New" w:hAnsi="Courier New" w:ascii="Courier New"/>
        </w:rPr>
        <w:t>Unos naved</w:t>
      </w:r>
      <w:r w:rsidR="00B22C70">
        <w:rPr>
          <w:rFonts w:cs="Courier New" w:hAnsi="Courier New" w:ascii="Courier New"/>
        </w:rPr>
        <w:t>enih nekretnina na ime povećanja</w:t>
      </w:r>
      <w:r>
        <w:rPr>
          <w:rFonts w:cs="Courier New" w:hAnsi="Courier New" w:ascii="Courier New"/>
        </w:rPr>
        <w:t xml:space="preserve"> temeljnog kapitala</w:t>
      </w:r>
      <w:r w:rsidR="00806EE4">
        <w:rPr>
          <w:rFonts w:cs="Courier New" w:hAnsi="Courier New" w:ascii="Courier New"/>
        </w:rPr>
        <w:t xml:space="preserve"> kod DaTa</w:t>
      </w:r>
      <w:r>
        <w:rPr>
          <w:rFonts w:cs="Courier New" w:hAnsi="Courier New" w:ascii="Courier New"/>
        </w:rPr>
        <w:t>mare turisti</w:t>
      </w:r>
      <w:r w:rsidR="007A5A5C">
        <w:rPr>
          <w:rFonts w:cs="Courier New" w:hAnsi="Courier New" w:ascii="Courier New"/>
        </w:rPr>
        <w:t>čke agencije d.o.o. nije eviden</w:t>
      </w:r>
      <w:r>
        <w:rPr>
          <w:rFonts w:cs="Courier New" w:hAnsi="Courier New" w:ascii="Courier New"/>
        </w:rPr>
        <w:t>t</w:t>
      </w:r>
      <w:r w:rsidR="007A5A5C">
        <w:rPr>
          <w:rFonts w:cs="Courier New" w:hAnsi="Courier New" w:ascii="Courier New"/>
        </w:rPr>
        <w:t>i</w:t>
      </w:r>
      <w:r>
        <w:rPr>
          <w:rFonts w:cs="Courier New" w:hAnsi="Courier New" w:ascii="Courier New"/>
        </w:rPr>
        <w:t>rano kao smanjenje materijalnog oblika-dugotrajne materijalne imovine</w:t>
      </w:r>
      <w:r w:rsidR="002203E7">
        <w:rPr>
          <w:rFonts w:cs="Courier New" w:hAnsi="Courier New" w:ascii="Courier New"/>
        </w:rPr>
        <w:t xml:space="preserve"> u poslovnim knjigama JELAČIĆ d.o.o. iz Zagreba</w:t>
      </w:r>
      <w:r>
        <w:rPr>
          <w:rFonts w:cs="Courier New" w:hAnsi="Courier New" w:ascii="Courier New"/>
        </w:rPr>
        <w:t>.</w:t>
      </w:r>
    </w:p>
    <w:p w:rsidRDefault="002203E7" w:rsidP="004F11BA" w:rsidR="00EF7DC1">
      <w:pPr>
        <w:pStyle w:val="Bezproreda"/>
        <w:jc w:val="both"/>
        <w:rPr>
          <w:rFonts w:cs="Courier New" w:hAnsi="Courier New" w:ascii="Courier New"/>
        </w:rPr>
      </w:pPr>
      <w:r>
        <w:rPr>
          <w:rFonts w:cs="Courier New" w:hAnsi="Courier New" w:ascii="Courier New"/>
        </w:rPr>
        <w:t>-Također,</w:t>
      </w:r>
      <w:r w:rsidR="000528EE">
        <w:rPr>
          <w:rFonts w:cs="Courier New" w:hAnsi="Courier New" w:ascii="Courier New"/>
        </w:rPr>
        <w:t xml:space="preserve"> došlo</w:t>
      </w:r>
      <w:r>
        <w:rPr>
          <w:rFonts w:cs="Courier New" w:hAnsi="Courier New" w:ascii="Courier New"/>
        </w:rPr>
        <w:t xml:space="preserve"> je</w:t>
      </w:r>
      <w:r w:rsidR="000528EE">
        <w:rPr>
          <w:rFonts w:cs="Courier New" w:hAnsi="Courier New" w:ascii="Courier New"/>
        </w:rPr>
        <w:t xml:space="preserve"> d</w:t>
      </w:r>
      <w:r w:rsidR="00806EE4">
        <w:rPr>
          <w:rFonts w:cs="Courier New" w:hAnsi="Courier New" w:ascii="Courier New"/>
        </w:rPr>
        <w:t>o promjene člana uprave kod DaTa</w:t>
      </w:r>
      <w:r w:rsidR="000528EE">
        <w:rPr>
          <w:rFonts w:cs="Courier New" w:hAnsi="Courier New" w:ascii="Courier New"/>
        </w:rPr>
        <w:t xml:space="preserve">mare d.o.o. tako da je brisan </w:t>
      </w:r>
      <w:r w:rsidR="007A5A5C">
        <w:rPr>
          <w:rFonts w:cs="Courier New" w:hAnsi="Courier New" w:ascii="Courier New"/>
        </w:rPr>
        <w:t>član uprave B.</w:t>
      </w:r>
      <w:r w:rsidR="00132332">
        <w:rPr>
          <w:rFonts w:cs="Courier New" w:hAnsi="Courier New" w:ascii="Courier New"/>
        </w:rPr>
        <w:t xml:space="preserve"> </w:t>
      </w:r>
      <w:r w:rsidR="008845D8">
        <w:rPr>
          <w:rFonts w:cs="Courier New" w:hAnsi="Courier New" w:ascii="Courier New"/>
        </w:rPr>
        <w:t>J.</w:t>
      </w:r>
      <w:r w:rsidR="007A5A5C">
        <w:rPr>
          <w:rFonts w:cs="Courier New" w:hAnsi="Courier New" w:ascii="Courier New"/>
        </w:rPr>
        <w:t xml:space="preserve"> iz Crikve</w:t>
      </w:r>
      <w:r>
        <w:rPr>
          <w:rFonts w:cs="Courier New" w:hAnsi="Courier New" w:ascii="Courier New"/>
        </w:rPr>
        <w:t>nice a kao član uprave imenovana je</w:t>
      </w:r>
      <w:r w:rsidR="00794CBD">
        <w:rPr>
          <w:rFonts w:cs="Courier New" w:hAnsi="Courier New" w:ascii="Courier New"/>
        </w:rPr>
        <w:t xml:space="preserve"> V.P.</w:t>
      </w:r>
      <w:r w:rsidR="007A5A5C">
        <w:rPr>
          <w:rFonts w:cs="Courier New" w:hAnsi="Courier New" w:ascii="Courier New"/>
        </w:rPr>
        <w:t>Jelačić iz Zagreba, Borovina 20., supruga Z.</w:t>
      </w:r>
      <w:r w:rsidR="00132332">
        <w:rPr>
          <w:rFonts w:cs="Courier New" w:hAnsi="Courier New" w:ascii="Courier New"/>
        </w:rPr>
        <w:t xml:space="preserve"> </w:t>
      </w:r>
      <w:r w:rsidR="007A5A5C">
        <w:rPr>
          <w:rFonts w:cs="Courier New" w:hAnsi="Courier New" w:ascii="Courier New"/>
        </w:rPr>
        <w:t>Je</w:t>
      </w:r>
      <w:r>
        <w:rPr>
          <w:rFonts w:cs="Courier New" w:hAnsi="Courier New" w:ascii="Courier New"/>
        </w:rPr>
        <w:t>lačić,</w:t>
      </w:r>
      <w:r w:rsidR="007A5A5C">
        <w:rPr>
          <w:rFonts w:cs="Courier New" w:hAnsi="Courier New" w:ascii="Courier New"/>
        </w:rPr>
        <w:t xml:space="preserve"> direktora JELAČIĆ d.o.o.</w:t>
      </w:r>
      <w:r w:rsidR="00EF7DC1">
        <w:rPr>
          <w:rFonts w:cs="Courier New" w:hAnsi="Courier New" w:ascii="Courier New"/>
        </w:rPr>
        <w:t xml:space="preserve"> </w:t>
      </w:r>
      <w:r w:rsidR="00806EE4">
        <w:rPr>
          <w:rFonts w:cs="Courier New" w:hAnsi="Courier New" w:ascii="Courier New"/>
        </w:rPr>
        <w:t>i člana uprave DaTa</w:t>
      </w:r>
      <w:r w:rsidR="007A5A5C">
        <w:rPr>
          <w:rFonts w:cs="Courier New" w:hAnsi="Courier New" w:ascii="Courier New"/>
        </w:rPr>
        <w:t>mare d.o.o. iz Dramlja. Supruga bivšeg direktora steč.dužnika bila je zaposlenica kod steč.dužnika od 16.03.1998. do 15.02.2011.g.</w:t>
      </w:r>
    </w:p>
    <w:p w:rsidRDefault="00956490" w:rsidP="004F11BA" w:rsidR="002203E7">
      <w:pPr>
        <w:pStyle w:val="Bezproreda"/>
        <w:jc w:val="both"/>
        <w:rPr>
          <w:rFonts w:cs="Courier New" w:hAnsi="Courier New" w:ascii="Courier New"/>
        </w:rPr>
      </w:pPr>
      <w:r>
        <w:rPr>
          <w:rFonts w:cs="Courier New" w:hAnsi="Courier New" w:ascii="Courier New"/>
        </w:rPr>
        <w:t>-Dana 07.09.2004. zaključen je Ugovor o unosu nekretnina u temeljni kapital DaTamare d.o.o. u iznosu od 10.705,000,00kn</w:t>
      </w:r>
      <w:r w:rsidR="00785C5E">
        <w:rPr>
          <w:rFonts w:cs="Courier New" w:hAnsi="Courier New" w:ascii="Courier New"/>
        </w:rPr>
        <w:t xml:space="preserve"> /knjigovodstvena vrijednost/</w:t>
      </w:r>
      <w:r>
        <w:rPr>
          <w:rFonts w:cs="Courier New" w:hAnsi="Courier New" w:ascii="Courier New"/>
        </w:rPr>
        <w:t xml:space="preserve"> između </w:t>
      </w:r>
      <w:r w:rsidR="00B22C70">
        <w:rPr>
          <w:rFonts w:cs="Courier New" w:hAnsi="Courier New" w:ascii="Courier New"/>
        </w:rPr>
        <w:t>JE</w:t>
      </w:r>
      <w:r w:rsidR="00806EE4">
        <w:rPr>
          <w:rFonts w:cs="Courier New" w:hAnsi="Courier New" w:ascii="Courier New"/>
        </w:rPr>
        <w:t>LAČIĆ d.o.o. iz Zagreba i DaTa</w:t>
      </w:r>
      <w:r>
        <w:rPr>
          <w:rFonts w:cs="Courier New" w:hAnsi="Courier New" w:ascii="Courier New"/>
        </w:rPr>
        <w:t>mare d.o.o. iz Dramlja a potpisao ga je Z.</w:t>
      </w:r>
      <w:r w:rsidR="00132332">
        <w:rPr>
          <w:rFonts w:cs="Courier New" w:hAnsi="Courier New" w:ascii="Courier New"/>
        </w:rPr>
        <w:t xml:space="preserve"> </w:t>
      </w:r>
      <w:r>
        <w:rPr>
          <w:rFonts w:cs="Courier New" w:hAnsi="Courier New" w:ascii="Courier New"/>
        </w:rPr>
        <w:t>Jelačić u svojstvu direktora JELAČIĆ d.o.o.</w:t>
      </w:r>
      <w:r w:rsidR="00806EE4">
        <w:rPr>
          <w:rFonts w:cs="Courier New" w:hAnsi="Courier New" w:ascii="Courier New"/>
        </w:rPr>
        <w:t xml:space="preserve"> s jedne strane i direktor DaTa</w:t>
      </w:r>
      <w:r>
        <w:rPr>
          <w:rFonts w:cs="Courier New" w:hAnsi="Courier New" w:ascii="Courier New"/>
        </w:rPr>
        <w:t>mare d.o.o.</w:t>
      </w:r>
      <w:r w:rsidR="002203E7">
        <w:rPr>
          <w:rFonts w:cs="Courier New" w:hAnsi="Courier New" w:ascii="Courier New"/>
        </w:rPr>
        <w:t xml:space="preserve"> iz Dramlja s d</w:t>
      </w:r>
      <w:r>
        <w:rPr>
          <w:rFonts w:cs="Courier New" w:hAnsi="Courier New" w:ascii="Courier New"/>
        </w:rPr>
        <w:t>ruge strane a u njemu se navodi</w:t>
      </w:r>
      <w:r w:rsidR="00785C5E">
        <w:rPr>
          <w:rFonts w:cs="Courier New" w:hAnsi="Courier New" w:ascii="Courier New"/>
        </w:rPr>
        <w:t>;</w:t>
      </w:r>
      <w:r>
        <w:rPr>
          <w:rFonts w:cs="Courier New" w:hAnsi="Courier New" w:ascii="Courier New"/>
        </w:rPr>
        <w:t xml:space="preserve"> </w:t>
      </w:r>
      <w:r w:rsidR="00785C5E">
        <w:rPr>
          <w:rFonts w:cs="Courier New" w:hAnsi="Courier New" w:ascii="Courier New"/>
        </w:rPr>
        <w:t xml:space="preserve">   </w:t>
      </w:r>
      <w:r w:rsidR="00E77865">
        <w:rPr>
          <w:rFonts w:cs="Courier New" w:hAnsi="Courier New" w:ascii="Courier New"/>
        </w:rPr>
        <w:t xml:space="preserve">     Str. – 5 -</w:t>
      </w:r>
    </w:p>
    <w:p w:rsidRDefault="00956490" w:rsidP="004F11BA" w:rsidR="00956490">
      <w:pPr>
        <w:pStyle w:val="Bezproreda"/>
        <w:jc w:val="both"/>
        <w:rPr>
          <w:rFonts w:cs="Courier New" w:hAnsi="Courier New" w:ascii="Courier New"/>
        </w:rPr>
      </w:pPr>
      <w:r>
        <w:rPr>
          <w:rFonts w:cs="Courier New" w:hAnsi="Courier New" w:ascii="Courier New"/>
        </w:rPr>
        <w:lastRenderedPageBreak/>
        <w:t xml:space="preserve">„ da danom potpisivanja ovog Ugovora društvo JELAČIĆ d.o.o. prestaje biti vlasnik navedenih nekretnina, te bez bilo kakve daljnje suglasnosti, odobrenja, privole ili </w:t>
      </w:r>
      <w:r w:rsidR="00806EE4">
        <w:rPr>
          <w:rFonts w:cs="Courier New" w:hAnsi="Courier New" w:ascii="Courier New"/>
        </w:rPr>
        <w:t>pristanka</w:t>
      </w:r>
      <w:r w:rsidR="00E77865">
        <w:rPr>
          <w:rFonts w:cs="Courier New" w:hAnsi="Courier New" w:ascii="Courier New"/>
        </w:rPr>
        <w:t xml:space="preserve"> </w:t>
      </w:r>
      <w:r w:rsidR="00806EE4">
        <w:rPr>
          <w:rFonts w:cs="Courier New" w:hAnsi="Courier New" w:ascii="Courier New"/>
        </w:rPr>
        <w:t>ovlašćuje društvo DaTa</w:t>
      </w:r>
      <w:r>
        <w:rPr>
          <w:rFonts w:cs="Courier New" w:hAnsi="Courier New" w:ascii="Courier New"/>
        </w:rPr>
        <w:t>mare turističku agenciju d.o.o. da raspolaže i stekne pravo vlasništva na predmetnim nekretninama.“</w:t>
      </w:r>
    </w:p>
    <w:p w:rsidRDefault="00BA4069" w:rsidP="004F11BA" w:rsidR="00806EE4">
      <w:pPr>
        <w:pStyle w:val="Bezproreda"/>
        <w:jc w:val="both"/>
        <w:rPr>
          <w:rFonts w:cs="Courier New" w:hAnsi="Courier New" w:ascii="Courier New"/>
        </w:rPr>
      </w:pPr>
      <w:r>
        <w:rPr>
          <w:rFonts w:cs="Courier New" w:hAnsi="Courier New" w:ascii="Courier New"/>
        </w:rPr>
        <w:t>-Dana 04.05.2005.g.JELAČIĆ d.o.o. iz Zagreba zastupan po direktoru Z.</w:t>
      </w:r>
      <w:r w:rsidR="00132332">
        <w:rPr>
          <w:rFonts w:cs="Courier New" w:hAnsi="Courier New" w:ascii="Courier New"/>
        </w:rPr>
        <w:t xml:space="preserve">  </w:t>
      </w:r>
      <w:r>
        <w:rPr>
          <w:rFonts w:cs="Courier New" w:hAnsi="Courier New" w:ascii="Courier New"/>
        </w:rPr>
        <w:t>Jelačić</w:t>
      </w:r>
      <w:r w:rsidR="008845D8">
        <w:rPr>
          <w:rFonts w:cs="Courier New" w:hAnsi="Courier New" w:ascii="Courier New"/>
        </w:rPr>
        <w:t xml:space="preserve">  iz Zagreba – PRENOSITELJ i V.</w:t>
      </w:r>
      <w:r w:rsidR="009A0DA6">
        <w:rPr>
          <w:rFonts w:cs="Courier New" w:hAnsi="Courier New" w:ascii="Courier New"/>
        </w:rPr>
        <w:t xml:space="preserve"> Petrović-</w:t>
      </w:r>
      <w:r>
        <w:rPr>
          <w:rFonts w:cs="Courier New" w:hAnsi="Courier New" w:ascii="Courier New"/>
        </w:rPr>
        <w:t xml:space="preserve">Jelačić iz Zagreba, </w:t>
      </w:r>
      <w:r w:rsidR="002C3060">
        <w:rPr>
          <w:rFonts w:cs="Courier New" w:hAnsi="Courier New" w:ascii="Courier New"/>
        </w:rPr>
        <w:t xml:space="preserve">Borovina 20. </w:t>
      </w:r>
      <w:r w:rsidR="00B22C70">
        <w:rPr>
          <w:rFonts w:cs="Courier New" w:hAnsi="Courier New" w:ascii="Courier New"/>
        </w:rPr>
        <w:t xml:space="preserve">STJECATELJ </w:t>
      </w:r>
      <w:r>
        <w:rPr>
          <w:rFonts w:cs="Courier New" w:hAnsi="Courier New" w:ascii="Courier New"/>
        </w:rPr>
        <w:t>zaključili su Ugov</w:t>
      </w:r>
      <w:r w:rsidR="00A20583">
        <w:rPr>
          <w:rFonts w:cs="Courier New" w:hAnsi="Courier New" w:ascii="Courier New"/>
        </w:rPr>
        <w:t>or o</w:t>
      </w:r>
      <w:r>
        <w:rPr>
          <w:rFonts w:cs="Courier New" w:hAnsi="Courier New" w:ascii="Courier New"/>
        </w:rPr>
        <w:t xml:space="preserve"> prije</w:t>
      </w:r>
      <w:r w:rsidR="009A0DA6">
        <w:rPr>
          <w:rFonts w:cs="Courier New" w:hAnsi="Courier New" w:ascii="Courier New"/>
        </w:rPr>
        <w:t>nosu poslovnog udjela trgovačkom društvu</w:t>
      </w:r>
      <w:r>
        <w:rPr>
          <w:rFonts w:cs="Courier New" w:hAnsi="Courier New" w:ascii="Courier New"/>
        </w:rPr>
        <w:t xml:space="preserve"> DaTamare turistička agencija d.o.o.</w:t>
      </w:r>
      <w:r w:rsidR="00B22C70">
        <w:rPr>
          <w:rFonts w:cs="Courier New" w:hAnsi="Courier New" w:ascii="Courier New"/>
        </w:rPr>
        <w:t xml:space="preserve"> iz Dramlja.</w:t>
      </w:r>
      <w:r>
        <w:rPr>
          <w:rFonts w:cs="Courier New" w:hAnsi="Courier New" w:ascii="Courier New"/>
        </w:rPr>
        <w:t xml:space="preserve"> </w:t>
      </w:r>
      <w:r w:rsidR="00A20583">
        <w:rPr>
          <w:rFonts w:cs="Courier New" w:hAnsi="Courier New" w:ascii="Courier New"/>
        </w:rPr>
        <w:t xml:space="preserve">U </w:t>
      </w:r>
      <w:r w:rsidR="00806EE4">
        <w:rPr>
          <w:rFonts w:cs="Courier New" w:hAnsi="Courier New" w:ascii="Courier New"/>
        </w:rPr>
        <w:t xml:space="preserve">predmetnom </w:t>
      </w:r>
      <w:r w:rsidR="00A20583">
        <w:rPr>
          <w:rFonts w:cs="Courier New" w:hAnsi="Courier New" w:ascii="Courier New"/>
        </w:rPr>
        <w:t>Ugovoru PRENOSITEL</w:t>
      </w:r>
      <w:r w:rsidR="00806EE4">
        <w:rPr>
          <w:rFonts w:cs="Courier New" w:hAnsi="Courier New" w:ascii="Courier New"/>
        </w:rPr>
        <w:t>J jedini član</w:t>
      </w:r>
      <w:r w:rsidR="00785C5E">
        <w:rPr>
          <w:rFonts w:cs="Courier New" w:hAnsi="Courier New" w:ascii="Courier New"/>
        </w:rPr>
        <w:t xml:space="preserve">   </w:t>
      </w:r>
      <w:r w:rsidR="00806EE4">
        <w:rPr>
          <w:rFonts w:cs="Courier New" w:hAnsi="Courier New" w:ascii="Courier New"/>
        </w:rPr>
        <w:t xml:space="preserve"> Da</w:t>
      </w:r>
      <w:r w:rsidR="002C3060">
        <w:rPr>
          <w:rFonts w:cs="Courier New" w:hAnsi="Courier New" w:ascii="Courier New"/>
        </w:rPr>
        <w:t xml:space="preserve"> </w:t>
      </w:r>
      <w:r w:rsidR="00806EE4">
        <w:rPr>
          <w:rFonts w:cs="Courier New" w:hAnsi="Courier New" w:ascii="Courier New"/>
        </w:rPr>
        <w:t>Ta</w:t>
      </w:r>
      <w:r w:rsidR="00A20583">
        <w:rPr>
          <w:rFonts w:cs="Courier New" w:hAnsi="Courier New" w:ascii="Courier New"/>
        </w:rPr>
        <w:t>mare d.o.o.</w:t>
      </w:r>
      <w:r w:rsidR="00806EE4">
        <w:rPr>
          <w:rFonts w:cs="Courier New" w:hAnsi="Courier New" w:ascii="Courier New"/>
        </w:rPr>
        <w:t xml:space="preserve"> izjavljuje da s naslova prijenosa</w:t>
      </w:r>
      <w:r w:rsidR="009A0DA6">
        <w:rPr>
          <w:rFonts w:cs="Courier New" w:hAnsi="Courier New" w:ascii="Courier New"/>
        </w:rPr>
        <w:t xml:space="preserve"> </w:t>
      </w:r>
      <w:r w:rsidR="00806EE4">
        <w:rPr>
          <w:rFonts w:cs="Courier New" w:hAnsi="Courier New" w:ascii="Courier New"/>
        </w:rPr>
        <w:t>svog poslovnog udjela nema nikakvih potraživanja</w:t>
      </w:r>
      <w:r w:rsidR="009A0DA6">
        <w:rPr>
          <w:rFonts w:cs="Courier New" w:hAnsi="Courier New" w:ascii="Courier New"/>
        </w:rPr>
        <w:t xml:space="preserve"> od STJECATELJA, n</w:t>
      </w:r>
      <w:r w:rsidR="00806EE4">
        <w:rPr>
          <w:rFonts w:cs="Courier New" w:hAnsi="Courier New" w:ascii="Courier New"/>
        </w:rPr>
        <w:t>iti ima potraživanja prema Društvu.</w:t>
      </w:r>
    </w:p>
    <w:p w:rsidRDefault="00806EE4" w:rsidP="004F11BA" w:rsidR="00875D6F">
      <w:pPr>
        <w:pStyle w:val="Bezproreda"/>
        <w:jc w:val="both"/>
        <w:rPr>
          <w:rFonts w:cs="Courier New" w:hAnsi="Courier New" w:ascii="Courier New"/>
        </w:rPr>
      </w:pPr>
      <w:r>
        <w:rPr>
          <w:rFonts w:cs="Courier New" w:hAnsi="Courier New" w:ascii="Courier New"/>
        </w:rPr>
        <w:t>Iz navedenog proizlazi da prijenos poslovnog udjela – temeljnog uloga steč.dužnika u iznosu od 10.705.000,00kn</w:t>
      </w:r>
      <w:r w:rsidR="009A0DA6">
        <w:rPr>
          <w:rFonts w:cs="Courier New" w:hAnsi="Courier New" w:ascii="Courier New"/>
        </w:rPr>
        <w:t>,</w:t>
      </w:r>
      <w:r>
        <w:rPr>
          <w:rFonts w:cs="Courier New" w:hAnsi="Courier New" w:ascii="Courier New"/>
        </w:rPr>
        <w:t xml:space="preserve"> ko</w:t>
      </w:r>
      <w:r w:rsidR="00573DF3">
        <w:rPr>
          <w:rFonts w:cs="Courier New" w:hAnsi="Courier New" w:ascii="Courier New"/>
        </w:rPr>
        <w:t>j</w:t>
      </w:r>
      <w:r>
        <w:rPr>
          <w:rFonts w:cs="Courier New" w:hAnsi="Courier New" w:ascii="Courier New"/>
        </w:rPr>
        <w:t>ega čini unos stvari –</w:t>
      </w:r>
      <w:r w:rsidR="00573DF3">
        <w:rPr>
          <w:rFonts w:cs="Courier New" w:hAnsi="Courier New" w:ascii="Courier New"/>
        </w:rPr>
        <w:t xml:space="preserve"> naprijed</w:t>
      </w:r>
      <w:r w:rsidR="00875D6F">
        <w:rPr>
          <w:rFonts w:cs="Courier New" w:hAnsi="Courier New" w:ascii="Courier New"/>
        </w:rPr>
        <w:t xml:space="preserve"> opisanih nekretnina</w:t>
      </w:r>
      <w:r w:rsidR="00573DF3">
        <w:rPr>
          <w:rFonts w:cs="Courier New" w:hAnsi="Courier New" w:ascii="Courier New"/>
        </w:rPr>
        <w:t>,</w:t>
      </w:r>
      <w:r w:rsidR="00875D6F">
        <w:rPr>
          <w:rFonts w:cs="Courier New" w:hAnsi="Courier New" w:ascii="Courier New"/>
        </w:rPr>
        <w:t xml:space="preserve"> nije naplatan posao odnosno steč.dužnik predao je bez n</w:t>
      </w:r>
      <w:r w:rsidR="00B22C70">
        <w:rPr>
          <w:rFonts w:cs="Courier New" w:hAnsi="Courier New" w:ascii="Courier New"/>
        </w:rPr>
        <w:t>aknade i odrekao se vrijednosno</w:t>
      </w:r>
      <w:r w:rsidR="00875D6F">
        <w:rPr>
          <w:rFonts w:cs="Courier New" w:hAnsi="Courier New" w:ascii="Courier New"/>
        </w:rPr>
        <w:t xml:space="preserve"> svojega poslovnog udjela kod DaTamare turističke agencije d.o.o. – kćeri u Dramlju.</w:t>
      </w:r>
    </w:p>
    <w:p w:rsidRDefault="00875D6F" w:rsidP="004F11BA" w:rsidR="00A20583">
      <w:pPr>
        <w:pStyle w:val="Bezproreda"/>
        <w:jc w:val="both"/>
        <w:rPr>
          <w:rFonts w:cs="Courier New" w:hAnsi="Courier New" w:ascii="Courier New"/>
        </w:rPr>
      </w:pPr>
      <w:r>
        <w:rPr>
          <w:rFonts w:cs="Courier New" w:hAnsi="Courier New" w:ascii="Courier New"/>
        </w:rPr>
        <w:t xml:space="preserve">Istoga dana V.Petrović-Jelačić kao jedini član DaTamare d.o.o. donijela </w:t>
      </w:r>
      <w:r w:rsidR="00B22C70">
        <w:rPr>
          <w:rFonts w:cs="Courier New" w:hAnsi="Courier New" w:ascii="Courier New"/>
        </w:rPr>
        <w:t xml:space="preserve">je </w:t>
      </w:r>
      <w:r>
        <w:rPr>
          <w:rFonts w:cs="Courier New" w:hAnsi="Courier New" w:ascii="Courier New"/>
        </w:rPr>
        <w:t>i Odluke o izmjeni Izjave o osnivanju a dana 24.rujna 2008.g. DaTamare d.o.o. iz Dramlja i JELAČIĆ d.o.o. iz Zagreba,</w:t>
      </w:r>
      <w:r w:rsidR="00573DF3">
        <w:rPr>
          <w:rFonts w:cs="Courier New" w:hAnsi="Courier New" w:ascii="Courier New"/>
        </w:rPr>
        <w:t xml:space="preserve"> koje zast</w:t>
      </w:r>
      <w:r>
        <w:rPr>
          <w:rFonts w:cs="Courier New" w:hAnsi="Courier New" w:ascii="Courier New"/>
        </w:rPr>
        <w:t xml:space="preserve">upa ista osoba tj. Zdenislav Jelačić zaključili su </w:t>
      </w:r>
      <w:r>
        <w:rPr>
          <w:rFonts w:cs="Courier New" w:hAnsi="Courier New" w:ascii="Courier New"/>
          <w:b/>
        </w:rPr>
        <w:t>ANEKS</w:t>
      </w:r>
      <w:r>
        <w:rPr>
          <w:rFonts w:cs="Courier New" w:hAnsi="Courier New" w:ascii="Courier New"/>
        </w:rPr>
        <w:t xml:space="preserve"> Ugovora o unosu nekretnina u temeljni kapital</w:t>
      </w:r>
      <w:r w:rsidR="00A20583">
        <w:rPr>
          <w:rFonts w:cs="Courier New" w:hAnsi="Courier New" w:ascii="Courier New"/>
        </w:rPr>
        <w:t xml:space="preserve">  </w:t>
      </w:r>
      <w:r>
        <w:rPr>
          <w:rFonts w:cs="Courier New" w:hAnsi="Courier New" w:ascii="Courier New"/>
        </w:rPr>
        <w:t>Da</w:t>
      </w:r>
      <w:r w:rsidR="002C3060">
        <w:rPr>
          <w:rFonts w:cs="Courier New" w:hAnsi="Courier New" w:ascii="Courier New"/>
        </w:rPr>
        <w:t xml:space="preserve"> </w:t>
      </w:r>
      <w:r>
        <w:rPr>
          <w:rFonts w:cs="Courier New" w:hAnsi="Courier New" w:ascii="Courier New"/>
        </w:rPr>
        <w:t>Tamare d.o.o.</w:t>
      </w:r>
      <w:r w:rsidR="00573DF3">
        <w:rPr>
          <w:rFonts w:cs="Courier New" w:hAnsi="Courier New" w:ascii="Courier New"/>
        </w:rPr>
        <w:t xml:space="preserve"> kojim se uređuje da „ bez svakog daljnjeg pitanja, odobrenja, suglasnosti ili privole ishodi kod nadležnog Zemljišnoknjižnog odjela Općinskog suda u Crikvenici uknjižbu prava vlasništva na svoje ime i u svoje vlasništvo.“</w:t>
      </w:r>
    </w:p>
    <w:p w:rsidRDefault="00573DF3" w:rsidP="00573DF3" w:rsidR="00573DF3">
      <w:pPr>
        <w:pStyle w:val="Bezproreda"/>
        <w:numPr>
          <w:ilvl w:val="0"/>
          <w:numId w:val="6"/>
        </w:numPr>
        <w:jc w:val="both"/>
        <w:rPr>
          <w:rFonts w:cs="Courier New" w:hAnsi="Courier New" w:ascii="Courier New"/>
        </w:rPr>
      </w:pPr>
      <w:r>
        <w:rPr>
          <w:rFonts w:cs="Courier New" w:hAnsi="Courier New" w:ascii="Courier New"/>
        </w:rPr>
        <w:t>Opisano uređivanje oko nenaplatnog posla  i unosa poslovnog</w:t>
      </w:r>
    </w:p>
    <w:p w:rsidRDefault="00573DF3" w:rsidP="00573DF3" w:rsidR="00573DF3">
      <w:pPr>
        <w:pStyle w:val="Bezproreda"/>
        <w:jc w:val="both"/>
        <w:rPr>
          <w:rFonts w:cs="Courier New" w:hAnsi="Courier New" w:ascii="Courier New"/>
        </w:rPr>
      </w:pPr>
      <w:r>
        <w:rPr>
          <w:rFonts w:cs="Courier New" w:hAnsi="Courier New" w:ascii="Courier New"/>
        </w:rPr>
        <w:t>udjela u Da</w:t>
      </w:r>
      <w:r w:rsidR="002C3060">
        <w:rPr>
          <w:rFonts w:cs="Courier New" w:hAnsi="Courier New" w:ascii="Courier New"/>
        </w:rPr>
        <w:t xml:space="preserve"> </w:t>
      </w:r>
      <w:r>
        <w:rPr>
          <w:rFonts w:cs="Courier New" w:hAnsi="Courier New" w:ascii="Courier New"/>
        </w:rPr>
        <w:t>Tamare d.o.o.</w:t>
      </w:r>
      <w:r w:rsidR="00132332">
        <w:rPr>
          <w:rFonts w:cs="Courier New" w:hAnsi="Courier New" w:ascii="Courier New"/>
        </w:rPr>
        <w:t xml:space="preserve"> kao </w:t>
      </w:r>
      <w:r w:rsidR="009A0DA6">
        <w:rPr>
          <w:rFonts w:cs="Courier New" w:hAnsi="Courier New" w:ascii="Courier New"/>
        </w:rPr>
        <w:t>osobno vlasništvo V.Petrović-</w:t>
      </w:r>
      <w:r>
        <w:rPr>
          <w:rFonts w:cs="Courier New" w:hAnsi="Courier New" w:ascii="Courier New"/>
        </w:rPr>
        <w:t>Jelačić iz Zagreba nastalo je nakon 30.travnja 2008.g. tj. u vrijeme kada je steč.dužnik bio već</w:t>
      </w:r>
      <w:r w:rsidR="00DE5010">
        <w:rPr>
          <w:rFonts w:cs="Courier New" w:hAnsi="Courier New" w:ascii="Courier New"/>
        </w:rPr>
        <w:t xml:space="preserve"> u velikim problemim</w:t>
      </w:r>
      <w:r>
        <w:rPr>
          <w:rFonts w:cs="Courier New" w:hAnsi="Courier New" w:ascii="Courier New"/>
        </w:rPr>
        <w:t>a</w:t>
      </w:r>
      <w:r w:rsidR="00DE5010">
        <w:rPr>
          <w:rFonts w:cs="Courier New" w:hAnsi="Courier New" w:ascii="Courier New"/>
        </w:rPr>
        <w:t xml:space="preserve"> i poteškoćama u poslovanju</w:t>
      </w:r>
      <w:r>
        <w:rPr>
          <w:rFonts w:cs="Courier New" w:hAnsi="Courier New" w:ascii="Courier New"/>
        </w:rPr>
        <w:t xml:space="preserve"> odn</w:t>
      </w:r>
      <w:r w:rsidR="00DE5010">
        <w:rPr>
          <w:rFonts w:cs="Courier New" w:hAnsi="Courier New" w:ascii="Courier New"/>
        </w:rPr>
        <w:t>os</w:t>
      </w:r>
      <w:r>
        <w:rPr>
          <w:rFonts w:cs="Courier New" w:hAnsi="Courier New" w:ascii="Courier New"/>
        </w:rPr>
        <w:t>n</w:t>
      </w:r>
      <w:r w:rsidR="00DE5010">
        <w:rPr>
          <w:rFonts w:cs="Courier New" w:hAnsi="Courier New" w:ascii="Courier New"/>
        </w:rPr>
        <w:t>o</w:t>
      </w:r>
      <w:r>
        <w:rPr>
          <w:rFonts w:cs="Courier New" w:hAnsi="Courier New" w:ascii="Courier New"/>
        </w:rPr>
        <w:t xml:space="preserve"> isti je </w:t>
      </w:r>
      <w:r w:rsidR="009A0DA6">
        <w:rPr>
          <w:rFonts w:cs="Courier New" w:hAnsi="Courier New" w:ascii="Courier New"/>
        </w:rPr>
        <w:t>duže vrijem</w:t>
      </w:r>
      <w:r w:rsidR="00132332">
        <w:rPr>
          <w:rFonts w:cs="Courier New" w:hAnsi="Courier New" w:ascii="Courier New"/>
        </w:rPr>
        <w:t>e</w:t>
      </w:r>
      <w:r w:rsidR="009A0DA6">
        <w:rPr>
          <w:rFonts w:cs="Courier New" w:hAnsi="Courier New" w:ascii="Courier New"/>
        </w:rPr>
        <w:t xml:space="preserve"> </w:t>
      </w:r>
      <w:r>
        <w:rPr>
          <w:rFonts w:cs="Courier New" w:hAnsi="Courier New" w:ascii="Courier New"/>
        </w:rPr>
        <w:t xml:space="preserve">bio blokiran i nesposoban za plaćanja. </w:t>
      </w:r>
    </w:p>
    <w:p w:rsidRDefault="00785C5E" w:rsidP="00573DF3" w:rsidR="00DE5010">
      <w:pPr>
        <w:pStyle w:val="Bezproreda"/>
        <w:jc w:val="both"/>
        <w:rPr>
          <w:rFonts w:cs="Courier New" w:hAnsi="Courier New" w:ascii="Courier New"/>
        </w:rPr>
      </w:pPr>
      <w:r>
        <w:rPr>
          <w:rFonts w:cs="Courier New" w:hAnsi="Courier New" w:ascii="Courier New"/>
        </w:rPr>
        <w:t xml:space="preserve">Također, stečajni </w:t>
      </w:r>
      <w:r w:rsidR="00DE5010">
        <w:rPr>
          <w:rFonts w:cs="Courier New" w:hAnsi="Courier New" w:ascii="Courier New"/>
        </w:rPr>
        <w:t>dužnik izvršio je adaptaciju smještajnih ugostiteljskih objekata, nabavl</w:t>
      </w:r>
      <w:r w:rsidR="009A0DA6">
        <w:rPr>
          <w:rFonts w:cs="Courier New" w:hAnsi="Courier New" w:ascii="Courier New"/>
        </w:rPr>
        <w:t>jao ugostiteljsku opremu a da</w:t>
      </w:r>
      <w:r w:rsidR="00DE5010">
        <w:rPr>
          <w:rFonts w:cs="Courier New" w:hAnsi="Courier New" w:ascii="Courier New"/>
        </w:rPr>
        <w:t xml:space="preserve"> te poslove nije </w:t>
      </w:r>
      <w:r w:rsidR="009A0DA6">
        <w:rPr>
          <w:rFonts w:cs="Courier New" w:hAnsi="Courier New" w:ascii="Courier New"/>
        </w:rPr>
        <w:t xml:space="preserve">fakturirao i </w:t>
      </w:r>
      <w:r w:rsidR="00DE5010">
        <w:rPr>
          <w:rFonts w:cs="Courier New" w:hAnsi="Courier New" w:ascii="Courier New"/>
        </w:rPr>
        <w:t>ispostavio račune, i</w:t>
      </w:r>
      <w:r w:rsidR="009A0DA6">
        <w:rPr>
          <w:rFonts w:cs="Courier New" w:hAnsi="Courier New" w:ascii="Courier New"/>
        </w:rPr>
        <w:t xml:space="preserve"> nije ih</w:t>
      </w:r>
      <w:r w:rsidR="00DE5010">
        <w:rPr>
          <w:rFonts w:cs="Courier New" w:hAnsi="Courier New" w:ascii="Courier New"/>
        </w:rPr>
        <w:t xml:space="preserve"> </w:t>
      </w:r>
      <w:r w:rsidR="00F563D6">
        <w:rPr>
          <w:rFonts w:cs="Courier New" w:hAnsi="Courier New" w:ascii="Courier New"/>
        </w:rPr>
        <w:t xml:space="preserve">je </w:t>
      </w:r>
      <w:r w:rsidR="00DE5010">
        <w:rPr>
          <w:rFonts w:cs="Courier New" w:hAnsi="Courier New" w:ascii="Courier New"/>
        </w:rPr>
        <w:t>naplatio od DaTemara d.o.o. iz Dramlja.</w:t>
      </w:r>
    </w:p>
    <w:p w:rsidRDefault="00785C5E" w:rsidP="00573DF3" w:rsidR="009A0DA6">
      <w:pPr>
        <w:pStyle w:val="Bezproreda"/>
        <w:jc w:val="both"/>
        <w:rPr>
          <w:rFonts w:cs="Courier New" w:hAnsi="Courier New" w:ascii="Courier New"/>
        </w:rPr>
      </w:pPr>
      <w:r>
        <w:rPr>
          <w:rFonts w:cs="Courier New" w:hAnsi="Courier New" w:ascii="Courier New"/>
        </w:rPr>
        <w:t xml:space="preserve">O navedenom stečajni </w:t>
      </w:r>
      <w:r w:rsidR="00DE5010">
        <w:rPr>
          <w:rFonts w:cs="Courier New" w:hAnsi="Courier New" w:ascii="Courier New"/>
        </w:rPr>
        <w:t>upravitelj izradio je posebnu INFORMACIJU i PREGLED radnji i stanje vlasništva,</w:t>
      </w:r>
      <w:r w:rsidR="009A0DA6">
        <w:rPr>
          <w:rFonts w:cs="Courier New" w:hAnsi="Courier New" w:ascii="Courier New"/>
        </w:rPr>
        <w:t xml:space="preserve"> koja je bila predmet rasprava</w:t>
      </w:r>
      <w:r w:rsidR="00DE5010">
        <w:rPr>
          <w:rFonts w:cs="Courier New" w:hAnsi="Courier New" w:ascii="Courier New"/>
        </w:rPr>
        <w:t xml:space="preserve"> na Odboru vjerovnika, koji je </w:t>
      </w:r>
      <w:r w:rsidR="009D713E">
        <w:rPr>
          <w:rFonts w:cs="Courier New" w:hAnsi="Courier New" w:ascii="Courier New"/>
        </w:rPr>
        <w:t xml:space="preserve">istu prihvatio i </w:t>
      </w:r>
      <w:r w:rsidR="00DE5010">
        <w:rPr>
          <w:rFonts w:cs="Courier New" w:hAnsi="Courier New" w:ascii="Courier New"/>
        </w:rPr>
        <w:t>donio Odluku o pokretanju postupka o pobijanju svih pravnih radnji u svezi besplatnog unosa naprijed opisanih nekretnina u Dramlju u korist Da</w:t>
      </w:r>
      <w:r w:rsidR="002C3060">
        <w:rPr>
          <w:rFonts w:cs="Courier New" w:hAnsi="Courier New" w:ascii="Courier New"/>
        </w:rPr>
        <w:t xml:space="preserve"> </w:t>
      </w:r>
      <w:r w:rsidR="00DE5010">
        <w:rPr>
          <w:rFonts w:cs="Courier New" w:hAnsi="Courier New" w:ascii="Courier New"/>
        </w:rPr>
        <w:t xml:space="preserve">Tamare d.o.o. iz Dramlja </w:t>
      </w:r>
      <w:r w:rsidR="00F563D6">
        <w:rPr>
          <w:rFonts w:cs="Courier New" w:hAnsi="Courier New" w:ascii="Courier New"/>
        </w:rPr>
        <w:t>i</w:t>
      </w:r>
      <w:r w:rsidR="00AE39E1">
        <w:rPr>
          <w:rFonts w:cs="Courier New" w:hAnsi="Courier New" w:ascii="Courier New"/>
        </w:rPr>
        <w:t xml:space="preserve"> stjecanje poslovnog udjela</w:t>
      </w:r>
      <w:r w:rsidR="00F563D6">
        <w:rPr>
          <w:rFonts w:cs="Courier New" w:hAnsi="Courier New" w:ascii="Courier New"/>
        </w:rPr>
        <w:t xml:space="preserve"> bivše supruge direktora </w:t>
      </w:r>
      <w:r w:rsidR="00DE5010">
        <w:rPr>
          <w:rFonts w:cs="Courier New" w:hAnsi="Courier New" w:ascii="Courier New"/>
        </w:rPr>
        <w:t>a n</w:t>
      </w:r>
      <w:r>
        <w:rPr>
          <w:rFonts w:cs="Courier New" w:hAnsi="Courier New" w:ascii="Courier New"/>
        </w:rPr>
        <w:t xml:space="preserve">a štetu JELAČIĆ d.o.o., stečajnog </w:t>
      </w:r>
      <w:r w:rsidR="00F563D6">
        <w:rPr>
          <w:rFonts w:cs="Courier New" w:hAnsi="Courier New" w:ascii="Courier New"/>
        </w:rPr>
        <w:t>du</w:t>
      </w:r>
      <w:r w:rsidR="009D713E">
        <w:rPr>
          <w:rFonts w:cs="Courier New" w:hAnsi="Courier New" w:ascii="Courier New"/>
        </w:rPr>
        <w:t>žnika iz Zagreba, Petrinjska 4</w:t>
      </w:r>
      <w:r w:rsidR="009A0DA6">
        <w:rPr>
          <w:rFonts w:cs="Courier New" w:hAnsi="Courier New" w:ascii="Courier New"/>
        </w:rPr>
        <w:t>0</w:t>
      </w:r>
      <w:r w:rsidR="009D713E">
        <w:rPr>
          <w:rFonts w:cs="Courier New" w:hAnsi="Courier New" w:ascii="Courier New"/>
        </w:rPr>
        <w:t>.</w:t>
      </w:r>
    </w:p>
    <w:p w:rsidRDefault="00785C5E" w:rsidP="00573DF3" w:rsidR="00DE5010">
      <w:pPr>
        <w:pStyle w:val="Bezproreda"/>
        <w:jc w:val="both"/>
        <w:rPr>
          <w:rFonts w:cs="Courier New" w:hAnsi="Courier New" w:ascii="Courier New"/>
        </w:rPr>
      </w:pPr>
      <w:r>
        <w:rPr>
          <w:rFonts w:cs="Courier New" w:hAnsi="Courier New" w:ascii="Courier New"/>
        </w:rPr>
        <w:t xml:space="preserve">Stečajni sudac </w:t>
      </w:r>
      <w:r w:rsidR="009D713E">
        <w:rPr>
          <w:rFonts w:cs="Courier New" w:hAnsi="Courier New" w:ascii="Courier New"/>
        </w:rPr>
        <w:t>prihvatio</w:t>
      </w:r>
      <w:r w:rsidR="009A0DA6">
        <w:rPr>
          <w:rFonts w:cs="Courier New" w:hAnsi="Courier New" w:ascii="Courier New"/>
        </w:rPr>
        <w:t xml:space="preserve"> </w:t>
      </w:r>
      <w:r>
        <w:rPr>
          <w:rFonts w:cs="Courier New" w:hAnsi="Courier New" w:ascii="Courier New"/>
        </w:rPr>
        <w:t xml:space="preserve">je </w:t>
      </w:r>
      <w:r w:rsidR="009A0DA6">
        <w:rPr>
          <w:rFonts w:cs="Courier New" w:hAnsi="Courier New" w:ascii="Courier New"/>
        </w:rPr>
        <w:t>opisano</w:t>
      </w:r>
      <w:r w:rsidR="009D713E">
        <w:rPr>
          <w:rFonts w:cs="Courier New" w:hAnsi="Courier New" w:ascii="Courier New"/>
        </w:rPr>
        <w:t xml:space="preserve"> i donio </w:t>
      </w:r>
      <w:r w:rsidR="00F563D6">
        <w:rPr>
          <w:rFonts w:cs="Courier New" w:hAnsi="Courier New" w:ascii="Courier New"/>
        </w:rPr>
        <w:t>dana 09.veljače 2012.g.</w:t>
      </w:r>
      <w:r w:rsidR="009A0DA6">
        <w:rPr>
          <w:rFonts w:cs="Courier New" w:hAnsi="Courier New" w:ascii="Courier New"/>
        </w:rPr>
        <w:t xml:space="preserve"> </w:t>
      </w:r>
      <w:r w:rsidR="009D713E">
        <w:rPr>
          <w:rFonts w:cs="Courier New" w:hAnsi="Courier New" w:ascii="Courier New"/>
        </w:rPr>
        <w:t>Zaključak</w:t>
      </w:r>
      <w:r w:rsidR="009A0DA6">
        <w:rPr>
          <w:rFonts w:cs="Courier New" w:hAnsi="Courier New" w:ascii="Courier New"/>
        </w:rPr>
        <w:t>-</w:t>
      </w:r>
      <w:r w:rsidR="00C3678D">
        <w:rPr>
          <w:rFonts w:cs="Courier New" w:hAnsi="Courier New" w:ascii="Courier New"/>
        </w:rPr>
        <w:t>od</w:t>
      </w:r>
      <w:r w:rsidR="009A0DA6">
        <w:rPr>
          <w:rFonts w:cs="Courier New" w:hAnsi="Courier New" w:ascii="Courier New"/>
        </w:rPr>
        <w:t>o</w:t>
      </w:r>
      <w:r w:rsidR="00C3678D">
        <w:rPr>
          <w:rFonts w:cs="Courier New" w:hAnsi="Courier New" w:ascii="Courier New"/>
        </w:rPr>
        <w:t>brenje</w:t>
      </w:r>
      <w:r w:rsidR="009A0DA6">
        <w:rPr>
          <w:rFonts w:cs="Courier New" w:hAnsi="Courier New" w:ascii="Courier New"/>
        </w:rPr>
        <w:t>,</w:t>
      </w:r>
      <w:r w:rsidR="009D713E">
        <w:rPr>
          <w:rFonts w:cs="Courier New" w:hAnsi="Courier New" w:ascii="Courier New"/>
        </w:rPr>
        <w:t xml:space="preserve"> kojim se odobrava pokretanja sudskog postupka ra</w:t>
      </w:r>
      <w:r w:rsidR="00C3678D">
        <w:rPr>
          <w:rFonts w:cs="Courier New" w:hAnsi="Courier New" w:ascii="Courier New"/>
        </w:rPr>
        <w:t>d</w:t>
      </w:r>
      <w:r w:rsidR="009D713E">
        <w:rPr>
          <w:rFonts w:cs="Courier New" w:hAnsi="Courier New" w:ascii="Courier New"/>
        </w:rPr>
        <w:t>i pobijanja</w:t>
      </w:r>
      <w:r w:rsidR="00B22C70">
        <w:rPr>
          <w:rFonts w:cs="Courier New" w:hAnsi="Courier New" w:ascii="Courier New"/>
        </w:rPr>
        <w:t xml:space="preserve"> svih</w:t>
      </w:r>
      <w:r w:rsidR="009D713E">
        <w:rPr>
          <w:rFonts w:cs="Courier New" w:hAnsi="Courier New" w:ascii="Courier New"/>
        </w:rPr>
        <w:t xml:space="preserve"> pravnih radnji stečajnog dužnika JELAČIĆ d.o.o. u stečaju iz Zagreba</w:t>
      </w:r>
      <w:r w:rsidR="009A0DA6">
        <w:rPr>
          <w:rFonts w:cs="Courier New" w:hAnsi="Courier New" w:ascii="Courier New"/>
        </w:rPr>
        <w:t xml:space="preserve"> kod Da</w:t>
      </w:r>
      <w:r w:rsidR="002C3060">
        <w:rPr>
          <w:rFonts w:cs="Courier New" w:hAnsi="Courier New" w:ascii="Courier New"/>
        </w:rPr>
        <w:t xml:space="preserve"> </w:t>
      </w:r>
      <w:r w:rsidR="009A0DA6">
        <w:rPr>
          <w:rFonts w:cs="Courier New" w:hAnsi="Courier New" w:ascii="Courier New"/>
        </w:rPr>
        <w:t>Tamare turističkoj agenciji d.o.o. iz Dramlja</w:t>
      </w:r>
      <w:r w:rsidR="009D713E">
        <w:rPr>
          <w:rFonts w:cs="Courier New" w:hAnsi="Courier New" w:ascii="Courier New"/>
        </w:rPr>
        <w:t>.</w:t>
      </w:r>
    </w:p>
    <w:p w:rsidRDefault="002C3060" w:rsidP="00573DF3" w:rsidR="00BF4E1A">
      <w:pPr>
        <w:pStyle w:val="Bezproreda"/>
        <w:jc w:val="both"/>
        <w:rPr>
          <w:rFonts w:cs="Courier New" w:hAnsi="Courier New" w:ascii="Courier New"/>
        </w:rPr>
      </w:pPr>
      <w:r>
        <w:rPr>
          <w:rFonts w:cs="Courier New" w:hAnsi="Courier New" w:ascii="Courier New"/>
        </w:rPr>
        <w:t>Sukladno navedenom Trgovačkom</w:t>
      </w:r>
      <w:r w:rsidR="00C3678D">
        <w:rPr>
          <w:rFonts w:cs="Courier New" w:hAnsi="Courier New" w:ascii="Courier New"/>
        </w:rPr>
        <w:t xml:space="preserve"> sudu u Zagrebu podnesena je Tužba radi pobijanja pravnih radnji stečajnog dužnika tužitelja JELAČIĆ d.o.o. u stečaju a protiv </w:t>
      </w:r>
      <w:r w:rsidR="007E5B23">
        <w:rPr>
          <w:rFonts w:cs="Courier New" w:hAnsi="Courier New" w:ascii="Courier New"/>
        </w:rPr>
        <w:t xml:space="preserve">tuženika: - </w:t>
      </w:r>
      <w:r w:rsidR="00C3678D">
        <w:rPr>
          <w:rFonts w:cs="Courier New" w:hAnsi="Courier New" w:ascii="Courier New"/>
        </w:rPr>
        <w:t xml:space="preserve">1.DaTamare turistička agencija d.o.o. Dramalj, Gajevo šetalište 30, i </w:t>
      </w:r>
      <w:r w:rsidR="007E5B23">
        <w:rPr>
          <w:rFonts w:cs="Courier New" w:hAnsi="Courier New" w:ascii="Courier New"/>
        </w:rPr>
        <w:t xml:space="preserve">- </w:t>
      </w:r>
      <w:r w:rsidR="00C3678D">
        <w:rPr>
          <w:rFonts w:cs="Courier New" w:hAnsi="Courier New" w:ascii="Courier New"/>
        </w:rPr>
        <w:t>2.Vlasta Petrović-J</w:t>
      </w:r>
      <w:r w:rsidR="00856E0F">
        <w:rPr>
          <w:rFonts w:cs="Courier New" w:hAnsi="Courier New" w:ascii="Courier New"/>
        </w:rPr>
        <w:t>elačić iz Zagreba. Borovina 20.,</w:t>
      </w:r>
      <w:r w:rsidR="00A1279D">
        <w:rPr>
          <w:rFonts w:cs="Courier New" w:hAnsi="Courier New" w:ascii="Courier New"/>
        </w:rPr>
        <w:t xml:space="preserve"> a</w:t>
      </w:r>
      <w:r w:rsidR="00C3678D">
        <w:rPr>
          <w:rFonts w:cs="Courier New" w:hAnsi="Courier New" w:ascii="Courier New"/>
        </w:rPr>
        <w:t xml:space="preserve"> vrijednost sp</w:t>
      </w:r>
      <w:r w:rsidR="007E5B23">
        <w:rPr>
          <w:rFonts w:cs="Courier New" w:hAnsi="Courier New" w:ascii="Courier New"/>
        </w:rPr>
        <w:t xml:space="preserve">ora iznosi 10.705.000,00kn. </w:t>
      </w:r>
    </w:p>
    <w:p w:rsidRDefault="00643790" w:rsidP="00573DF3" w:rsidR="00643790">
      <w:pPr>
        <w:pStyle w:val="Bezproreda"/>
        <w:jc w:val="both"/>
        <w:rPr>
          <w:rFonts w:cs="Courier New" w:hAnsi="Courier New" w:ascii="Courier New"/>
        </w:rPr>
      </w:pPr>
      <w:r>
        <w:rPr>
          <w:rFonts w:cs="Courier New" w:hAnsi="Courier New" w:ascii="Courier New"/>
        </w:rPr>
        <w:t xml:space="preserve">                             Str. – 6 -</w:t>
      </w:r>
    </w:p>
    <w:p w:rsidRDefault="007E5B23" w:rsidP="00573DF3" w:rsidR="007E5B23">
      <w:pPr>
        <w:pStyle w:val="Bezproreda"/>
        <w:jc w:val="both"/>
        <w:rPr>
          <w:rFonts w:cs="Courier New" w:hAnsi="Courier New" w:ascii="Courier New"/>
        </w:rPr>
      </w:pPr>
      <w:r>
        <w:rPr>
          <w:rFonts w:cs="Courier New" w:hAnsi="Courier New" w:ascii="Courier New"/>
        </w:rPr>
        <w:lastRenderedPageBreak/>
        <w:t>Podignuta tužba</w:t>
      </w:r>
      <w:r w:rsidR="00C3678D">
        <w:rPr>
          <w:rFonts w:cs="Courier New" w:hAnsi="Courier New" w:ascii="Courier New"/>
        </w:rPr>
        <w:t xml:space="preserve"> je prihvaćena</w:t>
      </w:r>
      <w:r w:rsidR="00856E0F">
        <w:rPr>
          <w:rFonts w:cs="Courier New" w:hAnsi="Courier New" w:ascii="Courier New"/>
        </w:rPr>
        <w:t xml:space="preserve"> a postupak se vodi</w:t>
      </w:r>
      <w:r w:rsidR="00BF4E1A">
        <w:rPr>
          <w:rFonts w:cs="Courier New" w:hAnsi="Courier New" w:ascii="Courier New"/>
        </w:rPr>
        <w:t>o</w:t>
      </w:r>
      <w:r w:rsidR="00C3678D">
        <w:rPr>
          <w:rFonts w:cs="Courier New" w:hAnsi="Courier New" w:ascii="Courier New"/>
        </w:rPr>
        <w:t xml:space="preserve"> pod Posl.brojem:</w:t>
      </w:r>
    </w:p>
    <w:p w:rsidRDefault="00BF4E1A" w:rsidP="00573DF3" w:rsidR="000B6AFB">
      <w:pPr>
        <w:pStyle w:val="Bezproreda"/>
        <w:jc w:val="both"/>
        <w:rPr>
          <w:rFonts w:cs="Courier New" w:hAnsi="Courier New" w:ascii="Courier New"/>
        </w:rPr>
      </w:pPr>
      <w:r>
        <w:rPr>
          <w:rFonts w:cs="Courier New" w:hAnsi="Courier New" w:ascii="Courier New"/>
        </w:rPr>
        <w:t>67 P-844/12 i dana 14.12.2017.g</w:t>
      </w:r>
      <w:r w:rsidR="00C3678D">
        <w:rPr>
          <w:rFonts w:cs="Courier New" w:hAnsi="Courier New" w:ascii="Courier New"/>
        </w:rPr>
        <w:t>.</w:t>
      </w:r>
      <w:r>
        <w:rPr>
          <w:rFonts w:cs="Courier New" w:hAnsi="Courier New" w:ascii="Courier New"/>
        </w:rPr>
        <w:t xml:space="preserve"> donesena je</w:t>
      </w:r>
      <w:r w:rsidR="00BD3791">
        <w:rPr>
          <w:rFonts w:cs="Courier New" w:hAnsi="Courier New" w:ascii="Courier New"/>
        </w:rPr>
        <w:t xml:space="preserve"> Presuda</w:t>
      </w:r>
      <w:r w:rsidR="002C3060">
        <w:rPr>
          <w:rFonts w:cs="Courier New" w:hAnsi="Courier New" w:ascii="Courier New"/>
        </w:rPr>
        <w:t>,</w:t>
      </w:r>
      <w:r>
        <w:rPr>
          <w:rFonts w:cs="Courier New" w:hAnsi="Courier New" w:ascii="Courier New"/>
        </w:rPr>
        <w:t xml:space="preserve"> kojom je</w:t>
      </w:r>
      <w:r w:rsidR="00BD3791">
        <w:rPr>
          <w:rFonts w:cs="Courier New" w:hAnsi="Courier New" w:ascii="Courier New"/>
        </w:rPr>
        <w:t xml:space="preserve"> prihvaćena tužba i</w:t>
      </w:r>
      <w:r>
        <w:rPr>
          <w:rFonts w:cs="Courier New" w:hAnsi="Courier New" w:ascii="Courier New"/>
        </w:rPr>
        <w:t xml:space="preserve"> utvrđeno da su bez pravnih učinaka</w:t>
      </w:r>
      <w:r w:rsidR="00BD3791">
        <w:rPr>
          <w:rFonts w:cs="Courier New" w:hAnsi="Courier New" w:ascii="Courier New"/>
        </w:rPr>
        <w:t xml:space="preserve"> na stečajnu masu Jelačić d.o.o. u stečaju pravne radnje tužitelja</w:t>
      </w:r>
      <w:r w:rsidR="002C3060">
        <w:rPr>
          <w:rFonts w:cs="Courier New" w:hAnsi="Courier New" w:ascii="Courier New"/>
        </w:rPr>
        <w:t>,</w:t>
      </w:r>
      <w:r w:rsidR="00BD3791">
        <w:rPr>
          <w:rFonts w:cs="Courier New" w:hAnsi="Courier New" w:ascii="Courier New"/>
        </w:rPr>
        <w:t xml:space="preserve"> </w:t>
      </w:r>
      <w:r w:rsidR="002C3060">
        <w:rPr>
          <w:rFonts w:cs="Courier New" w:hAnsi="Courier New" w:ascii="Courier New"/>
        </w:rPr>
        <w:t xml:space="preserve">naloženo tuženici V.P.Jelačić iz Zagreba vratiti u stečajnu masu poslovni udio i to jedan članski udio u 100% iznosu trgovačkog društva Da Tamare </w:t>
      </w:r>
      <w:r w:rsidR="000B6AFB">
        <w:rPr>
          <w:rFonts w:cs="Courier New" w:hAnsi="Courier New" w:ascii="Courier New"/>
        </w:rPr>
        <w:t>turistička agencija d.o.o.</w:t>
      </w:r>
      <w:r w:rsidR="00785C5E">
        <w:rPr>
          <w:rFonts w:cs="Courier New" w:hAnsi="Courier New" w:ascii="Courier New"/>
        </w:rPr>
        <w:t xml:space="preserve"> Dramalj, Gajevo šetalište 30. t</w:t>
      </w:r>
      <w:r w:rsidR="000B6AFB">
        <w:rPr>
          <w:rFonts w:cs="Courier New" w:hAnsi="Courier New" w:ascii="Courier New"/>
        </w:rPr>
        <w:t>e o istom izdati tužitelju isprave podobne za brisanje njihova upisa i upis vlasništva tužitelja u zemljišnoj knjizi Općinskog suda u Crikvenici odno</w:t>
      </w:r>
      <w:r w:rsidR="00785C5E">
        <w:rPr>
          <w:rFonts w:cs="Courier New" w:hAnsi="Courier New" w:ascii="Courier New"/>
        </w:rPr>
        <w:t>sno registru Trgovačkog suda u R</w:t>
      </w:r>
      <w:r w:rsidR="000B6AFB">
        <w:rPr>
          <w:rFonts w:cs="Courier New" w:hAnsi="Courier New" w:ascii="Courier New"/>
        </w:rPr>
        <w:t>ijeci jer će u protivnom zamijeniti ova presuda.</w:t>
      </w:r>
      <w:r w:rsidR="00CF1754">
        <w:rPr>
          <w:rFonts w:cs="Courier New" w:hAnsi="Courier New" w:ascii="Courier New"/>
        </w:rPr>
        <w:t xml:space="preserve"> </w:t>
      </w:r>
      <w:r w:rsidR="000B6AFB">
        <w:rPr>
          <w:rFonts w:cs="Courier New" w:hAnsi="Courier New" w:ascii="Courier New"/>
        </w:rPr>
        <w:t>Također odmjeren je trošak parničnog postupka.</w:t>
      </w:r>
    </w:p>
    <w:p w:rsidRDefault="000B6AFB" w:rsidP="00573DF3" w:rsidR="002C3060">
      <w:pPr>
        <w:pStyle w:val="Bezproreda"/>
        <w:jc w:val="both"/>
        <w:rPr>
          <w:rFonts w:cs="Courier New" w:hAnsi="Courier New" w:ascii="Courier New"/>
        </w:rPr>
      </w:pPr>
      <w:r>
        <w:rPr>
          <w:rFonts w:cs="Courier New" w:hAnsi="Courier New" w:ascii="Courier New"/>
        </w:rPr>
        <w:t>Na predmetnu Presudu stranke u postupku uložile su žalbe i predmetni spis dostavljen je Visokom trgovačkom sudu u Zagrebu na odlučivanje i vodi se pod posl.brojem: Pž-</w:t>
      </w:r>
      <w:r w:rsidR="00F22487">
        <w:rPr>
          <w:rFonts w:cs="Courier New" w:hAnsi="Courier New" w:ascii="Courier New"/>
        </w:rPr>
        <w:t>987/18.</w:t>
      </w:r>
      <w:r>
        <w:rPr>
          <w:rFonts w:cs="Courier New" w:hAnsi="Courier New" w:ascii="Courier New"/>
        </w:rPr>
        <w:t xml:space="preserve">  </w:t>
      </w:r>
    </w:p>
    <w:p w:rsidRDefault="002C3060" w:rsidP="00573DF3" w:rsidR="002C3060">
      <w:pPr>
        <w:pStyle w:val="Bezproreda"/>
        <w:jc w:val="both"/>
        <w:rPr>
          <w:rFonts w:cs="Courier New" w:hAnsi="Courier New" w:ascii="Courier New"/>
        </w:rPr>
      </w:pPr>
    </w:p>
    <w:p w:rsidRDefault="003A3284" w:rsidP="00573DF3" w:rsidR="00901E32">
      <w:pPr>
        <w:pStyle w:val="Bezproreda"/>
        <w:jc w:val="both"/>
        <w:rPr>
          <w:rFonts w:cs="Courier New" w:hAnsi="Courier New" w:ascii="Courier New"/>
        </w:rPr>
      </w:pPr>
      <w:r>
        <w:rPr>
          <w:rFonts w:cs="Courier New" w:hAnsi="Courier New" w:ascii="Courier New"/>
        </w:rPr>
        <w:t>-U tijeku parničnog postupka bila je podnesena</w:t>
      </w:r>
      <w:r w:rsidR="00AE39E1">
        <w:rPr>
          <w:rFonts w:cs="Courier New" w:hAnsi="Courier New" w:ascii="Courier New"/>
        </w:rPr>
        <w:t xml:space="preserve"> Privremena mjera radi zaštite imovine, je</w:t>
      </w:r>
      <w:r w:rsidR="00901E32">
        <w:rPr>
          <w:rFonts w:cs="Courier New" w:hAnsi="Courier New" w:ascii="Courier New"/>
        </w:rPr>
        <w:t>r je</w:t>
      </w:r>
      <w:r w:rsidR="00AE39E1">
        <w:rPr>
          <w:rFonts w:cs="Courier New" w:hAnsi="Courier New" w:ascii="Courier New"/>
        </w:rPr>
        <w:t xml:space="preserve"> DaTamare </w:t>
      </w:r>
      <w:r w:rsidR="00D52B82">
        <w:rPr>
          <w:rFonts w:cs="Courier New" w:hAnsi="Courier New" w:ascii="Courier New"/>
        </w:rPr>
        <w:t>turistička agencija d.o.o. oglašavala</w:t>
      </w:r>
      <w:r w:rsidR="00AE39E1">
        <w:rPr>
          <w:rFonts w:cs="Courier New" w:hAnsi="Courier New" w:ascii="Courier New"/>
        </w:rPr>
        <w:t xml:space="preserve"> prodaju</w:t>
      </w:r>
      <w:r w:rsidR="00901E32">
        <w:rPr>
          <w:rFonts w:cs="Courier New" w:hAnsi="Courier New" w:ascii="Courier New"/>
        </w:rPr>
        <w:t xml:space="preserve"> iste</w:t>
      </w:r>
      <w:r w:rsidR="000713C9">
        <w:rPr>
          <w:rFonts w:cs="Courier New" w:hAnsi="Courier New" w:ascii="Courier New"/>
        </w:rPr>
        <w:t>. M</w:t>
      </w:r>
      <w:r w:rsidR="00AE39E1">
        <w:rPr>
          <w:rFonts w:cs="Courier New" w:hAnsi="Courier New" w:ascii="Courier New"/>
        </w:rPr>
        <w:t>eđutim</w:t>
      </w:r>
      <w:r w:rsidR="000713C9">
        <w:rPr>
          <w:rFonts w:cs="Courier New" w:hAnsi="Courier New" w:ascii="Courier New"/>
        </w:rPr>
        <w:t>,</w:t>
      </w:r>
      <w:r w:rsidR="00AE39E1">
        <w:rPr>
          <w:rFonts w:cs="Courier New" w:hAnsi="Courier New" w:ascii="Courier New"/>
        </w:rPr>
        <w:t xml:space="preserve"> ista je odbačena</w:t>
      </w:r>
      <w:r w:rsidR="000713C9">
        <w:rPr>
          <w:rFonts w:cs="Courier New" w:hAnsi="Courier New" w:ascii="Courier New"/>
        </w:rPr>
        <w:t xml:space="preserve">, što je potvrdio i Visoki trgovački sud u Zagrebu </w:t>
      </w:r>
      <w:r w:rsidR="00CF1754">
        <w:rPr>
          <w:rFonts w:cs="Courier New" w:hAnsi="Courier New" w:ascii="Courier New"/>
        </w:rPr>
        <w:t xml:space="preserve"> dana 24.12.2014.g. Posl.broj:Pž-7627/12 </w:t>
      </w:r>
      <w:r w:rsidR="000713C9">
        <w:rPr>
          <w:rFonts w:cs="Courier New" w:hAnsi="Courier New" w:ascii="Courier New"/>
        </w:rPr>
        <w:t>te je tužitelj</w:t>
      </w:r>
      <w:r w:rsidR="00786EE9">
        <w:rPr>
          <w:rFonts w:cs="Courier New" w:hAnsi="Courier New" w:ascii="Courier New"/>
        </w:rPr>
        <w:t>-stečajni udžnik</w:t>
      </w:r>
      <w:r w:rsidR="00AE39E1">
        <w:rPr>
          <w:rFonts w:cs="Courier New" w:hAnsi="Courier New" w:ascii="Courier New"/>
        </w:rPr>
        <w:t xml:space="preserve"> morao plati</w:t>
      </w:r>
      <w:r w:rsidR="00B22C70">
        <w:rPr>
          <w:rFonts w:cs="Courier New" w:hAnsi="Courier New" w:ascii="Courier New"/>
        </w:rPr>
        <w:t>ti odvjetničke troškove tuženiku</w:t>
      </w:r>
      <w:r w:rsidR="00CF1754">
        <w:rPr>
          <w:rFonts w:cs="Courier New" w:hAnsi="Courier New" w:ascii="Courier New"/>
        </w:rPr>
        <w:t xml:space="preserve"> u iznosu od 115.933,43kn</w:t>
      </w:r>
      <w:r w:rsidR="004D05B5">
        <w:rPr>
          <w:rFonts w:cs="Courier New" w:hAnsi="Courier New" w:ascii="Courier New"/>
        </w:rPr>
        <w:t>.</w:t>
      </w:r>
      <w:r w:rsidR="00AE39E1">
        <w:rPr>
          <w:rFonts w:cs="Courier New" w:hAnsi="Courier New" w:ascii="Courier New"/>
        </w:rPr>
        <w:t xml:space="preserve">  </w:t>
      </w:r>
    </w:p>
    <w:p w:rsidRDefault="00AE39E1" w:rsidP="00573DF3" w:rsidR="00856E0F">
      <w:pPr>
        <w:pStyle w:val="Bezproreda"/>
        <w:jc w:val="both"/>
        <w:rPr>
          <w:rFonts w:cs="Courier New" w:hAnsi="Courier New" w:ascii="Courier New"/>
        </w:rPr>
      </w:pPr>
      <w:r>
        <w:rPr>
          <w:rFonts w:cs="Courier New" w:hAnsi="Courier New" w:ascii="Courier New"/>
        </w:rPr>
        <w:t xml:space="preserve">  </w:t>
      </w:r>
    </w:p>
    <w:p w:rsidRDefault="00856E0F" w:rsidP="00573DF3" w:rsidR="00856E0F">
      <w:pPr>
        <w:pStyle w:val="Bezproreda"/>
        <w:jc w:val="both"/>
        <w:rPr>
          <w:rFonts w:cs="Courier New" w:hAnsi="Courier New" w:ascii="Courier New"/>
        </w:rPr>
      </w:pPr>
      <w:r>
        <w:rPr>
          <w:rFonts w:cs="Courier New" w:hAnsi="Courier New" w:ascii="Courier New"/>
        </w:rPr>
        <w:t>POTRAŽIVANJA OD DUŽNIKOVIH DUŽNIKA</w:t>
      </w:r>
    </w:p>
    <w:p w:rsidRDefault="001610B4" w:rsidP="00573DF3" w:rsidR="00F22487">
      <w:pPr>
        <w:pStyle w:val="Bezproreda"/>
        <w:jc w:val="both"/>
        <w:rPr>
          <w:rFonts w:cs="Courier New" w:hAnsi="Courier New" w:ascii="Courier New"/>
        </w:rPr>
      </w:pPr>
      <w:r>
        <w:rPr>
          <w:rFonts w:cs="Courier New" w:hAnsi="Courier New" w:ascii="Courier New"/>
        </w:rPr>
        <w:t xml:space="preserve">   </w:t>
      </w:r>
    </w:p>
    <w:p w:rsidRDefault="00901E32" w:rsidP="00901E32" w:rsidR="00F32992">
      <w:pPr>
        <w:pStyle w:val="Bezproreda"/>
        <w:jc w:val="both"/>
        <w:rPr>
          <w:rFonts w:cs="Courier New" w:hAnsi="Courier New" w:ascii="Courier New"/>
        </w:rPr>
      </w:pPr>
      <w:r>
        <w:rPr>
          <w:rFonts w:cs="Courier New" w:hAnsi="Courier New" w:ascii="Courier New"/>
        </w:rPr>
        <w:t>1.</w:t>
      </w:r>
      <w:r w:rsidR="007E5B23">
        <w:rPr>
          <w:rFonts w:cs="Courier New" w:hAnsi="Courier New" w:ascii="Courier New"/>
        </w:rPr>
        <w:t>JELAČIĆ d.o.o. iz Zagreba, Petrinj</w:t>
      </w:r>
      <w:r w:rsidR="00F32992">
        <w:rPr>
          <w:rFonts w:cs="Courier New" w:hAnsi="Courier New" w:ascii="Courier New"/>
        </w:rPr>
        <w:t>ska 40. podnio je Trgovačkom</w:t>
      </w:r>
    </w:p>
    <w:p w:rsidRDefault="007E5B23" w:rsidP="007E5B23" w:rsidR="007E5B23">
      <w:pPr>
        <w:pStyle w:val="Bezproreda"/>
        <w:jc w:val="both"/>
        <w:rPr>
          <w:rFonts w:cs="Courier New" w:hAnsi="Courier New" w:ascii="Courier New"/>
        </w:rPr>
      </w:pPr>
      <w:r w:rsidRPr="00F32992">
        <w:rPr>
          <w:rFonts w:cs="Courier New" w:hAnsi="Courier New" w:ascii="Courier New"/>
        </w:rPr>
        <w:t xml:space="preserve">sudu u Zagrebu </w:t>
      </w:r>
      <w:r w:rsidR="00E63E6D" w:rsidRPr="00F32992">
        <w:rPr>
          <w:rFonts w:cs="Courier New" w:hAnsi="Courier New" w:ascii="Courier New"/>
        </w:rPr>
        <w:t xml:space="preserve">neposredno dana 21.01.2010.g. </w:t>
      </w:r>
      <w:r w:rsidRPr="00F32992">
        <w:rPr>
          <w:rFonts w:cs="Courier New" w:hAnsi="Courier New" w:ascii="Courier New"/>
        </w:rPr>
        <w:t>TUŽBU radi isplate - vrijednost spora iznos</w:t>
      </w:r>
      <w:r w:rsidR="00A567AC" w:rsidRPr="00F32992">
        <w:rPr>
          <w:rFonts w:cs="Courier New" w:hAnsi="Courier New" w:ascii="Courier New"/>
        </w:rPr>
        <w:t xml:space="preserve">i </w:t>
      </w:r>
      <w:r w:rsidRPr="00F32992">
        <w:rPr>
          <w:rFonts w:cs="Courier New" w:hAnsi="Courier New" w:ascii="Courier New"/>
        </w:rPr>
        <w:t xml:space="preserve">3.661.205,81kn </w:t>
      </w:r>
      <w:r w:rsidR="00E63E6D" w:rsidRPr="00F32992">
        <w:rPr>
          <w:rFonts w:cs="Courier New" w:hAnsi="Courier New" w:ascii="Courier New"/>
        </w:rPr>
        <w:t>po pu</w:t>
      </w:r>
      <w:r w:rsidR="00901E32">
        <w:rPr>
          <w:rFonts w:cs="Courier New" w:hAnsi="Courier New" w:ascii="Courier New"/>
        </w:rPr>
        <w:t xml:space="preserve">nomoćniku L.V. iz Zagreba </w:t>
      </w:r>
      <w:r>
        <w:rPr>
          <w:rFonts w:cs="Courier New" w:hAnsi="Courier New" w:ascii="Courier New"/>
        </w:rPr>
        <w:t>protiv tuženika ZAGREBAČKI HOLDING d.o.o. Zagreb – pravni sl</w:t>
      </w:r>
      <w:r w:rsidR="00F32992">
        <w:rPr>
          <w:rFonts w:cs="Courier New" w:hAnsi="Courier New" w:ascii="Courier New"/>
        </w:rPr>
        <w:t>i</w:t>
      </w:r>
      <w:r>
        <w:rPr>
          <w:rFonts w:cs="Courier New" w:hAnsi="Courier New" w:ascii="Courier New"/>
        </w:rPr>
        <w:t xml:space="preserve">jednik trgovačkog društva SLJEME-MEDVEDNICA d.o.o., Hotel Tomislavov dom, </w:t>
      </w:r>
      <w:r w:rsidR="00E63E6D">
        <w:rPr>
          <w:rFonts w:cs="Courier New" w:hAnsi="Courier New" w:ascii="Courier New"/>
        </w:rPr>
        <w:t xml:space="preserve"> </w:t>
      </w:r>
      <w:r>
        <w:rPr>
          <w:rFonts w:cs="Courier New" w:hAnsi="Courier New" w:ascii="Courier New"/>
        </w:rPr>
        <w:t>Sljeme bb</w:t>
      </w:r>
      <w:r w:rsidR="00E63E6D">
        <w:rPr>
          <w:rFonts w:cs="Courier New" w:hAnsi="Courier New" w:ascii="Courier New"/>
        </w:rPr>
        <w:t xml:space="preserve"> za izvršene</w:t>
      </w:r>
      <w:r w:rsidR="00F32992">
        <w:rPr>
          <w:rFonts w:cs="Courier New" w:hAnsi="Courier New" w:ascii="Courier New"/>
        </w:rPr>
        <w:t xml:space="preserve"> a ne plaćene građevinske radove </w:t>
      </w:r>
      <w:r w:rsidR="00E63E6D">
        <w:rPr>
          <w:rFonts w:cs="Courier New" w:hAnsi="Courier New" w:ascii="Courier New"/>
        </w:rPr>
        <w:t xml:space="preserve"> </w:t>
      </w:r>
      <w:r w:rsidR="00A1279D">
        <w:rPr>
          <w:rFonts w:cs="Courier New" w:hAnsi="Courier New" w:ascii="Courier New"/>
        </w:rPr>
        <w:t>na objektu SNJEŽNA KRALJICA na Sljemenu.</w:t>
      </w:r>
    </w:p>
    <w:p w:rsidRDefault="005E37F4" w:rsidP="007E5B23" w:rsidR="005E37F4" w:rsidRPr="005E37F4">
      <w:pPr>
        <w:pStyle w:val="Bezproreda"/>
        <w:jc w:val="both"/>
        <w:rPr>
          <w:rFonts w:cs="Courier New" w:hAnsi="Courier New" w:ascii="Courier New"/>
        </w:rPr>
      </w:pPr>
      <w:r>
        <w:rPr>
          <w:rFonts w:cs="Courier New" w:hAnsi="Courier New" w:ascii="Courier New"/>
        </w:rPr>
        <w:t>Navedeni sudski spor vođen je pod Posl.brojem:</w:t>
      </w:r>
      <w:r w:rsidR="00A1279D">
        <w:rPr>
          <w:rFonts w:cs="Courier New" w:hAnsi="Courier New" w:ascii="Courier New"/>
          <w:b/>
        </w:rPr>
        <w:t>28.</w:t>
      </w:r>
      <w:r>
        <w:rPr>
          <w:rFonts w:cs="Courier New" w:hAnsi="Courier New" w:ascii="Courier New"/>
          <w:b/>
        </w:rPr>
        <w:t xml:space="preserve">P-485/10 </w:t>
      </w:r>
      <w:r>
        <w:rPr>
          <w:rFonts w:cs="Courier New" w:hAnsi="Courier New" w:ascii="Courier New"/>
        </w:rPr>
        <w:t>i dana 13.siječnja 2014.g. donesena je Presuda, kojom je naloženo Zagrebačkom holding d.o.o. iz Zagreba, Ul.grada Vukovara 41. da je dužan isplatiti iznos od 3.661.205,81kn zajedno sa zakonskom kamatom od dana 15.01.2008.g. pa do dana isplate.</w:t>
      </w:r>
    </w:p>
    <w:p w:rsidRDefault="005E37F4" w:rsidP="00573DF3" w:rsidR="00856E0F">
      <w:pPr>
        <w:pStyle w:val="Bezproreda"/>
        <w:jc w:val="both"/>
        <w:rPr>
          <w:rFonts w:cs="Courier New" w:hAnsi="Courier New" w:ascii="Courier New"/>
        </w:rPr>
      </w:pPr>
      <w:r>
        <w:rPr>
          <w:rFonts w:cs="Courier New" w:hAnsi="Courier New" w:ascii="Courier New"/>
        </w:rPr>
        <w:t xml:space="preserve">Na predmetnu Presudu tuženik po punomoćnicima uložio je ŽALBU te </w:t>
      </w:r>
      <w:r w:rsidR="00901E32">
        <w:rPr>
          <w:rFonts w:cs="Courier New" w:hAnsi="Courier New" w:ascii="Courier New"/>
        </w:rPr>
        <w:t xml:space="preserve">je </w:t>
      </w:r>
      <w:r>
        <w:rPr>
          <w:rFonts w:cs="Courier New" w:hAnsi="Courier New" w:ascii="Courier New"/>
        </w:rPr>
        <w:t>spis upućen Visokom t</w:t>
      </w:r>
      <w:r w:rsidR="00F32992">
        <w:rPr>
          <w:rFonts w:cs="Courier New" w:hAnsi="Courier New" w:ascii="Courier New"/>
        </w:rPr>
        <w:t>rgovačkom sudu u Zagreb</w:t>
      </w:r>
      <w:r w:rsidR="00901E32">
        <w:rPr>
          <w:rFonts w:cs="Courier New" w:hAnsi="Courier New" w:ascii="Courier New"/>
        </w:rPr>
        <w:t>u</w:t>
      </w:r>
      <w:r w:rsidR="00F32992">
        <w:rPr>
          <w:rFonts w:cs="Courier New" w:hAnsi="Courier New" w:ascii="Courier New"/>
        </w:rPr>
        <w:t xml:space="preserve"> na odluč</w:t>
      </w:r>
      <w:r>
        <w:rPr>
          <w:rFonts w:cs="Courier New" w:hAnsi="Courier New" w:ascii="Courier New"/>
        </w:rPr>
        <w:t>ivanje</w:t>
      </w:r>
      <w:r w:rsidR="00F22487">
        <w:rPr>
          <w:rFonts w:cs="Courier New" w:hAnsi="Courier New" w:ascii="Courier New"/>
        </w:rPr>
        <w:t xml:space="preserve"> a vodi se pod posl.brojem 39.Pž-1382/14</w:t>
      </w:r>
      <w:r>
        <w:rPr>
          <w:rFonts w:cs="Courier New" w:hAnsi="Courier New" w:ascii="Courier New"/>
        </w:rPr>
        <w:t>.</w:t>
      </w:r>
    </w:p>
    <w:p w:rsidRDefault="007C4D2E" w:rsidP="00573DF3" w:rsidR="007C4D2E">
      <w:pPr>
        <w:pStyle w:val="Bezproreda"/>
        <w:jc w:val="both"/>
        <w:rPr>
          <w:rFonts w:cs="Courier New" w:hAnsi="Courier New" w:ascii="Courier New"/>
        </w:rPr>
      </w:pPr>
      <w:r>
        <w:rPr>
          <w:rFonts w:cs="Courier New" w:hAnsi="Courier New" w:ascii="Courier New"/>
        </w:rPr>
        <w:t xml:space="preserve">Dana 20.12.2017.g. Visoki trgovački sud u Zagrebu potvrdio je presudu Trgovačkog suda u Zagrebu koja je postala pravomoćna i ovršna. Tuženik - Zagrebački holding d.o.o. iz Zagreba dobrovoljno je uplatio dana 02.03.2018.g. dosuđeni iznos zajedno s kamatama  </w:t>
      </w:r>
      <w:r w:rsidR="00785C5E">
        <w:rPr>
          <w:rFonts w:cs="Courier New" w:hAnsi="Courier New" w:ascii="Courier New"/>
        </w:rPr>
        <w:t xml:space="preserve">od 8.972.075,30kn na račun stečajnog </w:t>
      </w:r>
      <w:r>
        <w:rPr>
          <w:rFonts w:cs="Courier New" w:hAnsi="Courier New" w:ascii="Courier New"/>
        </w:rPr>
        <w:t xml:space="preserve">dužnika a </w:t>
      </w:r>
      <w:r w:rsidR="006C04F0">
        <w:rPr>
          <w:rFonts w:cs="Courier New" w:hAnsi="Courier New" w:ascii="Courier New"/>
        </w:rPr>
        <w:t>utvrđeni odvjetnički troškovi sadržani su u navedenom iznosu</w:t>
      </w:r>
      <w:r>
        <w:rPr>
          <w:rFonts w:cs="Courier New" w:hAnsi="Courier New" w:ascii="Courier New"/>
        </w:rPr>
        <w:t>.</w:t>
      </w:r>
    </w:p>
    <w:p w:rsidRDefault="007C4D2E" w:rsidP="00573DF3" w:rsidR="00A567AC">
      <w:pPr>
        <w:pStyle w:val="Bezproreda"/>
        <w:jc w:val="both"/>
        <w:rPr>
          <w:rFonts w:cs="Courier New" w:hAnsi="Courier New" w:ascii="Courier New"/>
        </w:rPr>
      </w:pPr>
      <w:r>
        <w:rPr>
          <w:rFonts w:cs="Courier New" w:hAnsi="Courier New" w:ascii="Courier New"/>
        </w:rPr>
        <w:t>Slijedom navedenog unovčena stečajna masa po utuženom dospjelom dugu</w:t>
      </w:r>
    </w:p>
    <w:p w:rsidRDefault="007C4D2E" w:rsidP="00573DF3" w:rsidR="007C4D2E">
      <w:pPr>
        <w:pStyle w:val="Bezproreda"/>
        <w:jc w:val="both"/>
        <w:rPr>
          <w:rFonts w:cs="Courier New" w:hAnsi="Courier New" w:ascii="Courier New"/>
        </w:rPr>
      </w:pPr>
      <w:r>
        <w:rPr>
          <w:rFonts w:cs="Courier New" w:hAnsi="Courier New" w:ascii="Courier New"/>
        </w:rPr>
        <w:t>Zagrebačkog holdinga d.o.o. Zagreb iznosi            8.972.075,30kn.</w:t>
      </w:r>
    </w:p>
    <w:p w:rsidRDefault="007C4D2E" w:rsidP="00573DF3" w:rsidR="007C4D2E">
      <w:pPr>
        <w:pStyle w:val="Bezproreda"/>
        <w:jc w:val="both"/>
        <w:rPr>
          <w:rFonts w:cs="Courier New" w:hAnsi="Courier New" w:ascii="Courier New"/>
        </w:rPr>
      </w:pPr>
    </w:p>
    <w:p w:rsidRDefault="007C4D2E" w:rsidP="007C4D2E" w:rsidR="00A567AC">
      <w:pPr>
        <w:pStyle w:val="Bezproreda"/>
        <w:jc w:val="both"/>
        <w:rPr>
          <w:rFonts w:cs="Courier New" w:hAnsi="Courier New" w:ascii="Courier New"/>
        </w:rPr>
      </w:pPr>
      <w:r>
        <w:rPr>
          <w:rFonts w:cs="Courier New" w:hAnsi="Courier New" w:ascii="Courier New"/>
        </w:rPr>
        <w:t>2.</w:t>
      </w:r>
      <w:r w:rsidR="00A567AC">
        <w:rPr>
          <w:rFonts w:cs="Courier New" w:hAnsi="Courier New" w:ascii="Courier New"/>
        </w:rPr>
        <w:t>JELAČIĆ d.o.o. iz Zagreba, Petrinjska 40.</w:t>
      </w:r>
      <w:r w:rsidR="00F32992">
        <w:rPr>
          <w:rFonts w:cs="Courier New" w:hAnsi="Courier New" w:ascii="Courier New"/>
        </w:rPr>
        <w:t xml:space="preserve"> </w:t>
      </w:r>
      <w:r w:rsidR="00A567AC">
        <w:rPr>
          <w:rFonts w:cs="Courier New" w:hAnsi="Courier New" w:ascii="Courier New"/>
        </w:rPr>
        <w:t xml:space="preserve">podnio je Trgovačkom </w:t>
      </w:r>
    </w:p>
    <w:p w:rsidRDefault="00A567AC" w:rsidP="00A567AC" w:rsidR="005E37F4">
      <w:pPr>
        <w:pStyle w:val="Bezproreda"/>
        <w:jc w:val="both"/>
        <w:rPr>
          <w:rFonts w:cs="Courier New" w:hAnsi="Courier New" w:ascii="Courier New"/>
        </w:rPr>
      </w:pPr>
      <w:r>
        <w:rPr>
          <w:rFonts w:cs="Courier New" w:hAnsi="Courier New" w:ascii="Courier New"/>
        </w:rPr>
        <w:t>sudu u Zagrebu neposredno dana 13.05.2010.g. TUŽBU radi isplate – vrijednost spora</w:t>
      </w:r>
      <w:r w:rsidR="00901E32">
        <w:rPr>
          <w:rFonts w:cs="Courier New" w:hAnsi="Courier New" w:ascii="Courier New"/>
        </w:rPr>
        <w:t xml:space="preserve"> u iznosu</w:t>
      </w:r>
      <w:r>
        <w:rPr>
          <w:rFonts w:cs="Courier New" w:hAnsi="Courier New" w:ascii="Courier New"/>
        </w:rPr>
        <w:t xml:space="preserve"> 4.665.570,73kn po punomoćniku L.V. iz Zagreba protiv tuženika ZAGREBAČKI HOLDING d.o.o. Zagreb, Ul.grada Vukovara 41 za izvršene </w:t>
      </w:r>
      <w:r w:rsidR="00F32992">
        <w:rPr>
          <w:rFonts w:cs="Courier New" w:hAnsi="Courier New" w:ascii="Courier New"/>
        </w:rPr>
        <w:t xml:space="preserve">a ne plaćene </w:t>
      </w:r>
      <w:r>
        <w:rPr>
          <w:rFonts w:cs="Courier New" w:hAnsi="Courier New" w:ascii="Courier New"/>
        </w:rPr>
        <w:t>građevinske radove</w:t>
      </w:r>
      <w:r w:rsidR="00012CD3">
        <w:rPr>
          <w:rFonts w:cs="Courier New" w:hAnsi="Courier New" w:ascii="Courier New"/>
        </w:rPr>
        <w:t xml:space="preserve"> na objektu D</w:t>
      </w:r>
      <w:r>
        <w:rPr>
          <w:rFonts w:cs="Courier New" w:hAnsi="Courier New" w:ascii="Courier New"/>
        </w:rPr>
        <w:t>ječjeg vrtića „</w:t>
      </w:r>
      <w:r w:rsidR="00012CD3">
        <w:rPr>
          <w:rFonts w:cs="Courier New" w:hAnsi="Courier New" w:ascii="Courier New"/>
        </w:rPr>
        <w:t>S</w:t>
      </w:r>
      <w:r>
        <w:rPr>
          <w:rFonts w:cs="Courier New" w:hAnsi="Courier New" w:ascii="Courier New"/>
        </w:rPr>
        <w:t>unce –</w:t>
      </w:r>
      <w:r w:rsidR="00012CD3">
        <w:rPr>
          <w:rFonts w:cs="Courier New" w:hAnsi="Courier New" w:ascii="Courier New"/>
        </w:rPr>
        <w:t xml:space="preserve"> </w:t>
      </w:r>
      <w:r>
        <w:rPr>
          <w:rFonts w:cs="Courier New" w:hAnsi="Courier New" w:ascii="Courier New"/>
        </w:rPr>
        <w:t>Retkovec“</w:t>
      </w:r>
      <w:r w:rsidR="00012CD3">
        <w:rPr>
          <w:rFonts w:cs="Courier New" w:hAnsi="Courier New" w:ascii="Courier New"/>
        </w:rPr>
        <w:t>,</w:t>
      </w:r>
      <w:r>
        <w:rPr>
          <w:rFonts w:cs="Courier New" w:hAnsi="Courier New" w:ascii="Courier New"/>
        </w:rPr>
        <w:t xml:space="preserve">  </w:t>
      </w:r>
      <w:r w:rsidR="00012CD3">
        <w:rPr>
          <w:rFonts w:cs="Courier New" w:hAnsi="Courier New" w:ascii="Courier New"/>
        </w:rPr>
        <w:t>sada „MEDO BRUNDO“</w:t>
      </w:r>
      <w:r w:rsidR="004D05B5">
        <w:rPr>
          <w:rFonts w:cs="Courier New" w:hAnsi="Courier New" w:ascii="Courier New"/>
        </w:rPr>
        <w:t xml:space="preserve"> </w:t>
      </w:r>
      <w:r w:rsidR="00012CD3">
        <w:rPr>
          <w:rFonts w:cs="Courier New" w:hAnsi="Courier New" w:ascii="Courier New"/>
        </w:rPr>
        <w:t>u Zagrebu, Dubrava 185.</w:t>
      </w:r>
      <w:r w:rsidR="00643790">
        <w:rPr>
          <w:rFonts w:cs="Courier New" w:hAnsi="Courier New" w:ascii="Courier New"/>
        </w:rPr>
        <w:t xml:space="preserve">                       Str. – 7 -</w:t>
      </w:r>
    </w:p>
    <w:p w:rsidRDefault="00F32992" w:rsidP="00A567AC" w:rsidR="006C04F0">
      <w:pPr>
        <w:pStyle w:val="Bezproreda"/>
        <w:jc w:val="both"/>
        <w:rPr>
          <w:rFonts w:cs="Courier New" w:hAnsi="Courier New" w:ascii="Courier New"/>
        </w:rPr>
      </w:pPr>
      <w:r>
        <w:rPr>
          <w:rFonts w:cs="Courier New" w:hAnsi="Courier New" w:ascii="Courier New"/>
        </w:rPr>
        <w:lastRenderedPageBreak/>
        <w:t>Sudski spis zaprimljen je pod Posl.broj:55-P</w:t>
      </w:r>
      <w:r w:rsidR="00CC18A8">
        <w:rPr>
          <w:rFonts w:cs="Courier New" w:hAnsi="Courier New" w:ascii="Courier New"/>
        </w:rPr>
        <w:t>-</w:t>
      </w:r>
      <w:r w:rsidR="006C04F0">
        <w:rPr>
          <w:rFonts w:cs="Courier New" w:hAnsi="Courier New" w:ascii="Courier New"/>
        </w:rPr>
        <w:t xml:space="preserve">3143/10, te </w:t>
      </w:r>
      <w:r w:rsidR="00CE2CF6">
        <w:rPr>
          <w:rFonts w:cs="Courier New" w:hAnsi="Courier New" w:ascii="Courier New"/>
        </w:rPr>
        <w:t xml:space="preserve">novi </w:t>
      </w:r>
      <w:r w:rsidR="006C04F0">
        <w:rPr>
          <w:rFonts w:cs="Courier New" w:hAnsi="Courier New" w:ascii="Courier New"/>
        </w:rPr>
        <w:t>P-4970/11,</w:t>
      </w:r>
      <w:r>
        <w:rPr>
          <w:rFonts w:cs="Courier New" w:hAnsi="Courier New" w:ascii="Courier New"/>
        </w:rPr>
        <w:t xml:space="preserve"> održano je više ročišta</w:t>
      </w:r>
      <w:r w:rsidR="00E30F54">
        <w:rPr>
          <w:rFonts w:cs="Courier New" w:hAnsi="Courier New" w:ascii="Courier New"/>
        </w:rPr>
        <w:t>, saslušani su svjedoci</w:t>
      </w:r>
      <w:r w:rsidR="006C04F0">
        <w:rPr>
          <w:rFonts w:cs="Courier New" w:hAnsi="Courier New" w:ascii="Courier New"/>
        </w:rPr>
        <w:t xml:space="preserve"> i provedeno je</w:t>
      </w:r>
      <w:r>
        <w:rPr>
          <w:rFonts w:cs="Courier New" w:hAnsi="Courier New" w:ascii="Courier New"/>
        </w:rPr>
        <w:t xml:space="preserve"> vještačenje po ovlaštenom sudskom vještaku građevinske struke.</w:t>
      </w:r>
      <w:r w:rsidR="00E30F54">
        <w:rPr>
          <w:rFonts w:cs="Courier New" w:hAnsi="Courier New" w:ascii="Courier New"/>
        </w:rPr>
        <w:t xml:space="preserve"> </w:t>
      </w:r>
    </w:p>
    <w:p w:rsidRDefault="00F32992" w:rsidP="00A567AC" w:rsidR="00E30F54">
      <w:pPr>
        <w:pStyle w:val="Bezproreda"/>
        <w:jc w:val="both"/>
        <w:rPr>
          <w:rFonts w:cs="Courier New" w:hAnsi="Courier New" w:ascii="Courier New"/>
        </w:rPr>
      </w:pPr>
      <w:r>
        <w:rPr>
          <w:rFonts w:cs="Courier New" w:hAnsi="Courier New" w:ascii="Courier New"/>
        </w:rPr>
        <w:t xml:space="preserve">Zbog odlaska sutkinje spis je dodijeljen drugoj sutkinji </w:t>
      </w:r>
      <w:r w:rsidR="00901E32">
        <w:rPr>
          <w:rFonts w:cs="Courier New" w:hAnsi="Courier New" w:ascii="Courier New"/>
        </w:rPr>
        <w:t xml:space="preserve">i vodi se </w:t>
      </w:r>
      <w:r w:rsidR="00972657">
        <w:rPr>
          <w:rFonts w:cs="Courier New" w:hAnsi="Courier New" w:ascii="Courier New"/>
        </w:rPr>
        <w:t xml:space="preserve">pod </w:t>
      </w:r>
      <w:r w:rsidR="00CC18A8">
        <w:rPr>
          <w:rFonts w:cs="Courier New" w:hAnsi="Courier New" w:ascii="Courier New"/>
        </w:rPr>
        <w:t>Posl.broj:P-5280/16.</w:t>
      </w:r>
    </w:p>
    <w:p w:rsidRDefault="00CC18A8" w:rsidP="00A567AC" w:rsidR="006C67C2">
      <w:pPr>
        <w:pStyle w:val="Bezproreda"/>
        <w:jc w:val="both"/>
        <w:rPr>
          <w:rFonts w:cs="Courier New" w:hAnsi="Courier New" w:ascii="Courier New"/>
        </w:rPr>
      </w:pPr>
      <w:r>
        <w:rPr>
          <w:rFonts w:cs="Courier New" w:hAnsi="Courier New" w:ascii="Courier New"/>
        </w:rPr>
        <w:t>Sudski postupak je u tijeku.</w:t>
      </w:r>
      <w:r w:rsidR="00F32992">
        <w:rPr>
          <w:rFonts w:cs="Courier New" w:hAnsi="Courier New" w:ascii="Courier New"/>
        </w:rPr>
        <w:t xml:space="preserve"> </w:t>
      </w:r>
    </w:p>
    <w:p w:rsidRDefault="006C67C2" w:rsidP="00A567AC" w:rsidR="00972657">
      <w:pPr>
        <w:pStyle w:val="Bezproreda"/>
        <w:jc w:val="both"/>
        <w:rPr>
          <w:rFonts w:cs="Courier New" w:hAnsi="Courier New" w:ascii="Courier New"/>
        </w:rPr>
      </w:pPr>
      <w:r>
        <w:rPr>
          <w:rFonts w:cs="Courier New" w:hAnsi="Courier New" w:ascii="Courier New"/>
        </w:rPr>
        <w:t>S obzirom na iskaze svjedoka i Vještvo ovlaštenog sudskog vještaka građevinske struke</w:t>
      </w:r>
      <w:r w:rsidR="00F32992">
        <w:rPr>
          <w:rFonts w:cs="Courier New" w:hAnsi="Courier New" w:ascii="Courier New"/>
        </w:rPr>
        <w:t xml:space="preserve"> </w:t>
      </w:r>
      <w:r>
        <w:rPr>
          <w:rFonts w:cs="Courier New" w:hAnsi="Courier New" w:ascii="Courier New"/>
        </w:rPr>
        <w:t>očekuje se okončanje ovog sudskog postupka za korist stečajnog dužnika.</w:t>
      </w:r>
    </w:p>
    <w:p w:rsidRDefault="006C67C2" w:rsidP="00A567AC" w:rsidR="006C67C2">
      <w:pPr>
        <w:pStyle w:val="Bezproreda"/>
        <w:jc w:val="both"/>
        <w:rPr>
          <w:rFonts w:cs="Courier New" w:hAnsi="Courier New" w:ascii="Courier New"/>
        </w:rPr>
      </w:pPr>
    </w:p>
    <w:p w:rsidRDefault="006C67C2" w:rsidP="00A567AC" w:rsidR="006C67C2">
      <w:pPr>
        <w:pStyle w:val="Bezproreda"/>
        <w:jc w:val="both"/>
        <w:rPr>
          <w:rFonts w:cs="Courier New" w:hAnsi="Courier New" w:ascii="Courier New"/>
        </w:rPr>
      </w:pPr>
      <w:r>
        <w:rPr>
          <w:rFonts w:cs="Courier New" w:hAnsi="Courier New" w:ascii="Courier New"/>
        </w:rPr>
        <w:t>SUDSKI POSTUPCI KOJI SE VODE PROTIV STEČAJNOG DUŽNIKA</w:t>
      </w:r>
    </w:p>
    <w:p w:rsidRDefault="006C67C2" w:rsidP="00A567AC" w:rsidR="006C67C2">
      <w:pPr>
        <w:pStyle w:val="Bezproreda"/>
        <w:jc w:val="both"/>
        <w:rPr>
          <w:rFonts w:cs="Courier New" w:hAnsi="Courier New" w:ascii="Courier New"/>
        </w:rPr>
      </w:pPr>
    </w:p>
    <w:p w:rsidRDefault="00562A5A" w:rsidP="00A567AC" w:rsidR="00562A5A">
      <w:pPr>
        <w:pStyle w:val="Bezproreda"/>
        <w:jc w:val="both"/>
        <w:rPr>
          <w:rFonts w:cs="Courier New" w:hAnsi="Courier New" w:ascii="Courier New"/>
        </w:rPr>
      </w:pPr>
      <w:r>
        <w:rPr>
          <w:rFonts w:cs="Courier New" w:hAnsi="Courier New" w:ascii="Courier New"/>
        </w:rPr>
        <w:t>1.</w:t>
      </w:r>
      <w:r w:rsidR="006C67C2">
        <w:rPr>
          <w:rFonts w:cs="Courier New" w:hAnsi="Courier New" w:ascii="Courier New"/>
        </w:rPr>
        <w:t>Nakon</w:t>
      </w:r>
      <w:r>
        <w:rPr>
          <w:rFonts w:cs="Courier New" w:hAnsi="Courier New" w:ascii="Courier New"/>
        </w:rPr>
        <w:t xml:space="preserve"> otvaranja steč.postupka bilo je više od 70 parničnih i ovršnih sudskih postupaka</w:t>
      </w:r>
      <w:r w:rsidR="00765C0C">
        <w:rPr>
          <w:rFonts w:cs="Courier New" w:hAnsi="Courier New" w:ascii="Courier New"/>
        </w:rPr>
        <w:t xml:space="preserve"> u tijeku,</w:t>
      </w:r>
      <w:r>
        <w:rPr>
          <w:rFonts w:cs="Courier New" w:hAnsi="Courier New" w:ascii="Courier New"/>
        </w:rPr>
        <w:t xml:space="preserve"> koji su se vodili zbog kašnjenja u plaćanju</w:t>
      </w:r>
      <w:r w:rsidR="002E1E66">
        <w:rPr>
          <w:rFonts w:cs="Courier New" w:hAnsi="Courier New" w:ascii="Courier New"/>
        </w:rPr>
        <w:t xml:space="preserve"> na Općinskim sudovima i Trgovačkom sudu u Zagrebu</w:t>
      </w:r>
      <w:r>
        <w:rPr>
          <w:rFonts w:cs="Courier New" w:hAnsi="Courier New" w:ascii="Courier New"/>
        </w:rPr>
        <w:t>. Isti su prekidani zbog otvaranja</w:t>
      </w:r>
      <w:r w:rsidR="002E1E66">
        <w:rPr>
          <w:rFonts w:cs="Courier New" w:hAnsi="Courier New" w:ascii="Courier New"/>
        </w:rPr>
        <w:t xml:space="preserve"> stečajnog postupka i obustavlje</w:t>
      </w:r>
      <w:r>
        <w:rPr>
          <w:rFonts w:cs="Courier New" w:hAnsi="Courier New" w:ascii="Courier New"/>
        </w:rPr>
        <w:t>ni.</w:t>
      </w:r>
    </w:p>
    <w:p w:rsidRDefault="002E1E66" w:rsidP="00A567AC" w:rsidR="00BF6E0B">
      <w:pPr>
        <w:pStyle w:val="Bezproreda"/>
        <w:jc w:val="both"/>
        <w:rPr>
          <w:rFonts w:cs="Courier New" w:hAnsi="Courier New" w:ascii="Courier New"/>
        </w:rPr>
      </w:pPr>
      <w:r>
        <w:rPr>
          <w:rFonts w:cs="Courier New" w:hAnsi="Courier New" w:ascii="Courier New"/>
        </w:rPr>
        <w:t>2.</w:t>
      </w:r>
      <w:r w:rsidR="00562A5A">
        <w:rPr>
          <w:rFonts w:cs="Courier New" w:hAnsi="Courier New" w:ascii="Courier New"/>
        </w:rPr>
        <w:t xml:space="preserve">U tijeku ispitivanja </w:t>
      </w:r>
      <w:r w:rsidR="00765C0C">
        <w:rPr>
          <w:rFonts w:cs="Courier New" w:hAnsi="Courier New" w:ascii="Courier New"/>
        </w:rPr>
        <w:t>primljenih Prijava</w:t>
      </w:r>
      <w:r w:rsidR="00B276B5">
        <w:rPr>
          <w:rFonts w:cs="Courier New" w:hAnsi="Courier New" w:ascii="Courier New"/>
        </w:rPr>
        <w:t xml:space="preserve"> </w:t>
      </w:r>
      <w:r w:rsidR="00562A5A">
        <w:rPr>
          <w:rFonts w:cs="Courier New" w:hAnsi="Courier New" w:ascii="Courier New"/>
        </w:rPr>
        <w:t xml:space="preserve">tražbina stečajnih vjerovnika za I. i II. Ispitno ročište bile su podnesene 3 Prijave tražbina bivših radnika u ukupnom iznosu od </w:t>
      </w:r>
      <w:r w:rsidR="00BF6E0B">
        <w:rPr>
          <w:rFonts w:cs="Courier New" w:hAnsi="Courier New" w:ascii="Courier New"/>
        </w:rPr>
        <w:t>208.133,84kn a osporeno je 185.303,84kn</w:t>
      </w:r>
      <w:r w:rsidR="00CE2CF6">
        <w:rPr>
          <w:rFonts w:cs="Courier New" w:hAnsi="Courier New" w:ascii="Courier New"/>
        </w:rPr>
        <w:t xml:space="preserve"> te priznate tražbine I</w:t>
      </w:r>
      <w:r w:rsidR="00932C1F">
        <w:rPr>
          <w:rFonts w:cs="Courier New" w:hAnsi="Courier New" w:ascii="Courier New"/>
        </w:rPr>
        <w:t xml:space="preserve">                                                                                                                                                                                                             </w:t>
      </w:r>
      <w:r w:rsidR="00B276B5">
        <w:rPr>
          <w:rFonts w:cs="Courier New" w:hAnsi="Courier New" w:ascii="Courier New"/>
        </w:rPr>
        <w:t xml:space="preserve"> Višeg isplatnog reda iznose</w:t>
      </w:r>
      <w:r w:rsidR="001555BB">
        <w:rPr>
          <w:rFonts w:cs="Courier New" w:hAnsi="Courier New" w:ascii="Courier New"/>
        </w:rPr>
        <w:t xml:space="preserve">                         </w:t>
      </w:r>
      <w:r w:rsidR="00B276B5">
        <w:rPr>
          <w:rFonts w:cs="Courier New" w:hAnsi="Courier New" w:ascii="Courier New"/>
        </w:rPr>
        <w:t xml:space="preserve"> 22.830,00kn</w:t>
      </w:r>
      <w:r w:rsidR="00BF6E0B">
        <w:rPr>
          <w:rFonts w:cs="Courier New" w:hAnsi="Courier New" w:ascii="Courier New"/>
        </w:rPr>
        <w:t>.</w:t>
      </w:r>
    </w:p>
    <w:p w:rsidRDefault="00BF6E0B" w:rsidP="00A567AC" w:rsidR="001555BB">
      <w:pPr>
        <w:pStyle w:val="Bezproreda"/>
        <w:jc w:val="both"/>
        <w:rPr>
          <w:rFonts w:cs="Courier New" w:hAnsi="Courier New" w:ascii="Courier New"/>
        </w:rPr>
      </w:pPr>
      <w:r>
        <w:rPr>
          <w:rFonts w:cs="Courier New" w:hAnsi="Courier New" w:ascii="Courier New"/>
        </w:rPr>
        <w:t xml:space="preserve">U II Višem isplatnom redu bila je podnesena 71 Prijava na ukupan iznos od </w:t>
      </w:r>
      <w:r w:rsidR="00145BEC">
        <w:rPr>
          <w:rFonts w:cs="Courier New" w:hAnsi="Courier New" w:ascii="Courier New"/>
        </w:rPr>
        <w:t>57.234.199,22</w:t>
      </w:r>
      <w:r w:rsidR="00B276B5">
        <w:rPr>
          <w:rFonts w:cs="Courier New" w:hAnsi="Courier New" w:ascii="Courier New"/>
        </w:rPr>
        <w:t>kn i 1.213.57</w:t>
      </w:r>
      <w:r w:rsidR="00145BEC">
        <w:rPr>
          <w:rFonts w:cs="Courier New" w:hAnsi="Courier New" w:ascii="Courier New"/>
        </w:rPr>
        <w:t>2,35€ a osporeno je 8.914.100,66</w:t>
      </w:r>
      <w:r w:rsidR="00B276B5">
        <w:rPr>
          <w:rFonts w:cs="Courier New" w:hAnsi="Courier New" w:ascii="Courier New"/>
        </w:rPr>
        <w:t>kn i 1.213.572,19€ te ukupno prizna</w:t>
      </w:r>
      <w:r w:rsidR="00145BEC">
        <w:rPr>
          <w:rFonts w:cs="Courier New" w:hAnsi="Courier New" w:ascii="Courier New"/>
        </w:rPr>
        <w:t xml:space="preserve">te tražbine iznose </w:t>
      </w:r>
    </w:p>
    <w:p w:rsidRDefault="001555BB" w:rsidP="00A567AC" w:rsidR="00B276B5">
      <w:pPr>
        <w:pStyle w:val="Bezproreda"/>
        <w:jc w:val="both"/>
        <w:rPr>
          <w:rFonts w:cs="Courier New" w:hAnsi="Courier New" w:ascii="Courier New"/>
        </w:rPr>
      </w:pPr>
      <w:r>
        <w:rPr>
          <w:rFonts w:cs="Courier New" w:hAnsi="Courier New" w:ascii="Courier New"/>
        </w:rPr>
        <w:t xml:space="preserve">                                                  </w:t>
      </w:r>
      <w:r w:rsidR="00145BEC">
        <w:rPr>
          <w:rFonts w:cs="Courier New" w:hAnsi="Courier New" w:ascii="Courier New"/>
        </w:rPr>
        <w:t>48.320.098,56</w:t>
      </w:r>
      <w:r w:rsidR="00B276B5">
        <w:rPr>
          <w:rFonts w:cs="Courier New" w:hAnsi="Courier New" w:ascii="Courier New"/>
        </w:rPr>
        <w:t>kn.</w:t>
      </w:r>
    </w:p>
    <w:p w:rsidRDefault="00B276B5" w:rsidP="00A567AC" w:rsidR="006C67C2">
      <w:pPr>
        <w:pStyle w:val="Bezproreda"/>
        <w:jc w:val="both"/>
        <w:rPr>
          <w:rFonts w:cs="Courier New" w:hAnsi="Courier New" w:ascii="Courier New"/>
        </w:rPr>
      </w:pPr>
      <w:r>
        <w:rPr>
          <w:rFonts w:cs="Courier New" w:hAnsi="Courier New" w:ascii="Courier New"/>
        </w:rPr>
        <w:t xml:space="preserve">Prijavljene a osporene tražbine su iz razloga što nisu bile podnesena sukladno pravilima SZ odnosno </w:t>
      </w:r>
      <w:r w:rsidR="00013279">
        <w:rPr>
          <w:rFonts w:cs="Courier New" w:hAnsi="Courier New" w:ascii="Courier New"/>
        </w:rPr>
        <w:t>nisu bile dostavljene vjerodostojne isprave kao dokaz osobn</w:t>
      </w:r>
      <w:r w:rsidR="004D05B5">
        <w:rPr>
          <w:rFonts w:cs="Courier New" w:hAnsi="Courier New" w:ascii="Courier New"/>
        </w:rPr>
        <w:t>e imovinskopravne tražbine od stečajnog dužnika</w:t>
      </w:r>
      <w:r w:rsidR="00013279">
        <w:rPr>
          <w:rFonts w:cs="Courier New" w:hAnsi="Courier New" w:ascii="Courier New"/>
        </w:rPr>
        <w:t>.</w:t>
      </w:r>
    </w:p>
    <w:p w:rsidRDefault="00E91AD7" w:rsidP="00A567AC" w:rsidR="00013279">
      <w:pPr>
        <w:pStyle w:val="Bezproreda"/>
        <w:jc w:val="both"/>
        <w:rPr>
          <w:rFonts w:cs="Courier New" w:hAnsi="Courier New" w:ascii="Courier New"/>
        </w:rPr>
      </w:pPr>
      <w:r>
        <w:rPr>
          <w:rFonts w:cs="Courier New" w:hAnsi="Courier New" w:ascii="Courier New"/>
        </w:rPr>
        <w:t>3.</w:t>
      </w:r>
      <w:r w:rsidR="00013279">
        <w:rPr>
          <w:rFonts w:cs="Courier New" w:hAnsi="Courier New" w:ascii="Courier New"/>
        </w:rPr>
        <w:t>Prijavu tražbine po osnovu razlučnog prava podnijela je Croatia banka d.d. Zagreb na iznos od 12.186.769,54kn uknjiženo na naprijed navedenim nekretninama i Zlatko Kranjčec, vl.Ugostiteljstvo i usluge Zlatko, Donja Višnjica 124 za iznos od 146.998,76kn i upisanim razlučnim pravom na osobnim autima.</w:t>
      </w:r>
    </w:p>
    <w:p w:rsidRDefault="00E91AD7" w:rsidP="00A567AC" w:rsidR="00E91AD7">
      <w:pPr>
        <w:pStyle w:val="Bezproreda"/>
        <w:jc w:val="both"/>
        <w:rPr>
          <w:rFonts w:cs="Courier New" w:hAnsi="Courier New" w:ascii="Courier New"/>
        </w:rPr>
      </w:pPr>
      <w:r>
        <w:rPr>
          <w:rFonts w:cs="Courier New" w:hAnsi="Courier New" w:ascii="Courier New"/>
        </w:rPr>
        <w:t>4.Nije bilo zahtjeva za izlučna prava</w:t>
      </w:r>
      <w:r w:rsidR="004D05B5">
        <w:rPr>
          <w:rFonts w:cs="Courier New" w:hAnsi="Courier New" w:ascii="Courier New"/>
        </w:rPr>
        <w:t>.</w:t>
      </w:r>
      <w:r>
        <w:rPr>
          <w:rFonts w:cs="Courier New" w:hAnsi="Courier New" w:ascii="Courier New"/>
        </w:rPr>
        <w:t xml:space="preserve"> </w:t>
      </w:r>
    </w:p>
    <w:p w:rsidRDefault="00E91AD7" w:rsidP="00A567AC" w:rsidR="002E1E66">
      <w:pPr>
        <w:pStyle w:val="Bezproreda"/>
        <w:jc w:val="both"/>
        <w:rPr>
          <w:rFonts w:cs="Courier New" w:hAnsi="Courier New" w:ascii="Courier New"/>
        </w:rPr>
      </w:pPr>
      <w:r>
        <w:rPr>
          <w:rFonts w:cs="Courier New" w:hAnsi="Courier New" w:ascii="Courier New"/>
        </w:rPr>
        <w:t>5.</w:t>
      </w:r>
      <w:r w:rsidR="00013279">
        <w:rPr>
          <w:rFonts w:cs="Courier New" w:hAnsi="Courier New" w:ascii="Courier New"/>
        </w:rPr>
        <w:t>Nakon Ispitnih ročišta podnesene su dvije Tužbe i to:</w:t>
      </w:r>
    </w:p>
    <w:p w:rsidRDefault="002E1E66" w:rsidP="00A567AC" w:rsidR="002E1E66">
      <w:pPr>
        <w:pStyle w:val="Bezproreda"/>
        <w:jc w:val="both"/>
        <w:rPr>
          <w:rFonts w:cs="Courier New" w:hAnsi="Courier New" w:ascii="Courier New"/>
        </w:rPr>
      </w:pPr>
      <w:r>
        <w:rPr>
          <w:rFonts w:cs="Courier New" w:hAnsi="Courier New" w:ascii="Courier New"/>
        </w:rPr>
        <w:t>-</w:t>
      </w:r>
      <w:r w:rsidR="00013279">
        <w:rPr>
          <w:rFonts w:cs="Courier New" w:hAnsi="Courier New" w:ascii="Courier New"/>
        </w:rPr>
        <w:t>PERI OPLATE I SKELE d.o.o. iz Donjeg Stupnika na iznos od 1.518.531,77</w:t>
      </w:r>
      <w:r>
        <w:rPr>
          <w:rFonts w:cs="Courier New" w:hAnsi="Courier New" w:ascii="Courier New"/>
        </w:rPr>
        <w:t>kn  ali je parnični postupak obustavljen povlačenjem tužbe tužitelja</w:t>
      </w:r>
      <w:r w:rsidR="00E91AD7">
        <w:rPr>
          <w:rFonts w:cs="Courier New" w:hAnsi="Courier New" w:ascii="Courier New"/>
        </w:rPr>
        <w:t xml:space="preserve"> zbog ne</w:t>
      </w:r>
      <w:r w:rsidR="001D2670">
        <w:rPr>
          <w:rFonts w:cs="Courier New" w:hAnsi="Courier New" w:ascii="Courier New"/>
        </w:rPr>
        <w:t xml:space="preserve"> </w:t>
      </w:r>
      <w:r w:rsidR="00E91AD7">
        <w:rPr>
          <w:rFonts w:cs="Courier New" w:hAnsi="Courier New" w:ascii="Courier New"/>
        </w:rPr>
        <w:t>dostave vjerodostojne isprava</w:t>
      </w:r>
      <w:r>
        <w:rPr>
          <w:rFonts w:cs="Courier New" w:hAnsi="Courier New" w:ascii="Courier New"/>
        </w:rPr>
        <w:t>,</w:t>
      </w:r>
      <w:r w:rsidR="00E91AD7">
        <w:rPr>
          <w:rFonts w:cs="Courier New" w:hAnsi="Courier New" w:ascii="Courier New"/>
        </w:rPr>
        <w:t xml:space="preserve"> i</w:t>
      </w:r>
    </w:p>
    <w:p w:rsidRDefault="002E1E66" w:rsidP="00A567AC" w:rsidR="002E1E66">
      <w:pPr>
        <w:pStyle w:val="Bezproreda"/>
        <w:jc w:val="both"/>
        <w:rPr>
          <w:rFonts w:cs="Courier New" w:hAnsi="Courier New" w:ascii="Courier New"/>
        </w:rPr>
      </w:pPr>
      <w:r>
        <w:rPr>
          <w:rFonts w:cs="Courier New" w:hAnsi="Courier New" w:ascii="Courier New"/>
        </w:rPr>
        <w:t>-Zagrebački holding d.o.o. iz Zagreba podnio je Tužbu na iznos od 3.443.417,80kn zbog nepriznavanja dijela Prijave a u svezi izvedenih radova na objektu Dječji vrtić „ Medo Brundo“ u Zagrebu, Dubrava 185 a vodi se pod posl.brojem P-1522/13. Do sada održano je više ročišta</w:t>
      </w:r>
      <w:r w:rsidR="00E91AD7">
        <w:rPr>
          <w:rFonts w:cs="Courier New" w:hAnsi="Courier New" w:ascii="Courier New"/>
        </w:rPr>
        <w:t>, nisu priložene vjerodostojne isp</w:t>
      </w:r>
      <w:r w:rsidR="004D05B5">
        <w:rPr>
          <w:rFonts w:cs="Courier New" w:hAnsi="Courier New" w:ascii="Courier New"/>
        </w:rPr>
        <w:t>rave u svezi radova na objektu a</w:t>
      </w:r>
      <w:r>
        <w:rPr>
          <w:rFonts w:cs="Courier New" w:hAnsi="Courier New" w:ascii="Courier New"/>
        </w:rPr>
        <w:t xml:space="preserve"> očekuje se provođenje vještačenja. </w:t>
      </w:r>
    </w:p>
    <w:p w:rsidRDefault="00E30F54" w:rsidP="00D547E9" w:rsidR="00E30F54">
      <w:pPr>
        <w:pStyle w:val="Bezproreda"/>
        <w:jc w:val="both"/>
        <w:rPr>
          <w:rFonts w:cs="Courier New" w:hAnsi="Courier New" w:ascii="Courier New"/>
        </w:rPr>
      </w:pPr>
      <w:r>
        <w:rPr>
          <w:rFonts w:cs="Courier New" w:hAnsi="Courier New" w:ascii="Courier New"/>
        </w:rPr>
        <w:t>3.</w:t>
      </w:r>
      <w:r w:rsidR="00D547E9">
        <w:rPr>
          <w:rFonts w:cs="Courier New" w:hAnsi="Courier New" w:ascii="Courier New"/>
        </w:rPr>
        <w:t>U tijeku provođenja steč.postupka utvrđeno je da postoji dugovanje Hrvatskih cesta d.o.o. Zagreb s osnove povrata n</w:t>
      </w:r>
      <w:r w:rsidR="00901E32">
        <w:rPr>
          <w:rFonts w:cs="Courier New" w:hAnsi="Courier New" w:ascii="Courier New"/>
        </w:rPr>
        <w:t xml:space="preserve">eiskorištenog depozita </w:t>
      </w:r>
      <w:r>
        <w:rPr>
          <w:rFonts w:cs="Courier New" w:hAnsi="Courier New" w:ascii="Courier New"/>
        </w:rPr>
        <w:t xml:space="preserve">u iznosu od 58.502,99kn kao </w:t>
      </w:r>
      <w:r w:rsidR="00901E32">
        <w:rPr>
          <w:rFonts w:cs="Courier New" w:hAnsi="Courier New" w:ascii="Courier New"/>
        </w:rPr>
        <w:t>i</w:t>
      </w:r>
      <w:r w:rsidR="00D547E9">
        <w:rPr>
          <w:rFonts w:cs="Courier New" w:hAnsi="Courier New" w:ascii="Courier New"/>
        </w:rPr>
        <w:t xml:space="preserve"> dijela okončane situacije za izvršene građevinske rad</w:t>
      </w:r>
      <w:r>
        <w:rPr>
          <w:rFonts w:cs="Courier New" w:hAnsi="Courier New" w:ascii="Courier New"/>
        </w:rPr>
        <w:t>ove s uključenim PDV-om u</w:t>
      </w:r>
      <w:r w:rsidR="00A1279D">
        <w:rPr>
          <w:rFonts w:cs="Courier New" w:hAnsi="Courier New" w:ascii="Courier New"/>
        </w:rPr>
        <w:t xml:space="preserve"> iznosu od</w:t>
      </w:r>
    </w:p>
    <w:p w:rsidRDefault="00E30F54" w:rsidP="00D547E9" w:rsidR="00E30F54">
      <w:pPr>
        <w:pStyle w:val="Bezproreda"/>
        <w:jc w:val="both"/>
        <w:rPr>
          <w:rFonts w:cs="Courier New" w:hAnsi="Courier New" w:ascii="Courier New"/>
        </w:rPr>
      </w:pPr>
      <w:r>
        <w:rPr>
          <w:rFonts w:cs="Courier New" w:hAnsi="Courier New" w:ascii="Courier New"/>
        </w:rPr>
        <w:t>927.616,86kn od čega na PDV otpada iznos od 173.456,81kn.</w:t>
      </w:r>
      <w:r w:rsidR="00A1279D">
        <w:rPr>
          <w:rFonts w:cs="Courier New" w:hAnsi="Courier New" w:ascii="Courier New"/>
        </w:rPr>
        <w:t xml:space="preserve"> </w:t>
      </w:r>
    </w:p>
    <w:p w:rsidRDefault="001555BB" w:rsidP="00D547E9" w:rsidR="004373A3">
      <w:pPr>
        <w:pStyle w:val="Bezproreda"/>
        <w:jc w:val="both"/>
        <w:rPr>
          <w:rFonts w:cs="Courier New" w:hAnsi="Courier New" w:ascii="Courier New"/>
        </w:rPr>
      </w:pPr>
      <w:r>
        <w:rPr>
          <w:rFonts w:cs="Courier New" w:hAnsi="Courier New" w:ascii="Courier New"/>
        </w:rPr>
        <w:t>U</w:t>
      </w:r>
      <w:r w:rsidR="006C67C2">
        <w:rPr>
          <w:rFonts w:cs="Courier New" w:hAnsi="Courier New" w:ascii="Courier New"/>
        </w:rPr>
        <w:t xml:space="preserve"> mirnom postupku naplaćeno je</w:t>
      </w:r>
      <w:r w:rsidR="00E30F54">
        <w:rPr>
          <w:rFonts w:cs="Courier New" w:hAnsi="Courier New" w:ascii="Courier New"/>
        </w:rPr>
        <w:t xml:space="preserve"> </w:t>
      </w:r>
      <w:r w:rsidR="006C67C2">
        <w:rPr>
          <w:rFonts w:cs="Courier New" w:hAnsi="Courier New" w:ascii="Courier New"/>
        </w:rPr>
        <w:t xml:space="preserve">986.119,85kn od čega </w:t>
      </w:r>
      <w:r w:rsidR="001D2670">
        <w:rPr>
          <w:rFonts w:cs="Courier New" w:hAnsi="Courier New" w:ascii="Courier New"/>
        </w:rPr>
        <w:t>na</w:t>
      </w:r>
      <w:r w:rsidR="00A1279D">
        <w:rPr>
          <w:rFonts w:cs="Courier New" w:hAnsi="Courier New" w:ascii="Courier New"/>
        </w:rPr>
        <w:t xml:space="preserve"> PDV </w:t>
      </w:r>
      <w:r w:rsidR="001D2670">
        <w:rPr>
          <w:rFonts w:cs="Courier New" w:hAnsi="Courier New" w:ascii="Courier New"/>
        </w:rPr>
        <w:t xml:space="preserve"> otpada iznos od</w:t>
      </w:r>
      <w:r w:rsidR="004373A3">
        <w:rPr>
          <w:rFonts w:cs="Courier New" w:hAnsi="Courier New" w:ascii="Courier New"/>
        </w:rPr>
        <w:t xml:space="preserve"> 173.456,81</w:t>
      </w:r>
      <w:r w:rsidR="00D547E9">
        <w:rPr>
          <w:rFonts w:cs="Courier New" w:hAnsi="Courier New" w:ascii="Courier New"/>
        </w:rPr>
        <w:t>kn</w:t>
      </w:r>
      <w:r w:rsidR="004373A3">
        <w:rPr>
          <w:rFonts w:cs="Courier New" w:hAnsi="Courier New" w:ascii="Courier New"/>
        </w:rPr>
        <w:t>.</w:t>
      </w:r>
    </w:p>
    <w:p w:rsidRDefault="004373A3" w:rsidP="00D547E9" w:rsidR="004373A3">
      <w:pPr>
        <w:pStyle w:val="Bezproreda"/>
        <w:jc w:val="both"/>
        <w:rPr>
          <w:rFonts w:cs="Courier New" w:hAnsi="Courier New" w:ascii="Courier New"/>
        </w:rPr>
      </w:pPr>
    </w:p>
    <w:p w:rsidRDefault="00721390" w:rsidP="00D547E9" w:rsidR="00643790">
      <w:pPr>
        <w:pStyle w:val="Bezproreda"/>
        <w:jc w:val="both"/>
        <w:rPr>
          <w:rFonts w:cs="Courier New" w:hAnsi="Courier New" w:ascii="Courier New"/>
        </w:rPr>
      </w:pPr>
      <w:r>
        <w:rPr>
          <w:rFonts w:cs="Courier New" w:hAnsi="Courier New" w:ascii="Courier New"/>
        </w:rPr>
        <w:t>4</w:t>
      </w:r>
      <w:r w:rsidR="00B22C70">
        <w:rPr>
          <w:rFonts w:cs="Courier New" w:hAnsi="Courier New" w:ascii="Courier New"/>
        </w:rPr>
        <w:t>.</w:t>
      </w:r>
      <w:r w:rsidR="004373A3">
        <w:rPr>
          <w:rFonts w:cs="Courier New" w:hAnsi="Courier New" w:ascii="Courier New"/>
        </w:rPr>
        <w:t>Slijedom navedenog utvrđeno je da je steč.dužnik već 2007.g. imao ozbiljne probleme i poteškoče u poslovanju</w:t>
      </w:r>
      <w:r w:rsidR="004820D6">
        <w:rPr>
          <w:rFonts w:cs="Courier New" w:hAnsi="Courier New" w:ascii="Courier New"/>
        </w:rPr>
        <w:t xml:space="preserve"> a tijekom 2008.g. prestao </w:t>
      </w:r>
      <w:r>
        <w:rPr>
          <w:rFonts w:cs="Courier New" w:hAnsi="Courier New" w:ascii="Courier New"/>
        </w:rPr>
        <w:t xml:space="preserve">je </w:t>
      </w:r>
      <w:r w:rsidR="004820D6">
        <w:rPr>
          <w:rFonts w:cs="Courier New" w:hAnsi="Courier New" w:ascii="Courier New"/>
        </w:rPr>
        <w:t>s obavl</w:t>
      </w:r>
      <w:r w:rsidR="00643790">
        <w:rPr>
          <w:rFonts w:cs="Courier New" w:hAnsi="Courier New" w:ascii="Courier New"/>
        </w:rPr>
        <w:t>janjem registrirane djelatnosti          Str. – 8 -</w:t>
      </w:r>
    </w:p>
    <w:p w:rsidRDefault="00A1279D" w:rsidP="00D547E9" w:rsidR="004373A3">
      <w:pPr>
        <w:pStyle w:val="Bezproreda"/>
        <w:jc w:val="both"/>
        <w:rPr>
          <w:rFonts w:cs="Courier New" w:hAnsi="Courier New" w:ascii="Courier New"/>
        </w:rPr>
      </w:pPr>
      <w:r>
        <w:rPr>
          <w:rFonts w:cs="Courier New" w:hAnsi="Courier New" w:ascii="Courier New"/>
        </w:rPr>
        <w:lastRenderedPageBreak/>
        <w:t xml:space="preserve">zbog trajne blokade transakcijskog računa, </w:t>
      </w:r>
      <w:r w:rsidR="004820D6">
        <w:rPr>
          <w:rFonts w:cs="Courier New" w:hAnsi="Courier New" w:ascii="Courier New"/>
        </w:rPr>
        <w:t>te nema izgleda za nastavak poslovanja kao niti mogućnosti izrade stečajnog plana.</w:t>
      </w:r>
    </w:p>
    <w:p w:rsidRDefault="004820D6" w:rsidP="00D547E9" w:rsidR="004820D6">
      <w:pPr>
        <w:pStyle w:val="Bezproreda"/>
        <w:jc w:val="both"/>
        <w:rPr>
          <w:rFonts w:cs="Courier New" w:hAnsi="Courier New" w:ascii="Courier New"/>
        </w:rPr>
      </w:pPr>
    </w:p>
    <w:p w:rsidRDefault="00721390" w:rsidP="00721390" w:rsidR="004B5111" w:rsidRPr="004D05B5">
      <w:pPr>
        <w:pStyle w:val="Bezproreda"/>
        <w:jc w:val="both"/>
        <w:rPr>
          <w:rFonts w:cs="Courier New" w:hAnsi="Courier New" w:ascii="Courier New"/>
        </w:rPr>
      </w:pPr>
      <w:r>
        <w:rPr>
          <w:rFonts w:cs="Courier New" w:hAnsi="Courier New" w:ascii="Courier New"/>
        </w:rPr>
        <w:t>5</w:t>
      </w:r>
      <w:r w:rsidR="00B22C70">
        <w:rPr>
          <w:rFonts w:cs="Courier New" w:hAnsi="Courier New" w:ascii="Courier New"/>
        </w:rPr>
        <w:t>.</w:t>
      </w:r>
      <w:r w:rsidR="00CD4D7A">
        <w:rPr>
          <w:rFonts w:cs="Courier New" w:hAnsi="Courier New" w:ascii="Courier New"/>
        </w:rPr>
        <w:t>Na</w:t>
      </w:r>
      <w:r w:rsidR="004820D6">
        <w:rPr>
          <w:rFonts w:cs="Courier New" w:hAnsi="Courier New" w:ascii="Courier New"/>
        </w:rPr>
        <w:t>dalje, mišljenja sam da nema mogućnosti niti uvjeta za zaključenj</w:t>
      </w:r>
      <w:r>
        <w:rPr>
          <w:rFonts w:cs="Courier New" w:hAnsi="Courier New" w:ascii="Courier New"/>
        </w:rPr>
        <w:t>e stečajnog postupka jer je</w:t>
      </w:r>
      <w:r w:rsidR="004820D6">
        <w:rPr>
          <w:rFonts w:cs="Courier New" w:hAnsi="Courier New" w:ascii="Courier New"/>
        </w:rPr>
        <w:t xml:space="preserve"> </w:t>
      </w:r>
      <w:r>
        <w:rPr>
          <w:rFonts w:cs="Courier New" w:hAnsi="Courier New" w:ascii="Courier New"/>
        </w:rPr>
        <w:t>stečajni dužnik vlasnik</w:t>
      </w:r>
      <w:r w:rsidR="004820D6">
        <w:rPr>
          <w:rFonts w:cs="Courier New" w:hAnsi="Courier New" w:ascii="Courier New"/>
        </w:rPr>
        <w:t xml:space="preserve"> i posjednik nekretnina-građevinskog zemljišta, 4 parcele na koj</w:t>
      </w:r>
      <w:r>
        <w:rPr>
          <w:rFonts w:cs="Courier New" w:hAnsi="Courier New" w:ascii="Courier New"/>
        </w:rPr>
        <w:t>ima je uknjiženo založno pravo a</w:t>
      </w:r>
      <w:r w:rsidR="004820D6">
        <w:rPr>
          <w:rFonts w:cs="Courier New" w:hAnsi="Courier New" w:ascii="Courier New"/>
        </w:rPr>
        <w:t xml:space="preserve"> u tijeku su ovršni postupci pred Općinsk</w:t>
      </w:r>
      <w:r>
        <w:rPr>
          <w:rFonts w:cs="Courier New" w:hAnsi="Courier New" w:ascii="Courier New"/>
        </w:rPr>
        <w:t>im građanskim sudom u Zagrebu, kao i pobijanje</w:t>
      </w:r>
      <w:r w:rsidR="004820D6">
        <w:rPr>
          <w:rFonts w:cs="Courier New" w:hAnsi="Courier New" w:ascii="Courier New"/>
        </w:rPr>
        <w:t xml:space="preserve"> svih pravnih radnji u svezi nenaplatnog prijenosa nekretnina</w:t>
      </w:r>
      <w:r>
        <w:rPr>
          <w:rFonts w:cs="Courier New" w:hAnsi="Courier New" w:ascii="Courier New"/>
        </w:rPr>
        <w:t xml:space="preserve"> poslovnog udjela</w:t>
      </w:r>
      <w:r w:rsidR="004B5111">
        <w:rPr>
          <w:rFonts w:cs="Courier New" w:hAnsi="Courier New" w:ascii="Courier New"/>
        </w:rPr>
        <w:t xml:space="preserve"> – hotel „Rivijera“ u Dramlju, Gajevo šetalište 3</w:t>
      </w:r>
      <w:r w:rsidR="004D05B5">
        <w:rPr>
          <w:rFonts w:cs="Courier New" w:hAnsi="Courier New" w:ascii="Courier New"/>
        </w:rPr>
        <w:t>0 u koris</w:t>
      </w:r>
      <w:r>
        <w:rPr>
          <w:rFonts w:cs="Courier New" w:hAnsi="Courier New" w:ascii="Courier New"/>
        </w:rPr>
        <w:t>t stečajnog dužnika.</w:t>
      </w:r>
    </w:p>
    <w:p w:rsidRDefault="00A1279D" w:rsidP="004B5111" w:rsidR="00CD4D7A">
      <w:pPr>
        <w:pStyle w:val="Bezproreda"/>
        <w:jc w:val="both"/>
        <w:rPr>
          <w:rFonts w:cs="Courier New" w:hAnsi="Courier New" w:ascii="Courier New"/>
        </w:rPr>
      </w:pPr>
      <w:r>
        <w:rPr>
          <w:rFonts w:cs="Courier New" w:hAnsi="Courier New" w:ascii="Courier New"/>
        </w:rPr>
        <w:t xml:space="preserve">       </w:t>
      </w:r>
      <w:r w:rsidR="00901E32">
        <w:rPr>
          <w:rFonts w:cs="Courier New" w:hAnsi="Courier New" w:ascii="Courier New"/>
        </w:rPr>
        <w:t xml:space="preserve">                      </w:t>
      </w:r>
    </w:p>
    <w:p w:rsidRDefault="002D322F" w:rsidP="004B5111" w:rsidR="00CD4D7A">
      <w:pPr>
        <w:pStyle w:val="Bezproreda"/>
        <w:jc w:val="both"/>
        <w:rPr>
          <w:rFonts w:cs="Courier New" w:hAnsi="Courier New" w:ascii="Courier New"/>
        </w:rPr>
      </w:pPr>
      <w:r>
        <w:rPr>
          <w:rFonts w:cs="Courier New" w:hAnsi="Courier New" w:ascii="Courier New"/>
        </w:rPr>
        <w:t>II STANJE STEČAJNE MASE</w:t>
      </w:r>
    </w:p>
    <w:p w:rsidRDefault="002D322F" w:rsidP="004B5111" w:rsidR="002D322F">
      <w:pPr>
        <w:pStyle w:val="Bezproreda"/>
        <w:jc w:val="both"/>
        <w:rPr>
          <w:rFonts w:cs="Courier New" w:hAnsi="Courier New" w:ascii="Courier New"/>
        </w:rPr>
      </w:pPr>
    </w:p>
    <w:p w:rsidRDefault="002D322F" w:rsidP="004B5111" w:rsidR="002D322F">
      <w:pPr>
        <w:pStyle w:val="Bezproreda"/>
        <w:jc w:val="both"/>
        <w:rPr>
          <w:rFonts w:cs="Courier New" w:hAnsi="Courier New" w:ascii="Courier New"/>
        </w:rPr>
      </w:pPr>
      <w:r>
        <w:rPr>
          <w:rFonts w:cs="Courier New" w:hAnsi="Courier New" w:ascii="Courier New"/>
        </w:rPr>
        <w:t>Sukladno pravilima Pravilnika o sadržaju i obliku obrazaca na k</w:t>
      </w:r>
      <w:r w:rsidR="00EA5BF9">
        <w:rPr>
          <w:rFonts w:cs="Courier New" w:hAnsi="Courier New" w:ascii="Courier New"/>
        </w:rPr>
        <w:t>ojima se podnose podnesci u pred</w:t>
      </w:r>
      <w:r>
        <w:rPr>
          <w:rFonts w:cs="Courier New" w:hAnsi="Courier New" w:ascii="Courier New"/>
        </w:rPr>
        <w:t>stečajnom i stečajnom postu</w:t>
      </w:r>
      <w:r w:rsidR="001555BB">
        <w:rPr>
          <w:rFonts w:cs="Courier New" w:hAnsi="Courier New" w:ascii="Courier New"/>
        </w:rPr>
        <w:t>pku i naprijed opisanih radnji</w:t>
      </w:r>
      <w:r>
        <w:rPr>
          <w:rFonts w:cs="Courier New" w:hAnsi="Courier New" w:ascii="Courier New"/>
        </w:rPr>
        <w:t xml:space="preserve"> u nastavku daje se Pregled predmeta stečajne mase i to:</w:t>
      </w:r>
    </w:p>
    <w:p w:rsidRDefault="00184484" w:rsidP="004B5111" w:rsidR="002D322F">
      <w:pPr>
        <w:pStyle w:val="Bezproreda"/>
        <w:jc w:val="both"/>
        <w:rPr>
          <w:rFonts w:cs="Courier New" w:hAnsi="Courier New" w:ascii="Courier New"/>
        </w:rPr>
      </w:pPr>
      <w:r>
        <w:rPr>
          <w:rFonts w:cs="Courier New" w:hAnsi="Courier New" w:ascii="Courier New"/>
        </w:rPr>
        <w:t xml:space="preserve">1. </w:t>
      </w:r>
      <w:r w:rsidR="002D322F">
        <w:rPr>
          <w:rFonts w:cs="Courier New" w:hAnsi="Courier New" w:ascii="Courier New"/>
        </w:rPr>
        <w:t>POKRETNINE</w:t>
      </w:r>
    </w:p>
    <w:p w:rsidRDefault="001D60D0" w:rsidP="004B5111" w:rsidR="00A0601B">
      <w:pPr>
        <w:pStyle w:val="Bezproreda"/>
        <w:jc w:val="both"/>
        <w:rPr>
          <w:rFonts w:cs="Courier New" w:hAnsi="Courier New" w:ascii="Courier New"/>
        </w:rPr>
      </w:pPr>
      <w:r>
        <w:rPr>
          <w:rFonts w:cs="Courier New" w:hAnsi="Courier New" w:ascii="Courier New"/>
        </w:rPr>
        <w:t>1.</w:t>
      </w:r>
      <w:r w:rsidR="002D322F">
        <w:rPr>
          <w:rFonts w:cs="Courier New" w:hAnsi="Courier New" w:ascii="Courier New"/>
        </w:rPr>
        <w:t xml:space="preserve">Slijedom naprijed opisanog steč.dužnik a prema Uvjerenju MUP RH PUZ Zagreb iz evidencije registriranih cestovnih motornih vozila ima 26 </w:t>
      </w:r>
      <w:r w:rsidR="00A1279D">
        <w:rPr>
          <w:rFonts w:cs="Courier New" w:hAnsi="Courier New" w:ascii="Courier New"/>
        </w:rPr>
        <w:t>kom motornih</w:t>
      </w:r>
      <w:r w:rsidR="00E00136">
        <w:rPr>
          <w:rFonts w:cs="Courier New" w:hAnsi="Courier New" w:ascii="Courier New"/>
        </w:rPr>
        <w:t xml:space="preserve"> vozila</w:t>
      </w:r>
      <w:r w:rsidR="00063D74">
        <w:rPr>
          <w:rFonts w:cs="Courier New" w:hAnsi="Courier New" w:ascii="Courier New"/>
        </w:rPr>
        <w:t xml:space="preserve"> </w:t>
      </w:r>
      <w:r w:rsidR="00E00136">
        <w:rPr>
          <w:rFonts w:cs="Courier New" w:hAnsi="Courier New" w:ascii="Courier New"/>
        </w:rPr>
        <w:t>i to;</w:t>
      </w:r>
      <w:r w:rsidR="002D322F">
        <w:rPr>
          <w:rFonts w:cs="Courier New" w:hAnsi="Courier New" w:ascii="Courier New"/>
        </w:rPr>
        <w:t xml:space="preserve"> teretna vozila, osobna vozila, radni</w:t>
      </w:r>
      <w:r w:rsidR="00E00136">
        <w:rPr>
          <w:rFonts w:cs="Courier New" w:hAnsi="Courier New" w:ascii="Courier New"/>
        </w:rPr>
        <w:t>h</w:t>
      </w:r>
      <w:r w:rsidR="002D322F">
        <w:rPr>
          <w:rFonts w:cs="Courier New" w:hAnsi="Courier New" w:ascii="Courier New"/>
        </w:rPr>
        <w:t xml:space="preserve"> strojeva</w:t>
      </w:r>
      <w:r w:rsidR="00A0601B">
        <w:rPr>
          <w:rFonts w:cs="Courier New" w:hAnsi="Courier New" w:ascii="Courier New"/>
        </w:rPr>
        <w:t>, priključna vozila i motorkotače. Od</w:t>
      </w:r>
      <w:r w:rsidR="00721390">
        <w:rPr>
          <w:rFonts w:cs="Courier New" w:hAnsi="Courier New" w:ascii="Courier New"/>
        </w:rPr>
        <w:t xml:space="preserve">govorna osoba dužnika nije stečajnom </w:t>
      </w:r>
      <w:r w:rsidR="00A0601B">
        <w:rPr>
          <w:rFonts w:cs="Courier New" w:hAnsi="Courier New" w:ascii="Courier New"/>
        </w:rPr>
        <w:t>upravitelju predala niti jedno vozilo.</w:t>
      </w:r>
    </w:p>
    <w:p w:rsidRDefault="001D60D0" w:rsidP="004B5111" w:rsidR="00CF042E">
      <w:pPr>
        <w:pStyle w:val="Bezproreda"/>
        <w:jc w:val="both"/>
        <w:rPr>
          <w:rFonts w:cs="Courier New" w:hAnsi="Courier New" w:ascii="Courier New"/>
        </w:rPr>
      </w:pPr>
      <w:r>
        <w:rPr>
          <w:rFonts w:cs="Courier New" w:hAnsi="Courier New" w:ascii="Courier New"/>
        </w:rPr>
        <w:t>1.1.</w:t>
      </w:r>
      <w:r w:rsidR="00A0601B">
        <w:rPr>
          <w:rFonts w:cs="Courier New" w:hAnsi="Courier New" w:ascii="Courier New"/>
        </w:rPr>
        <w:t>U tijeku steč.postupka MUP RH PUZ Odjel kriminaliteta Zagreb u prometu je presreo radni stroj</w:t>
      </w:r>
      <w:r>
        <w:rPr>
          <w:rFonts w:cs="Courier New" w:hAnsi="Courier New" w:ascii="Courier New"/>
        </w:rPr>
        <w:t xml:space="preserve"> „JCB 4CX“ reg.oznaka ZG-3972-AM</w:t>
      </w:r>
      <w:r w:rsidR="00A0601B">
        <w:rPr>
          <w:rFonts w:cs="Courier New" w:hAnsi="Courier New" w:ascii="Courier New"/>
        </w:rPr>
        <w:t>, koji je vožen bez dokumentacije i reg.tablica u nepoznatom pravcu.</w:t>
      </w:r>
      <w:r w:rsidR="00A1279D">
        <w:rPr>
          <w:rFonts w:cs="Courier New" w:hAnsi="Courier New" w:ascii="Courier New"/>
        </w:rPr>
        <w:t xml:space="preserve"> </w:t>
      </w:r>
      <w:r w:rsidR="00A0601B">
        <w:rPr>
          <w:rFonts w:cs="Courier New" w:hAnsi="Courier New" w:ascii="Courier New"/>
        </w:rPr>
        <w:t>Isti je</w:t>
      </w:r>
      <w:r w:rsidR="00A1279D">
        <w:rPr>
          <w:rFonts w:cs="Courier New" w:hAnsi="Courier New" w:ascii="Courier New"/>
        </w:rPr>
        <w:t xml:space="preserve"> predan steč.upravitelju i</w:t>
      </w:r>
      <w:r w:rsidR="00A0601B">
        <w:rPr>
          <w:rFonts w:cs="Courier New" w:hAnsi="Courier New" w:ascii="Courier New"/>
        </w:rPr>
        <w:t xml:space="preserve"> parkiran </w:t>
      </w:r>
      <w:r w:rsidR="00A1279D">
        <w:rPr>
          <w:rFonts w:cs="Courier New" w:hAnsi="Courier New" w:ascii="Courier New"/>
        </w:rPr>
        <w:t xml:space="preserve">je i čuvan </w:t>
      </w:r>
      <w:r w:rsidR="00A0601B">
        <w:rPr>
          <w:rFonts w:cs="Courier New" w:hAnsi="Courier New" w:ascii="Courier New"/>
        </w:rPr>
        <w:t xml:space="preserve">na čuvanom </w:t>
      </w:r>
      <w:r w:rsidR="00A1279D">
        <w:rPr>
          <w:rFonts w:cs="Courier New" w:hAnsi="Courier New" w:ascii="Courier New"/>
        </w:rPr>
        <w:t xml:space="preserve">i ograđenom </w:t>
      </w:r>
      <w:r w:rsidR="00A0601B">
        <w:rPr>
          <w:rFonts w:cs="Courier New" w:hAnsi="Courier New" w:ascii="Courier New"/>
        </w:rPr>
        <w:t>parkiralištu gotovo 5 godina</w:t>
      </w:r>
      <w:r w:rsidR="00CF042E">
        <w:rPr>
          <w:rFonts w:cs="Courier New" w:hAnsi="Courier New" w:ascii="Courier New"/>
        </w:rPr>
        <w:t>.</w:t>
      </w:r>
      <w:r w:rsidR="00A0601B">
        <w:rPr>
          <w:rFonts w:cs="Courier New" w:hAnsi="Courier New" w:ascii="Courier New"/>
        </w:rPr>
        <w:t>Nakon pribave Potvrde</w:t>
      </w:r>
      <w:r w:rsidR="00063D74">
        <w:rPr>
          <w:rFonts w:cs="Courier New" w:hAnsi="Courier New" w:ascii="Courier New"/>
        </w:rPr>
        <w:t>,</w:t>
      </w:r>
      <w:r w:rsidR="00A0601B">
        <w:rPr>
          <w:rFonts w:cs="Courier New" w:hAnsi="Courier New" w:ascii="Courier New"/>
        </w:rPr>
        <w:t xml:space="preserve"> da MUP RH nije u tijeku potrage utvrdio gdje se n</w:t>
      </w:r>
      <w:r w:rsidR="00721390">
        <w:rPr>
          <w:rFonts w:cs="Courier New" w:hAnsi="Courier New" w:ascii="Courier New"/>
        </w:rPr>
        <w:t>alazi dokumentacija i reg.tablice</w:t>
      </w:r>
      <w:r>
        <w:rPr>
          <w:rFonts w:cs="Courier New" w:hAnsi="Courier New" w:ascii="Courier New"/>
        </w:rPr>
        <w:t>, prišlo se j</w:t>
      </w:r>
      <w:r w:rsidR="00A0601B">
        <w:rPr>
          <w:rFonts w:cs="Courier New" w:hAnsi="Courier New" w:ascii="Courier New"/>
        </w:rPr>
        <w:t>e prodaji p</w:t>
      </w:r>
      <w:r>
        <w:rPr>
          <w:rFonts w:cs="Courier New" w:hAnsi="Courier New" w:ascii="Courier New"/>
        </w:rPr>
        <w:t>utem oglasa na k</w:t>
      </w:r>
      <w:r w:rsidR="001E5D6F">
        <w:rPr>
          <w:rFonts w:cs="Courier New" w:hAnsi="Courier New" w:ascii="Courier New"/>
        </w:rPr>
        <w:t>oji  je prispjelo 10</w:t>
      </w:r>
      <w:r w:rsidR="00721390">
        <w:rPr>
          <w:rFonts w:cs="Courier New" w:hAnsi="Courier New" w:ascii="Courier New"/>
        </w:rPr>
        <w:t xml:space="preserve"> Ponuda koje su zapisnički otvora</w:t>
      </w:r>
      <w:r>
        <w:rPr>
          <w:rFonts w:cs="Courier New" w:hAnsi="Courier New" w:ascii="Courier New"/>
        </w:rPr>
        <w:t>ne.</w:t>
      </w:r>
      <w:r w:rsidR="00317038">
        <w:rPr>
          <w:rFonts w:cs="Courier New" w:hAnsi="Courier New" w:ascii="Courier New"/>
        </w:rPr>
        <w:t xml:space="preserve"> </w:t>
      </w:r>
      <w:r>
        <w:rPr>
          <w:rFonts w:cs="Courier New" w:hAnsi="Courier New" w:ascii="Courier New"/>
        </w:rPr>
        <w:t xml:space="preserve">Radni stroj prodan je prvom kupcu, </w:t>
      </w:r>
      <w:r w:rsidR="00E00136">
        <w:rPr>
          <w:rFonts w:cs="Courier New" w:hAnsi="Courier New" w:ascii="Courier New"/>
        </w:rPr>
        <w:t>koji je dao najpovoljniju ponudu</w:t>
      </w:r>
      <w:r>
        <w:rPr>
          <w:rFonts w:cs="Courier New" w:hAnsi="Courier New" w:ascii="Courier New"/>
        </w:rPr>
        <w:t xml:space="preserve"> i izvršio uplatu kupovnine sukladno utvrđenom u oglasu. Opisani radni stroj prodan je za iznos</w:t>
      </w:r>
    </w:p>
    <w:p w:rsidRDefault="00CF042E" w:rsidP="004B5111" w:rsidR="002D322F">
      <w:pPr>
        <w:pStyle w:val="Bezproreda"/>
        <w:jc w:val="both"/>
        <w:rPr>
          <w:rFonts w:cs="Courier New" w:hAnsi="Courier New" w:ascii="Courier New"/>
        </w:rPr>
      </w:pPr>
      <w:r>
        <w:rPr>
          <w:rFonts w:cs="Courier New" w:hAnsi="Courier New" w:ascii="Courier New"/>
        </w:rPr>
        <w:t xml:space="preserve">                                           </w:t>
      </w:r>
      <w:r w:rsidR="001D60D0">
        <w:rPr>
          <w:rFonts w:cs="Courier New" w:hAnsi="Courier New" w:ascii="Courier New"/>
        </w:rPr>
        <w:t xml:space="preserve"> od 127.000,00kn bez PDV.</w:t>
      </w:r>
    </w:p>
    <w:p w:rsidRDefault="00317038" w:rsidP="00573DF3" w:rsidR="00CF042E">
      <w:pPr>
        <w:pStyle w:val="Bezproreda"/>
        <w:jc w:val="both"/>
        <w:rPr>
          <w:rFonts w:cs="Courier New" w:hAnsi="Courier New" w:ascii="Courier New"/>
        </w:rPr>
      </w:pPr>
      <w:r>
        <w:rPr>
          <w:rFonts w:cs="Courier New" w:hAnsi="Courier New" w:ascii="Courier New"/>
        </w:rPr>
        <w:t>1.2.Vanj</w:t>
      </w:r>
      <w:r w:rsidR="001D60D0">
        <w:rPr>
          <w:rFonts w:cs="Courier New" w:hAnsi="Courier New" w:ascii="Courier New"/>
        </w:rPr>
        <w:t>s</w:t>
      </w:r>
      <w:r>
        <w:rPr>
          <w:rFonts w:cs="Courier New" w:hAnsi="Courier New" w:ascii="Courier New"/>
        </w:rPr>
        <w:t>k</w:t>
      </w:r>
      <w:r w:rsidR="001D60D0">
        <w:rPr>
          <w:rFonts w:cs="Courier New" w:hAnsi="Courier New" w:ascii="Courier New"/>
        </w:rPr>
        <w:t xml:space="preserve">i suradnik steč.dužnika početkom 2013.g. predao je osobno vozilo steč.upravitelju, a koje je imao na raspolaganju prije otvaranja stečaja i to;BMW 525d, crne boje, reg.oznaka ZG0444GV, koje je do prodaje bilo </w:t>
      </w:r>
      <w:r w:rsidR="001E5D6F">
        <w:rPr>
          <w:rFonts w:cs="Courier New" w:hAnsi="Courier New" w:ascii="Courier New"/>
        </w:rPr>
        <w:t xml:space="preserve">parkirano </w:t>
      </w:r>
      <w:r w:rsidR="001D60D0">
        <w:rPr>
          <w:rFonts w:cs="Courier New" w:hAnsi="Courier New" w:ascii="Courier New"/>
        </w:rPr>
        <w:t>na čuvanom</w:t>
      </w:r>
      <w:r w:rsidR="001E5D6F">
        <w:rPr>
          <w:rFonts w:cs="Courier New" w:hAnsi="Courier New" w:ascii="Courier New"/>
        </w:rPr>
        <w:t xml:space="preserve"> i ograđenom</w:t>
      </w:r>
      <w:r w:rsidR="001D60D0">
        <w:rPr>
          <w:rFonts w:cs="Courier New" w:hAnsi="Courier New" w:ascii="Courier New"/>
        </w:rPr>
        <w:t xml:space="preserve"> pa</w:t>
      </w:r>
      <w:r w:rsidR="001E5D6F">
        <w:rPr>
          <w:rFonts w:cs="Courier New" w:hAnsi="Courier New" w:ascii="Courier New"/>
        </w:rPr>
        <w:t>rkiralištu. Pr</w:t>
      </w:r>
      <w:r w:rsidR="00E00136">
        <w:rPr>
          <w:rFonts w:cs="Courier New" w:hAnsi="Courier New" w:ascii="Courier New"/>
        </w:rPr>
        <w:t>odaja je bila provedena po</w:t>
      </w:r>
      <w:r w:rsidR="001E5D6F">
        <w:rPr>
          <w:rFonts w:cs="Courier New" w:hAnsi="Courier New" w:ascii="Courier New"/>
        </w:rPr>
        <w:t xml:space="preserve"> ponuda</w:t>
      </w:r>
      <w:r w:rsidR="00E00136">
        <w:rPr>
          <w:rFonts w:cs="Courier New" w:hAnsi="Courier New" w:ascii="Courier New"/>
        </w:rPr>
        <w:t>ma</w:t>
      </w:r>
      <w:r w:rsidR="001E5D6F">
        <w:rPr>
          <w:rFonts w:cs="Courier New" w:hAnsi="Courier New" w:ascii="Courier New"/>
        </w:rPr>
        <w:t xml:space="preserve"> na Oglas. Primljeno je 7 ponuda, koje su otvarane zapisnički a auto je prodan kupcu, koji je </w:t>
      </w:r>
      <w:r w:rsidR="00721390">
        <w:rPr>
          <w:rFonts w:cs="Courier New" w:hAnsi="Courier New" w:ascii="Courier New"/>
        </w:rPr>
        <w:t>ponudio najveću kupovninu</w:t>
      </w:r>
      <w:r w:rsidR="001E5D6F">
        <w:rPr>
          <w:rFonts w:cs="Courier New" w:hAnsi="Courier New" w:ascii="Courier New"/>
        </w:rPr>
        <w:t xml:space="preserve"> a uplatu </w:t>
      </w:r>
      <w:r>
        <w:rPr>
          <w:rFonts w:cs="Courier New" w:hAnsi="Courier New" w:ascii="Courier New"/>
        </w:rPr>
        <w:t xml:space="preserve">je </w:t>
      </w:r>
      <w:r w:rsidR="001E5D6F">
        <w:rPr>
          <w:rFonts w:cs="Courier New" w:hAnsi="Courier New" w:ascii="Courier New"/>
        </w:rPr>
        <w:t>izvršio sukladno uvjetima iz oglasa. Navedeni auto prodan je za iznos od</w:t>
      </w:r>
    </w:p>
    <w:p w:rsidRDefault="00CF042E" w:rsidP="00573DF3" w:rsidR="00DE5010">
      <w:pPr>
        <w:pStyle w:val="Bezproreda"/>
        <w:jc w:val="both"/>
        <w:rPr>
          <w:rFonts w:cs="Courier New" w:hAnsi="Courier New" w:ascii="Courier New"/>
        </w:rPr>
      </w:pPr>
      <w:r>
        <w:rPr>
          <w:rFonts w:cs="Courier New" w:hAnsi="Courier New" w:ascii="Courier New"/>
        </w:rPr>
        <w:t xml:space="preserve">                                               </w:t>
      </w:r>
      <w:r w:rsidR="001E5D6F">
        <w:rPr>
          <w:rFonts w:cs="Courier New" w:hAnsi="Courier New" w:ascii="Courier New"/>
        </w:rPr>
        <w:t xml:space="preserve"> 64.000,00kn bez PDV. </w:t>
      </w:r>
    </w:p>
    <w:p w:rsidRDefault="001E5D6F" w:rsidP="00573DF3" w:rsidR="001E5D6F">
      <w:pPr>
        <w:pStyle w:val="Bezproreda"/>
        <w:jc w:val="both"/>
        <w:rPr>
          <w:rFonts w:cs="Courier New" w:hAnsi="Courier New" w:ascii="Courier New"/>
        </w:rPr>
      </w:pPr>
      <w:r>
        <w:rPr>
          <w:rFonts w:cs="Courier New" w:hAnsi="Courier New" w:ascii="Courier New"/>
        </w:rPr>
        <w:t xml:space="preserve">Do dana izrade Izvještaja steč.upravitelj nije dobio u posjed niti jedno </w:t>
      </w:r>
      <w:r w:rsidR="00E00136">
        <w:rPr>
          <w:rFonts w:cs="Courier New" w:hAnsi="Courier New" w:ascii="Courier New"/>
        </w:rPr>
        <w:t xml:space="preserve">drugo </w:t>
      </w:r>
      <w:r>
        <w:rPr>
          <w:rFonts w:cs="Courier New" w:hAnsi="Courier New" w:ascii="Courier New"/>
        </w:rPr>
        <w:t>preostalo motorno vozilo a radnje provođenja potrage su još uvijek u tijeku.</w:t>
      </w:r>
    </w:p>
    <w:p w:rsidRDefault="001E5D6F" w:rsidP="00573DF3" w:rsidR="00721390">
      <w:pPr>
        <w:pStyle w:val="Bezproreda"/>
        <w:jc w:val="both"/>
        <w:rPr>
          <w:rFonts w:cs="Courier New" w:hAnsi="Courier New" w:ascii="Courier New"/>
        </w:rPr>
      </w:pPr>
      <w:r>
        <w:rPr>
          <w:rFonts w:cs="Courier New" w:hAnsi="Courier New" w:ascii="Courier New"/>
        </w:rPr>
        <w:t xml:space="preserve">Slijedom navedenog preuzeta i unovčena stečajna masa </w:t>
      </w:r>
      <w:r w:rsidR="00CF042E">
        <w:rPr>
          <w:rFonts w:cs="Courier New" w:hAnsi="Courier New" w:ascii="Courier New"/>
        </w:rPr>
        <w:t xml:space="preserve">od pokretnina </w:t>
      </w:r>
    </w:p>
    <w:p w:rsidRDefault="00721390" w:rsidP="00573DF3" w:rsidR="001E5D6F">
      <w:pPr>
        <w:pStyle w:val="Bezproreda"/>
        <w:jc w:val="both"/>
        <w:rPr>
          <w:rFonts w:cs="Courier New" w:hAnsi="Courier New" w:ascii="Courier New"/>
        </w:rPr>
      </w:pPr>
      <w:r>
        <w:rPr>
          <w:rFonts w:cs="Courier New" w:hAnsi="Courier New" w:ascii="Courier New"/>
        </w:rPr>
        <w:t xml:space="preserve">                       </w:t>
      </w:r>
      <w:r w:rsidR="001E5D6F">
        <w:rPr>
          <w:rFonts w:cs="Courier New" w:hAnsi="Courier New" w:ascii="Courier New"/>
        </w:rPr>
        <w:t xml:space="preserve">iznosi </w:t>
      </w:r>
      <w:r w:rsidR="00CF042E">
        <w:rPr>
          <w:rFonts w:cs="Courier New" w:hAnsi="Courier New" w:ascii="Courier New"/>
        </w:rPr>
        <w:t xml:space="preserve">                         </w:t>
      </w:r>
      <w:r w:rsidR="001E5D6F">
        <w:rPr>
          <w:rFonts w:cs="Courier New" w:hAnsi="Courier New" w:ascii="Courier New"/>
        </w:rPr>
        <w:t>191.000,00kn.</w:t>
      </w:r>
      <w:r>
        <w:rPr>
          <w:rFonts w:cs="Courier New" w:hAnsi="Courier New" w:ascii="Courier New"/>
        </w:rPr>
        <w:t xml:space="preserve">    </w:t>
      </w:r>
      <w:r w:rsidR="00CF042E">
        <w:rPr>
          <w:rFonts w:cs="Courier New" w:hAnsi="Courier New" w:ascii="Courier New"/>
        </w:rPr>
        <w:t xml:space="preserve">                 </w:t>
      </w:r>
    </w:p>
    <w:p w:rsidRDefault="001E5D6F" w:rsidP="00573DF3" w:rsidR="001E5D6F">
      <w:pPr>
        <w:pStyle w:val="Bezproreda"/>
        <w:jc w:val="both"/>
        <w:rPr>
          <w:rFonts w:cs="Courier New" w:hAnsi="Courier New" w:ascii="Courier New"/>
        </w:rPr>
      </w:pPr>
      <w:r>
        <w:rPr>
          <w:rFonts w:cs="Courier New" w:hAnsi="Courier New" w:ascii="Courier New"/>
        </w:rPr>
        <w:t>2.</w:t>
      </w:r>
      <w:r w:rsidR="00D839AB">
        <w:rPr>
          <w:rFonts w:cs="Courier New" w:hAnsi="Courier New" w:ascii="Courier New"/>
        </w:rPr>
        <w:t>Steč.dužnik imao je poslovni inventar, kojega je koristio steč.upravitelj do dana nasilne promjene brava od strane vlasnice poslovnog prostora bivše supruge i zaposlenice kod steč.dužnika.</w:t>
      </w:r>
    </w:p>
    <w:p w:rsidRDefault="00D839AB" w:rsidP="00573DF3" w:rsidR="00D839AB">
      <w:pPr>
        <w:pStyle w:val="Bezproreda"/>
        <w:jc w:val="both"/>
        <w:rPr>
          <w:rFonts w:cs="Courier New" w:hAnsi="Courier New" w:ascii="Courier New"/>
        </w:rPr>
      </w:pPr>
      <w:r>
        <w:rPr>
          <w:rFonts w:cs="Courier New" w:hAnsi="Courier New" w:ascii="Courier New"/>
        </w:rPr>
        <w:t>Provedenom radnjom steč.upravitelj nije uspio premjestiti poslovni inventar niti isti unovčiti</w:t>
      </w:r>
      <w:r w:rsidR="00063D74">
        <w:rPr>
          <w:rFonts w:cs="Courier New" w:hAnsi="Courier New" w:ascii="Courier New"/>
        </w:rPr>
        <w:t>,</w:t>
      </w:r>
      <w:r>
        <w:rPr>
          <w:rFonts w:cs="Courier New" w:hAnsi="Courier New" w:ascii="Courier New"/>
        </w:rPr>
        <w:t xml:space="preserve"> te</w:t>
      </w:r>
      <w:r w:rsidR="00317038">
        <w:rPr>
          <w:rFonts w:cs="Courier New" w:hAnsi="Courier New" w:ascii="Courier New"/>
        </w:rPr>
        <w:t xml:space="preserve"> po toj osnovi</w:t>
      </w:r>
      <w:r w:rsidR="00B07A74">
        <w:rPr>
          <w:rFonts w:cs="Courier New" w:hAnsi="Courier New" w:ascii="Courier New"/>
        </w:rPr>
        <w:t xml:space="preserve"> nema stečajne mase i ista iznosi                                                  0,00kn.</w:t>
      </w:r>
    </w:p>
    <w:p w:rsidRDefault="00B07A74" w:rsidP="00573DF3" w:rsidR="00B07A74">
      <w:pPr>
        <w:pStyle w:val="Bezproreda"/>
        <w:jc w:val="both"/>
        <w:rPr>
          <w:rFonts w:cs="Courier New" w:hAnsi="Courier New" w:ascii="Courier New"/>
        </w:rPr>
      </w:pPr>
      <w:r>
        <w:rPr>
          <w:rFonts w:cs="Courier New" w:hAnsi="Courier New" w:ascii="Courier New"/>
        </w:rPr>
        <w:t xml:space="preserve">                                Str. – 9 -</w:t>
      </w:r>
    </w:p>
    <w:p w:rsidRDefault="00D839AB" w:rsidP="00573DF3" w:rsidR="00D839AB">
      <w:pPr>
        <w:pStyle w:val="Bezproreda"/>
        <w:jc w:val="both"/>
        <w:rPr>
          <w:rFonts w:cs="Courier New" w:hAnsi="Courier New" w:ascii="Courier New"/>
        </w:rPr>
      </w:pPr>
    </w:p>
    <w:p w:rsidRDefault="00184484" w:rsidP="00573DF3" w:rsidR="00D839AB">
      <w:pPr>
        <w:pStyle w:val="Bezproreda"/>
        <w:jc w:val="both"/>
        <w:rPr>
          <w:rFonts w:cs="Courier New" w:hAnsi="Courier New" w:ascii="Courier New"/>
        </w:rPr>
      </w:pPr>
      <w:r>
        <w:rPr>
          <w:rFonts w:cs="Courier New" w:hAnsi="Courier New" w:ascii="Courier New"/>
        </w:rPr>
        <w:t xml:space="preserve">2. </w:t>
      </w:r>
      <w:r w:rsidR="00D839AB">
        <w:rPr>
          <w:rFonts w:cs="Courier New" w:hAnsi="Courier New" w:ascii="Courier New"/>
        </w:rPr>
        <w:t>NEKRETNINE</w:t>
      </w:r>
    </w:p>
    <w:p w:rsidRDefault="00B83F2B" w:rsidP="00573DF3" w:rsidR="00D839AB">
      <w:pPr>
        <w:pStyle w:val="Bezproreda"/>
        <w:jc w:val="both"/>
        <w:rPr>
          <w:rFonts w:cs="Courier New" w:hAnsi="Courier New" w:ascii="Courier New"/>
        </w:rPr>
      </w:pPr>
      <w:r>
        <w:rPr>
          <w:rFonts w:cs="Courier New" w:hAnsi="Courier New" w:ascii="Courier New"/>
        </w:rPr>
        <w:t>1.</w:t>
      </w:r>
      <w:r w:rsidR="00D839AB">
        <w:rPr>
          <w:rFonts w:cs="Courier New" w:hAnsi="Courier New" w:ascii="Courier New"/>
        </w:rPr>
        <w:t>U pre</w:t>
      </w:r>
      <w:r w:rsidR="00CF042E">
        <w:rPr>
          <w:rFonts w:cs="Courier New" w:hAnsi="Courier New" w:ascii="Courier New"/>
        </w:rPr>
        <w:t xml:space="preserve">thodnom dijelu Izvještaja </w:t>
      </w:r>
      <w:r w:rsidR="00D839AB">
        <w:rPr>
          <w:rFonts w:cs="Courier New" w:hAnsi="Courier New" w:ascii="Courier New"/>
        </w:rPr>
        <w:t xml:space="preserve">opisano </w:t>
      </w:r>
      <w:r w:rsidR="00CF042E">
        <w:rPr>
          <w:rFonts w:cs="Courier New" w:hAnsi="Courier New" w:ascii="Courier New"/>
        </w:rPr>
        <w:t xml:space="preserve">je </w:t>
      </w:r>
      <w:r w:rsidR="00D839AB">
        <w:rPr>
          <w:rFonts w:cs="Courier New" w:hAnsi="Courier New" w:ascii="Courier New"/>
        </w:rPr>
        <w:t>stanje nekretnina</w:t>
      </w:r>
      <w:r w:rsidR="00B11B6A">
        <w:rPr>
          <w:rFonts w:cs="Courier New" w:hAnsi="Courier New" w:ascii="Courier New"/>
        </w:rPr>
        <w:t>,</w:t>
      </w:r>
      <w:r w:rsidR="00D839AB">
        <w:rPr>
          <w:rFonts w:cs="Courier New" w:hAnsi="Courier New" w:ascii="Courier New"/>
        </w:rPr>
        <w:t xml:space="preserve"> koje su evidentirane u Zemljišnoj knjizi kod Općinskog građanskog suda u Zagrebu i to:</w:t>
      </w:r>
      <w:r w:rsidR="00B07A74">
        <w:rPr>
          <w:rFonts w:cs="Courier New" w:hAnsi="Courier New" w:ascii="Courier New"/>
        </w:rPr>
        <w:t xml:space="preserve">                   </w:t>
      </w:r>
    </w:p>
    <w:p w:rsidRDefault="00D839AB" w:rsidP="00573DF3" w:rsidR="00E00136">
      <w:pPr>
        <w:pStyle w:val="Bezproreda"/>
        <w:jc w:val="both"/>
        <w:rPr>
          <w:rFonts w:cs="Courier New" w:hAnsi="Courier New" w:ascii="Courier New"/>
        </w:rPr>
      </w:pPr>
      <w:r>
        <w:rPr>
          <w:rFonts w:cs="Courier New" w:hAnsi="Courier New" w:ascii="Courier New"/>
        </w:rPr>
        <w:t>-Livad</w:t>
      </w:r>
      <w:r w:rsidR="0029140A">
        <w:rPr>
          <w:rFonts w:cs="Courier New" w:hAnsi="Courier New" w:ascii="Courier New"/>
        </w:rPr>
        <w:t>a Šušnjička u Novaki, kčbr.529/2</w:t>
      </w:r>
      <w:r>
        <w:rPr>
          <w:rFonts w:cs="Courier New" w:hAnsi="Courier New" w:ascii="Courier New"/>
        </w:rPr>
        <w:t>, površine 797čhv, K.O. Granešina, broj ZK</w:t>
      </w:r>
      <w:r w:rsidR="0029140A">
        <w:rPr>
          <w:rFonts w:cs="Courier New" w:hAnsi="Courier New" w:ascii="Courier New"/>
        </w:rPr>
        <w:t xml:space="preserve"> </w:t>
      </w:r>
      <w:r>
        <w:rPr>
          <w:rFonts w:cs="Courier New" w:hAnsi="Courier New" w:ascii="Courier New"/>
        </w:rPr>
        <w:t>uloška 5541,;</w:t>
      </w:r>
      <w:r w:rsidR="00CF042E">
        <w:rPr>
          <w:rFonts w:cs="Courier New" w:hAnsi="Courier New" w:ascii="Courier New"/>
        </w:rPr>
        <w:t xml:space="preserve">          </w:t>
      </w:r>
    </w:p>
    <w:p w:rsidRDefault="00D839AB" w:rsidP="00573DF3" w:rsidR="00D839AB">
      <w:pPr>
        <w:pStyle w:val="Bezproreda"/>
        <w:jc w:val="both"/>
        <w:rPr>
          <w:rFonts w:cs="Courier New" w:hAnsi="Courier New" w:ascii="Courier New"/>
        </w:rPr>
      </w:pPr>
      <w:r>
        <w:rPr>
          <w:rFonts w:cs="Courier New" w:hAnsi="Courier New" w:ascii="Courier New"/>
        </w:rPr>
        <w:t xml:space="preserve"> - Livada Šušnička u Novaki</w:t>
      </w:r>
      <w:r w:rsidR="0029140A">
        <w:rPr>
          <w:rFonts w:cs="Courier New" w:hAnsi="Courier New" w:ascii="Courier New"/>
        </w:rPr>
        <w:t>,</w:t>
      </w:r>
      <w:r w:rsidR="00E00136">
        <w:rPr>
          <w:rFonts w:cs="Courier New" w:hAnsi="Courier New" w:ascii="Courier New"/>
        </w:rPr>
        <w:t xml:space="preserve"> </w:t>
      </w:r>
      <w:r w:rsidR="0029140A">
        <w:rPr>
          <w:rFonts w:cs="Courier New" w:hAnsi="Courier New" w:ascii="Courier New"/>
        </w:rPr>
        <w:t>kćbr.529/4 p</w:t>
      </w:r>
      <w:r w:rsidR="00B11B6A">
        <w:rPr>
          <w:rFonts w:cs="Courier New" w:hAnsi="Courier New" w:ascii="Courier New"/>
        </w:rPr>
        <w:t>ovršine 778čhv, K.O.Granešina, broj ZK uloška 501,; - Oranica Grmača u Novaki, kčbr.530/7, površine 711čhv, K.O. Granešina, broj ZK uloška 5884 i Oranica u Baćunu, kčbr.3205/7, površine 202čhv, K.O. Markuševec, broj ZK uloška 2001.</w:t>
      </w:r>
    </w:p>
    <w:p w:rsidRDefault="00B11B6A" w:rsidP="00573DF3" w:rsidR="00B11B6A">
      <w:pPr>
        <w:pStyle w:val="Bezproreda"/>
        <w:jc w:val="both"/>
        <w:rPr>
          <w:rFonts w:cs="Courier New" w:hAnsi="Courier New" w:ascii="Courier New"/>
        </w:rPr>
      </w:pPr>
      <w:r>
        <w:rPr>
          <w:rFonts w:cs="Courier New" w:hAnsi="Courier New" w:ascii="Courier New"/>
        </w:rPr>
        <w:t>Na svim nekretninama upisano je Rješenje o postojanju statusa spomenika kulture, uknjižena založna prava i mjera osiguranja za korist različitih steč.vjerovnika</w:t>
      </w:r>
      <w:r w:rsidR="00B83F2B">
        <w:rPr>
          <w:rFonts w:cs="Courier New" w:hAnsi="Courier New" w:ascii="Courier New"/>
        </w:rPr>
        <w:t xml:space="preserve"> a</w:t>
      </w:r>
      <w:r>
        <w:rPr>
          <w:rFonts w:cs="Courier New" w:hAnsi="Courier New" w:ascii="Courier New"/>
        </w:rPr>
        <w:t xml:space="preserve"> u tijeku je ovršni postupak </w:t>
      </w:r>
      <w:r w:rsidR="00B83F2B">
        <w:rPr>
          <w:rFonts w:cs="Courier New" w:hAnsi="Courier New" w:ascii="Courier New"/>
        </w:rPr>
        <w:t xml:space="preserve">kojega provodi </w:t>
      </w:r>
      <w:r>
        <w:rPr>
          <w:rFonts w:cs="Courier New" w:hAnsi="Courier New" w:ascii="Courier New"/>
        </w:rPr>
        <w:t>CROATIA BANKE d.d. Zagreb</w:t>
      </w:r>
      <w:r w:rsidR="00B07A74">
        <w:rPr>
          <w:rFonts w:cs="Courier New" w:hAnsi="Courier New" w:ascii="Courier New"/>
        </w:rPr>
        <w:t xml:space="preserve"> odnosno promijenjeni ovlaštenik</w:t>
      </w:r>
      <w:r>
        <w:rPr>
          <w:rFonts w:cs="Courier New" w:hAnsi="Courier New" w:ascii="Courier New"/>
        </w:rPr>
        <w:t>.</w:t>
      </w:r>
    </w:p>
    <w:p w:rsidRDefault="00B11B6A" w:rsidP="00573DF3" w:rsidR="00B11B6A">
      <w:pPr>
        <w:pStyle w:val="Bezproreda"/>
        <w:jc w:val="both"/>
        <w:rPr>
          <w:rFonts w:cs="Courier New" w:hAnsi="Courier New" w:ascii="Courier New"/>
        </w:rPr>
      </w:pPr>
      <w:r>
        <w:rPr>
          <w:rFonts w:cs="Courier New" w:hAnsi="Courier New" w:ascii="Courier New"/>
        </w:rPr>
        <w:t xml:space="preserve">Nadalje, tijekom 2014.g. kod Naslovnog suda vodio </w:t>
      </w:r>
      <w:r w:rsidR="00B83F2B">
        <w:rPr>
          <w:rFonts w:cs="Courier New" w:hAnsi="Courier New" w:ascii="Courier New"/>
        </w:rPr>
        <w:t xml:space="preserve">se </w:t>
      </w:r>
      <w:r>
        <w:rPr>
          <w:rFonts w:cs="Courier New" w:hAnsi="Courier New" w:ascii="Courier New"/>
        </w:rPr>
        <w:t>je sudski postupak</w:t>
      </w:r>
      <w:r w:rsidR="00B83F2B">
        <w:rPr>
          <w:rFonts w:cs="Courier New" w:hAnsi="Courier New" w:ascii="Courier New"/>
        </w:rPr>
        <w:t>,</w:t>
      </w:r>
      <w:r>
        <w:rPr>
          <w:rFonts w:cs="Courier New" w:hAnsi="Courier New" w:ascii="Courier New"/>
        </w:rPr>
        <w:t xml:space="preserve"> kojega je pokrenuo Grad Zagreb po punomoćnici M.C. </w:t>
      </w:r>
      <w:r w:rsidR="00462697">
        <w:rPr>
          <w:rFonts w:cs="Courier New" w:hAnsi="Courier New" w:ascii="Courier New"/>
        </w:rPr>
        <w:t>iz Zagreba</w:t>
      </w:r>
      <w:r w:rsidR="00B83F2B">
        <w:rPr>
          <w:rFonts w:cs="Courier New" w:hAnsi="Courier New" w:ascii="Courier New"/>
        </w:rPr>
        <w:t>,</w:t>
      </w:r>
      <w:r w:rsidR="00462697">
        <w:rPr>
          <w:rFonts w:cs="Courier New" w:hAnsi="Courier New" w:ascii="Courier New"/>
        </w:rPr>
        <w:t xml:space="preserve"> radi stjecanja prava vlasništva u parničnom postupku Posl.broj:56-P-1966/2014. Budući da je pozivana samo</w:t>
      </w:r>
      <w:r w:rsidR="00F3538B">
        <w:rPr>
          <w:rFonts w:cs="Courier New" w:hAnsi="Courier New" w:ascii="Courier New"/>
        </w:rPr>
        <w:t xml:space="preserve"> pravna osoba,</w:t>
      </w:r>
      <w:r w:rsidR="00462697">
        <w:rPr>
          <w:rFonts w:cs="Courier New" w:hAnsi="Courier New" w:ascii="Courier New"/>
        </w:rPr>
        <w:t xml:space="preserve"> JELAČIĆ d.o.o. u stečaju, Zagreb, Petrinjska 40. </w:t>
      </w:r>
      <w:r w:rsidR="00B83F2B">
        <w:rPr>
          <w:rFonts w:cs="Courier New" w:hAnsi="Courier New" w:ascii="Courier New"/>
        </w:rPr>
        <w:t>s</w:t>
      </w:r>
      <w:r w:rsidR="00462697">
        <w:rPr>
          <w:rFonts w:cs="Courier New" w:hAnsi="Courier New" w:ascii="Courier New"/>
        </w:rPr>
        <w:t xml:space="preserve"> a</w:t>
      </w:r>
      <w:r w:rsidR="00B83F2B">
        <w:rPr>
          <w:rFonts w:cs="Courier New" w:hAnsi="Courier New" w:ascii="Courier New"/>
        </w:rPr>
        <w:t>dresom</w:t>
      </w:r>
      <w:r w:rsidR="00462697">
        <w:rPr>
          <w:rFonts w:cs="Courier New" w:hAnsi="Courier New" w:ascii="Courier New"/>
        </w:rPr>
        <w:t xml:space="preserve"> sjedišta i poslovnog prostora</w:t>
      </w:r>
      <w:r w:rsidR="00B83F2B">
        <w:rPr>
          <w:rFonts w:cs="Courier New" w:hAnsi="Courier New" w:ascii="Courier New"/>
        </w:rPr>
        <w:t>,</w:t>
      </w:r>
      <w:r w:rsidR="00462697">
        <w:rPr>
          <w:rFonts w:cs="Courier New" w:hAnsi="Courier New" w:ascii="Courier New"/>
        </w:rPr>
        <w:t xml:space="preserve"> koji je postao ne</w:t>
      </w:r>
      <w:r w:rsidR="00B83F2B">
        <w:rPr>
          <w:rFonts w:cs="Courier New" w:hAnsi="Courier New" w:ascii="Courier New"/>
        </w:rPr>
        <w:t>dostupan steč.upravitelju</w:t>
      </w:r>
      <w:r w:rsidR="00F3538B">
        <w:rPr>
          <w:rFonts w:cs="Courier New" w:hAnsi="Courier New" w:ascii="Courier New"/>
        </w:rPr>
        <w:t>,</w:t>
      </w:r>
      <w:r w:rsidR="00B83F2B">
        <w:rPr>
          <w:rFonts w:cs="Courier New" w:hAnsi="Courier New" w:ascii="Courier New"/>
        </w:rPr>
        <w:t xml:space="preserve"> ali nije pozivan i steč.upravitelj</w:t>
      </w:r>
      <w:r w:rsidR="00F3538B">
        <w:rPr>
          <w:rFonts w:cs="Courier New" w:hAnsi="Courier New" w:ascii="Courier New"/>
        </w:rPr>
        <w:t xml:space="preserve"> kao odgovorna osoba,</w:t>
      </w:r>
      <w:r w:rsidR="00462697">
        <w:rPr>
          <w:rFonts w:cs="Courier New" w:hAnsi="Courier New" w:ascii="Courier New"/>
        </w:rPr>
        <w:t xml:space="preserve"> donesena je dana 20.04.2015.g.</w:t>
      </w:r>
      <w:r w:rsidR="00F3538B">
        <w:rPr>
          <w:rFonts w:cs="Courier New" w:hAnsi="Courier New" w:ascii="Courier New"/>
        </w:rPr>
        <w:t xml:space="preserve"> </w:t>
      </w:r>
      <w:r w:rsidR="00462697">
        <w:rPr>
          <w:rFonts w:cs="Courier New" w:hAnsi="Courier New" w:ascii="Courier New"/>
        </w:rPr>
        <w:t>Presuda zbog ogluhe.</w:t>
      </w:r>
    </w:p>
    <w:p w:rsidRDefault="00462697" w:rsidP="00573DF3" w:rsidR="00462697">
      <w:pPr>
        <w:pStyle w:val="Bezproreda"/>
        <w:jc w:val="both"/>
        <w:rPr>
          <w:rFonts w:cs="Courier New" w:hAnsi="Courier New" w:ascii="Courier New"/>
        </w:rPr>
      </w:pPr>
      <w:r>
        <w:rPr>
          <w:rFonts w:cs="Courier New" w:hAnsi="Courier New" w:ascii="Courier New"/>
        </w:rPr>
        <w:t>O vođenju parničnog postupka i postojanju rubricirane presude steč. upravitelj saznao je po</w:t>
      </w:r>
      <w:r w:rsidR="00EA5BF9">
        <w:rPr>
          <w:rFonts w:cs="Courier New" w:hAnsi="Courier New" w:ascii="Courier New"/>
        </w:rPr>
        <w:t xml:space="preserve"> provedenoj</w:t>
      </w:r>
      <w:r>
        <w:rPr>
          <w:rFonts w:cs="Courier New" w:hAnsi="Courier New" w:ascii="Courier New"/>
        </w:rPr>
        <w:t xml:space="preserve"> prisilnoj naplati odvjetničkih troškova</w:t>
      </w:r>
      <w:r w:rsidR="00B83F2B">
        <w:rPr>
          <w:rFonts w:cs="Courier New" w:hAnsi="Courier New" w:ascii="Courier New"/>
        </w:rPr>
        <w:t xml:space="preserve"> dana </w:t>
      </w:r>
      <w:r w:rsidR="005C2942">
        <w:rPr>
          <w:rFonts w:cs="Courier New" w:hAnsi="Courier New" w:ascii="Courier New"/>
        </w:rPr>
        <w:t>15.07.2016.</w:t>
      </w:r>
      <w:r>
        <w:rPr>
          <w:rFonts w:cs="Courier New" w:hAnsi="Courier New" w:ascii="Courier New"/>
        </w:rPr>
        <w:t xml:space="preserve"> u iznosu od 13.342,22kn na transakcijskom računu steč.dužnika</w:t>
      </w:r>
      <w:r w:rsidR="00F3538B">
        <w:rPr>
          <w:rFonts w:cs="Courier New" w:hAnsi="Courier New" w:ascii="Courier New"/>
        </w:rPr>
        <w:t>,</w:t>
      </w:r>
      <w:r>
        <w:rPr>
          <w:rFonts w:cs="Courier New" w:hAnsi="Courier New" w:ascii="Courier New"/>
        </w:rPr>
        <w:t xml:space="preserve"> koji se vodi kod Raiffe</w:t>
      </w:r>
      <w:r w:rsidR="005C2942">
        <w:rPr>
          <w:rFonts w:cs="Courier New" w:hAnsi="Courier New" w:ascii="Courier New"/>
        </w:rPr>
        <w:t>i</w:t>
      </w:r>
      <w:r>
        <w:rPr>
          <w:rFonts w:cs="Courier New" w:hAnsi="Courier New" w:ascii="Courier New"/>
        </w:rPr>
        <w:t>senbank Austria d.d. Zagreb.</w:t>
      </w:r>
    </w:p>
    <w:p w:rsidRDefault="00062D51" w:rsidP="00573DF3" w:rsidR="00062D51">
      <w:pPr>
        <w:pStyle w:val="Bezproreda"/>
        <w:jc w:val="both"/>
        <w:rPr>
          <w:rFonts w:cs="Courier New" w:hAnsi="Courier New" w:ascii="Courier New"/>
        </w:rPr>
      </w:pPr>
    </w:p>
    <w:p w:rsidRDefault="00462697" w:rsidP="00573DF3" w:rsidR="00462697">
      <w:pPr>
        <w:pStyle w:val="Bezproreda"/>
        <w:jc w:val="both"/>
        <w:rPr>
          <w:rFonts w:cs="Courier New" w:hAnsi="Courier New" w:ascii="Courier New"/>
        </w:rPr>
      </w:pPr>
      <w:r>
        <w:rPr>
          <w:rFonts w:cs="Courier New" w:hAnsi="Courier New" w:ascii="Courier New"/>
        </w:rPr>
        <w:t>U tijeku ovršnih postupaka ovrhovoditelj CROATIA BANKA d.d. Zagreb angažirala je ovlaštenog sudskog vještaka</w:t>
      </w:r>
      <w:r w:rsidR="002801E6">
        <w:rPr>
          <w:rFonts w:cs="Courier New" w:hAnsi="Courier New" w:ascii="Courier New"/>
        </w:rPr>
        <w:t xml:space="preserve"> za graditeljstvo i procjenu nekretnina</w:t>
      </w:r>
      <w:r>
        <w:rPr>
          <w:rFonts w:cs="Courier New" w:hAnsi="Courier New" w:ascii="Courier New"/>
        </w:rPr>
        <w:t>, koji je procijenio</w:t>
      </w:r>
      <w:r w:rsidR="002801E6">
        <w:rPr>
          <w:rFonts w:cs="Courier New" w:hAnsi="Courier New" w:ascii="Courier New"/>
        </w:rPr>
        <w:t xml:space="preserve"> u 2011.g. prometnu</w:t>
      </w:r>
      <w:r>
        <w:rPr>
          <w:rFonts w:cs="Courier New" w:hAnsi="Courier New" w:ascii="Courier New"/>
        </w:rPr>
        <w:t xml:space="preserve"> vrijednost </w:t>
      </w:r>
      <w:r w:rsidR="002801E6">
        <w:rPr>
          <w:rFonts w:cs="Courier New" w:hAnsi="Courier New" w:ascii="Courier New"/>
        </w:rPr>
        <w:t xml:space="preserve">opisanog </w:t>
      </w:r>
      <w:r>
        <w:rPr>
          <w:rFonts w:cs="Courier New" w:hAnsi="Courier New" w:ascii="Courier New"/>
        </w:rPr>
        <w:t xml:space="preserve">zemljišta u iznosu od  </w:t>
      </w:r>
      <w:r w:rsidR="002801E6">
        <w:rPr>
          <w:rFonts w:cs="Courier New" w:hAnsi="Courier New" w:ascii="Courier New"/>
        </w:rPr>
        <w:t>2.871.189,00kn.</w:t>
      </w:r>
    </w:p>
    <w:p w:rsidRDefault="002801E6" w:rsidP="00573DF3" w:rsidR="002801E6">
      <w:pPr>
        <w:pStyle w:val="Bezproreda"/>
        <w:jc w:val="both"/>
        <w:rPr>
          <w:rFonts w:cs="Courier New" w:hAnsi="Courier New" w:ascii="Courier New"/>
        </w:rPr>
      </w:pPr>
      <w:r>
        <w:rPr>
          <w:rFonts w:cs="Courier New" w:hAnsi="Courier New" w:ascii="Courier New"/>
        </w:rPr>
        <w:t xml:space="preserve">Slijedom </w:t>
      </w:r>
      <w:r w:rsidR="00E00136">
        <w:rPr>
          <w:rFonts w:cs="Courier New" w:hAnsi="Courier New" w:ascii="Courier New"/>
        </w:rPr>
        <w:t>naved</w:t>
      </w:r>
      <w:r w:rsidR="001555BB">
        <w:rPr>
          <w:rFonts w:cs="Courier New" w:hAnsi="Courier New" w:ascii="Courier New"/>
        </w:rPr>
        <w:t>enog iz Procjene</w:t>
      </w:r>
      <w:r>
        <w:rPr>
          <w:rFonts w:cs="Courier New" w:hAnsi="Courier New" w:ascii="Courier New"/>
        </w:rPr>
        <w:t xml:space="preserve"> prometne vrijednost zemljišta proizlazi da bi stečajna masa iznosi</w:t>
      </w:r>
      <w:r w:rsidR="00E00136">
        <w:rPr>
          <w:rFonts w:cs="Courier New" w:hAnsi="Courier New" w:ascii="Courier New"/>
        </w:rPr>
        <w:t xml:space="preserve">la        </w:t>
      </w:r>
      <w:r w:rsidR="009A4970">
        <w:rPr>
          <w:rFonts w:cs="Courier New" w:hAnsi="Courier New" w:ascii="Courier New"/>
        </w:rPr>
        <w:t xml:space="preserve">   </w:t>
      </w:r>
      <w:r w:rsidR="00E00136">
        <w:rPr>
          <w:rFonts w:cs="Courier New" w:hAnsi="Courier New" w:ascii="Courier New"/>
        </w:rPr>
        <w:t xml:space="preserve">  </w:t>
      </w:r>
      <w:r>
        <w:rPr>
          <w:rFonts w:cs="Courier New" w:hAnsi="Courier New" w:ascii="Courier New"/>
        </w:rPr>
        <w:t>2.871.189,00kn</w:t>
      </w:r>
    </w:p>
    <w:p w:rsidRDefault="002801E6" w:rsidP="00573DF3" w:rsidR="002801E6">
      <w:pPr>
        <w:pStyle w:val="Bezproreda"/>
        <w:jc w:val="both"/>
        <w:rPr>
          <w:rFonts w:cs="Courier New" w:hAnsi="Courier New" w:ascii="Courier New"/>
        </w:rPr>
      </w:pPr>
      <w:r>
        <w:rPr>
          <w:rFonts w:cs="Courier New" w:hAnsi="Courier New" w:ascii="Courier New"/>
        </w:rPr>
        <w:t xml:space="preserve">što </w:t>
      </w:r>
      <w:r w:rsidR="005C2942">
        <w:rPr>
          <w:rFonts w:cs="Courier New" w:hAnsi="Courier New" w:ascii="Courier New"/>
        </w:rPr>
        <w:t xml:space="preserve">je malo </w:t>
      </w:r>
      <w:r>
        <w:rPr>
          <w:rFonts w:cs="Courier New" w:hAnsi="Courier New" w:ascii="Courier New"/>
        </w:rPr>
        <w:t>izvjesno očekivati iz razloga što se navede</w:t>
      </w:r>
      <w:r w:rsidR="00F3538B">
        <w:rPr>
          <w:rFonts w:cs="Courier New" w:hAnsi="Courier New" w:ascii="Courier New"/>
        </w:rPr>
        <w:t>na zemljišta</w:t>
      </w:r>
      <w:r>
        <w:rPr>
          <w:rFonts w:cs="Courier New" w:hAnsi="Courier New" w:ascii="Courier New"/>
        </w:rPr>
        <w:t xml:space="preserve"> tretira</w:t>
      </w:r>
      <w:r w:rsidR="00317038">
        <w:rPr>
          <w:rFonts w:cs="Courier New" w:hAnsi="Courier New" w:ascii="Courier New"/>
        </w:rPr>
        <w:t>ju</w:t>
      </w:r>
      <w:r>
        <w:rPr>
          <w:rFonts w:cs="Courier New" w:hAnsi="Courier New" w:ascii="Courier New"/>
        </w:rPr>
        <w:t xml:space="preserve"> kao spomenik kulture na području Granešine </w:t>
      </w:r>
      <w:r w:rsidR="00B83F2B">
        <w:rPr>
          <w:rFonts w:cs="Courier New" w:hAnsi="Courier New" w:ascii="Courier New"/>
        </w:rPr>
        <w:t>–</w:t>
      </w:r>
      <w:r>
        <w:rPr>
          <w:rFonts w:cs="Courier New" w:hAnsi="Courier New" w:ascii="Courier New"/>
        </w:rPr>
        <w:t xml:space="preserve"> DOTRŠČ</w:t>
      </w:r>
      <w:r w:rsidR="00F3538B">
        <w:rPr>
          <w:rFonts w:cs="Courier New" w:hAnsi="Courier New" w:ascii="Courier New"/>
        </w:rPr>
        <w:t>INE</w:t>
      </w:r>
      <w:r w:rsidR="000D02ED">
        <w:rPr>
          <w:rFonts w:cs="Courier New" w:hAnsi="Courier New" w:ascii="Courier New"/>
        </w:rPr>
        <w:t>, Zagreb</w:t>
      </w:r>
      <w:r w:rsidR="00B83F2B">
        <w:rPr>
          <w:rFonts w:cs="Courier New" w:hAnsi="Courier New" w:ascii="Courier New"/>
        </w:rPr>
        <w:t>.</w:t>
      </w:r>
    </w:p>
    <w:p w:rsidRDefault="000D02ED" w:rsidP="00573DF3" w:rsidR="000D02ED">
      <w:pPr>
        <w:pStyle w:val="Bezproreda"/>
        <w:jc w:val="both"/>
        <w:rPr>
          <w:rFonts w:cs="Courier New" w:hAnsi="Courier New" w:ascii="Courier New"/>
        </w:rPr>
      </w:pPr>
      <w:r>
        <w:rPr>
          <w:rFonts w:cs="Courier New" w:hAnsi="Courier New" w:ascii="Courier New"/>
        </w:rPr>
        <w:t>Nakon provedenog postupka ovrhe procjenjuje se da neće biti stečajne mase koja bi se unovčila i bila na raspolaganju za raspodjelu stečajnim vjerovnic</w:t>
      </w:r>
      <w:r w:rsidR="00D40EA9">
        <w:rPr>
          <w:rFonts w:cs="Courier New" w:hAnsi="Courier New" w:ascii="Courier New"/>
        </w:rPr>
        <w:t>ima, već postignuta kupovnina</w:t>
      </w:r>
      <w:r>
        <w:rPr>
          <w:rFonts w:cs="Courier New" w:hAnsi="Courier New" w:ascii="Courier New"/>
        </w:rPr>
        <w:t xml:space="preserve"> </w:t>
      </w:r>
      <w:r w:rsidR="00D40EA9">
        <w:rPr>
          <w:rFonts w:cs="Courier New" w:hAnsi="Courier New" w:ascii="Courier New"/>
        </w:rPr>
        <w:t>se umanjuje za iznos stvarno nastalih troškova stečajnog postupka a preostali</w:t>
      </w:r>
      <w:r>
        <w:rPr>
          <w:rFonts w:cs="Courier New" w:hAnsi="Courier New" w:ascii="Courier New"/>
        </w:rPr>
        <w:t xml:space="preserve"> iznos </w:t>
      </w:r>
      <w:r w:rsidR="00C47CE0">
        <w:rPr>
          <w:rFonts w:cs="Courier New" w:hAnsi="Courier New" w:ascii="Courier New"/>
        </w:rPr>
        <w:t xml:space="preserve"> pripada </w:t>
      </w:r>
      <w:r>
        <w:rPr>
          <w:rFonts w:cs="Courier New" w:hAnsi="Courier New" w:ascii="Courier New"/>
        </w:rPr>
        <w:t>promjenjenom ovlašteniku</w:t>
      </w:r>
      <w:r w:rsidR="00C47CE0">
        <w:rPr>
          <w:rFonts w:cs="Courier New" w:hAnsi="Courier New" w:ascii="Courier New"/>
        </w:rPr>
        <w:t xml:space="preserve"> po osnovu založnog prava</w:t>
      </w:r>
      <w:r>
        <w:rPr>
          <w:rFonts w:cs="Courier New" w:hAnsi="Courier New" w:ascii="Courier New"/>
        </w:rPr>
        <w:t>.</w:t>
      </w:r>
    </w:p>
    <w:p w:rsidRDefault="00062D51" w:rsidP="00573DF3" w:rsidR="00062D51">
      <w:pPr>
        <w:pStyle w:val="Bezproreda"/>
        <w:jc w:val="both"/>
        <w:rPr>
          <w:rFonts w:cs="Courier New" w:hAnsi="Courier New" w:ascii="Courier New"/>
        </w:rPr>
      </w:pPr>
    </w:p>
    <w:p w:rsidRDefault="005C2942" w:rsidP="00573DF3" w:rsidR="005C2942">
      <w:pPr>
        <w:pStyle w:val="Bezproreda"/>
        <w:jc w:val="both"/>
        <w:rPr>
          <w:rFonts w:cs="Courier New" w:hAnsi="Courier New" w:ascii="Courier New"/>
        </w:rPr>
      </w:pPr>
      <w:r>
        <w:rPr>
          <w:rFonts w:cs="Courier New" w:hAnsi="Courier New" w:ascii="Courier New"/>
        </w:rPr>
        <w:t xml:space="preserve">2. U prethodnom dijelu Izvješća detaljno su opisane radnje i postupci koje je provodio steč.dužnik prije otvaranja stečaja tj. - - od 2003.g. a u svezi kupnje nekretnina – Hotel Rivijera u Dramlju, Gajevo šetalište 30. od hotela Jadran </w:t>
      </w:r>
      <w:r w:rsidR="00F3538B">
        <w:rPr>
          <w:rFonts w:cs="Courier New" w:hAnsi="Courier New" w:ascii="Courier New"/>
        </w:rPr>
        <w:t xml:space="preserve">d.d. </w:t>
      </w:r>
      <w:r>
        <w:rPr>
          <w:rFonts w:cs="Courier New" w:hAnsi="Courier New" w:ascii="Courier New"/>
        </w:rPr>
        <w:t>iz Crikvenice za iznos od 14.626.560,00kn</w:t>
      </w:r>
      <w:r w:rsidR="00F3538B">
        <w:rPr>
          <w:rFonts w:cs="Courier New" w:hAnsi="Courier New" w:ascii="Courier New"/>
        </w:rPr>
        <w:t>,</w:t>
      </w:r>
      <w:r w:rsidR="001C0817">
        <w:rPr>
          <w:rFonts w:cs="Courier New" w:hAnsi="Courier New" w:ascii="Courier New"/>
        </w:rPr>
        <w:t xml:space="preserve"> koji je u </w:t>
      </w:r>
      <w:r w:rsidR="00F3538B">
        <w:rPr>
          <w:rFonts w:cs="Courier New" w:hAnsi="Courier New" w:ascii="Courier New"/>
        </w:rPr>
        <w:t xml:space="preserve">cijelosti isplaćen i evidentiran u </w:t>
      </w:r>
      <w:r w:rsidR="001C0817">
        <w:rPr>
          <w:rFonts w:cs="Courier New" w:hAnsi="Courier New" w:ascii="Courier New"/>
        </w:rPr>
        <w:t>poslovnim knjigama</w:t>
      </w:r>
      <w:r w:rsidR="00F3538B">
        <w:rPr>
          <w:rFonts w:cs="Courier New" w:hAnsi="Courier New" w:ascii="Courier New"/>
        </w:rPr>
        <w:t xml:space="preserve"> steč.dužnika</w:t>
      </w:r>
      <w:r w:rsidR="001C0817">
        <w:rPr>
          <w:rFonts w:cs="Courier New" w:hAnsi="Courier New" w:ascii="Courier New"/>
        </w:rPr>
        <w:t>,</w:t>
      </w:r>
      <w:r>
        <w:rPr>
          <w:rFonts w:cs="Courier New" w:hAnsi="Courier New" w:ascii="Courier New"/>
        </w:rPr>
        <w:t xml:space="preserve"> </w:t>
      </w:r>
    </w:p>
    <w:p w:rsidRDefault="005C2942" w:rsidP="00573DF3" w:rsidR="005C2942">
      <w:pPr>
        <w:pStyle w:val="Bezproreda"/>
        <w:jc w:val="both"/>
        <w:rPr>
          <w:rFonts w:cs="Courier New" w:hAnsi="Courier New" w:ascii="Courier New"/>
        </w:rPr>
      </w:pPr>
      <w:r>
        <w:rPr>
          <w:rFonts w:cs="Courier New" w:hAnsi="Courier New" w:ascii="Courier New"/>
        </w:rPr>
        <w:t xml:space="preserve">-osnivanje DaTamare turističke agencije d.o.o. Dramalj, </w:t>
      </w:r>
    </w:p>
    <w:p w:rsidRDefault="005C2942" w:rsidP="00573DF3" w:rsidR="001C0817">
      <w:pPr>
        <w:pStyle w:val="Bezproreda"/>
        <w:jc w:val="both"/>
        <w:rPr>
          <w:rFonts w:cs="Courier New" w:hAnsi="Courier New" w:ascii="Courier New"/>
        </w:rPr>
      </w:pPr>
      <w:r>
        <w:rPr>
          <w:rFonts w:cs="Courier New" w:hAnsi="Courier New" w:ascii="Courier New"/>
        </w:rPr>
        <w:t>-unos kupljenih</w:t>
      </w:r>
      <w:r w:rsidR="001C0817">
        <w:rPr>
          <w:rFonts w:cs="Courier New" w:hAnsi="Courier New" w:ascii="Courier New"/>
        </w:rPr>
        <w:t xml:space="preserve"> nekretnina kao temeljni kapital</w:t>
      </w:r>
      <w:r>
        <w:rPr>
          <w:rFonts w:cs="Courier New" w:hAnsi="Courier New" w:ascii="Courier New"/>
        </w:rPr>
        <w:t xml:space="preserve"> bez naknade u DaTamare </w:t>
      </w:r>
      <w:r w:rsidR="001C0817">
        <w:rPr>
          <w:rFonts w:cs="Courier New" w:hAnsi="Courier New" w:ascii="Courier New"/>
        </w:rPr>
        <w:t xml:space="preserve">turističku agenciju </w:t>
      </w:r>
      <w:r>
        <w:rPr>
          <w:rFonts w:cs="Courier New" w:hAnsi="Courier New" w:ascii="Courier New"/>
        </w:rPr>
        <w:t xml:space="preserve">d.o.o. u Dramlju, </w:t>
      </w:r>
      <w:r w:rsidR="00EA5BF9">
        <w:rPr>
          <w:rFonts w:cs="Courier New" w:hAnsi="Courier New" w:ascii="Courier New"/>
        </w:rPr>
        <w:t xml:space="preserve">    Str. – 10 -</w:t>
      </w:r>
    </w:p>
    <w:p w:rsidRDefault="001C0817" w:rsidP="00573DF3" w:rsidR="00062D51">
      <w:pPr>
        <w:pStyle w:val="Bezproreda"/>
        <w:jc w:val="both"/>
        <w:rPr>
          <w:rFonts w:cs="Courier New" w:hAnsi="Courier New" w:ascii="Courier New"/>
        </w:rPr>
      </w:pPr>
      <w:r>
        <w:rPr>
          <w:rFonts w:cs="Courier New" w:hAnsi="Courier New" w:ascii="Courier New"/>
        </w:rPr>
        <w:lastRenderedPageBreak/>
        <w:t xml:space="preserve">-navedeni prijenos nekretnina 2004.g. u DaTamare d.o.o. steč.dužnik nije evidentiran kao smanjenje </w:t>
      </w:r>
      <w:r w:rsidR="00317038">
        <w:rPr>
          <w:rFonts w:cs="Courier New" w:hAnsi="Courier New" w:ascii="Courier New"/>
        </w:rPr>
        <w:t xml:space="preserve">svoje </w:t>
      </w:r>
      <w:r w:rsidR="00C47CE0">
        <w:rPr>
          <w:rFonts w:cs="Courier New" w:hAnsi="Courier New" w:ascii="Courier New"/>
        </w:rPr>
        <w:t>dugotrajne materijalne imovine</w:t>
      </w:r>
      <w:r w:rsidR="00B07A74">
        <w:rPr>
          <w:rFonts w:cs="Courier New" w:hAnsi="Courier New" w:ascii="Courier New"/>
        </w:rPr>
        <w:t>,</w:t>
      </w:r>
    </w:p>
    <w:p w:rsidRDefault="001C0817" w:rsidP="00573DF3" w:rsidR="00F3538B">
      <w:pPr>
        <w:pStyle w:val="Bezproreda"/>
        <w:jc w:val="both"/>
        <w:rPr>
          <w:rFonts w:cs="Courier New" w:hAnsi="Courier New" w:ascii="Courier New"/>
        </w:rPr>
      </w:pPr>
      <w:r>
        <w:rPr>
          <w:rFonts w:cs="Courier New" w:hAnsi="Courier New" w:ascii="Courier New"/>
        </w:rPr>
        <w:t>-za člana uprave DaTamare d.o.o.</w:t>
      </w:r>
      <w:r w:rsidR="005C2942">
        <w:rPr>
          <w:rFonts w:cs="Courier New" w:hAnsi="Courier New" w:ascii="Courier New"/>
        </w:rPr>
        <w:t xml:space="preserve"> </w:t>
      </w:r>
      <w:r w:rsidR="00F3538B">
        <w:rPr>
          <w:rFonts w:cs="Courier New" w:hAnsi="Courier New" w:ascii="Courier New"/>
        </w:rPr>
        <w:t>imenuje se zaposlenica, bivša supruga direktora dužnika, koja postaje jed</w:t>
      </w:r>
      <w:r w:rsidR="00317038">
        <w:rPr>
          <w:rFonts w:cs="Courier New" w:hAnsi="Courier New" w:ascii="Courier New"/>
        </w:rPr>
        <w:t>ini član uprave i vlasnik,</w:t>
      </w:r>
    </w:p>
    <w:p w:rsidRDefault="00D40EA9" w:rsidP="00573DF3" w:rsidR="00D40EA9">
      <w:pPr>
        <w:pStyle w:val="Bezproreda"/>
        <w:jc w:val="both"/>
        <w:rPr>
          <w:rFonts w:cs="Courier New" w:hAnsi="Courier New" w:ascii="Courier New"/>
        </w:rPr>
      </w:pPr>
      <w:r>
        <w:rPr>
          <w:rFonts w:cs="Courier New" w:hAnsi="Courier New" w:ascii="Courier New"/>
        </w:rPr>
        <w:t>- nadalje ista posta</w:t>
      </w:r>
      <w:r w:rsidR="00F3538B">
        <w:rPr>
          <w:rFonts w:cs="Courier New" w:hAnsi="Courier New" w:ascii="Courier New"/>
        </w:rPr>
        <w:t>je i jedini vlasnik poslovnog uloga, koji je unesen kao nenaplatni posao tj. bez naknade u vrijeme kada</w:t>
      </w:r>
      <w:r w:rsidR="00063D74">
        <w:rPr>
          <w:rFonts w:cs="Courier New" w:hAnsi="Courier New" w:ascii="Courier New"/>
        </w:rPr>
        <w:t xml:space="preserve">  </w:t>
      </w:r>
      <w:r w:rsidR="00F3538B">
        <w:rPr>
          <w:rFonts w:cs="Courier New" w:hAnsi="Courier New" w:ascii="Courier New"/>
        </w:rPr>
        <w:t xml:space="preserve">steč.dužnik ostaje bez poslova zbog problema </w:t>
      </w:r>
      <w:r>
        <w:rPr>
          <w:rFonts w:cs="Courier New" w:hAnsi="Courier New" w:ascii="Courier New"/>
        </w:rPr>
        <w:t>nelikvidnosti,</w:t>
      </w:r>
    </w:p>
    <w:p w:rsidRDefault="00F3538B" w:rsidP="00573DF3" w:rsidR="004577EA">
      <w:pPr>
        <w:pStyle w:val="Bezproreda"/>
        <w:jc w:val="both"/>
        <w:rPr>
          <w:rFonts w:cs="Courier New" w:hAnsi="Courier New" w:ascii="Courier New"/>
        </w:rPr>
      </w:pPr>
      <w:r>
        <w:rPr>
          <w:rFonts w:cs="Courier New" w:hAnsi="Courier New" w:ascii="Courier New"/>
        </w:rPr>
        <w:t>nesposobnosti plaćanja i potp</w:t>
      </w:r>
      <w:r w:rsidR="002E185D">
        <w:rPr>
          <w:rFonts w:cs="Courier New" w:hAnsi="Courier New" w:ascii="Courier New"/>
        </w:rPr>
        <w:t xml:space="preserve">une blokade žiro računa a prema </w:t>
      </w:r>
      <w:r>
        <w:rPr>
          <w:rFonts w:cs="Courier New" w:hAnsi="Courier New" w:ascii="Courier New"/>
        </w:rPr>
        <w:t>Potvrdi CROATIC BANKE d.d. Zagreb od 30.04.2008.g.</w:t>
      </w:r>
    </w:p>
    <w:p w:rsidRDefault="004577EA" w:rsidP="00573DF3" w:rsidR="004577EA">
      <w:pPr>
        <w:pStyle w:val="Bezproreda"/>
        <w:jc w:val="both"/>
        <w:rPr>
          <w:rFonts w:cs="Courier New" w:hAnsi="Courier New" w:ascii="Courier New"/>
        </w:rPr>
      </w:pPr>
      <w:r>
        <w:rPr>
          <w:rFonts w:cs="Courier New" w:hAnsi="Courier New" w:ascii="Courier New"/>
        </w:rPr>
        <w:t>Pr</w:t>
      </w:r>
      <w:r w:rsidR="00317038">
        <w:rPr>
          <w:rFonts w:cs="Courier New" w:hAnsi="Courier New" w:ascii="Courier New"/>
        </w:rPr>
        <w:t>ema Odluci Odbora vjerovnika i s</w:t>
      </w:r>
      <w:r>
        <w:rPr>
          <w:rFonts w:cs="Courier New" w:hAnsi="Courier New" w:ascii="Courier New"/>
        </w:rPr>
        <w:t xml:space="preserve">uglasnosti stečajnog suca pokrenuti je 2012.g. sudski spor za pobijanje svih pravnih radnji a vrijednost sudskog spora iznosi </w:t>
      </w:r>
      <w:r w:rsidR="00EA5BF9">
        <w:rPr>
          <w:rFonts w:cs="Courier New" w:hAnsi="Courier New" w:ascii="Courier New"/>
        </w:rPr>
        <w:t xml:space="preserve">          </w:t>
      </w:r>
      <w:r w:rsidR="009A4970">
        <w:rPr>
          <w:rFonts w:cs="Courier New" w:hAnsi="Courier New" w:ascii="Courier New"/>
        </w:rPr>
        <w:t xml:space="preserve">     </w:t>
      </w:r>
      <w:r>
        <w:rPr>
          <w:rFonts w:cs="Courier New" w:hAnsi="Courier New" w:ascii="Courier New"/>
        </w:rPr>
        <w:t>10.500,000,00kn</w:t>
      </w:r>
      <w:r w:rsidR="00D40EA9">
        <w:rPr>
          <w:rFonts w:cs="Courier New" w:hAnsi="Courier New" w:ascii="Courier New"/>
        </w:rPr>
        <w:t xml:space="preserve"> a</w:t>
      </w:r>
      <w:r w:rsidR="00EA5BF9">
        <w:rPr>
          <w:rFonts w:cs="Courier New" w:hAnsi="Courier New" w:ascii="Courier New"/>
        </w:rPr>
        <w:t xml:space="preserve"> knjigovodstvena vrijednost</w:t>
      </w:r>
      <w:r w:rsidR="00D40EA9">
        <w:rPr>
          <w:rFonts w:cs="Courier New" w:hAnsi="Courier New" w:ascii="Courier New"/>
        </w:rPr>
        <w:t xml:space="preserve"> je</w:t>
      </w:r>
      <w:r w:rsidR="00EA5BF9">
        <w:rPr>
          <w:rFonts w:cs="Courier New" w:hAnsi="Courier New" w:ascii="Courier New"/>
        </w:rPr>
        <w:t xml:space="preserve">     </w:t>
      </w:r>
      <w:r w:rsidR="00D40EA9">
        <w:rPr>
          <w:rFonts w:cs="Courier New" w:hAnsi="Courier New" w:ascii="Courier New"/>
        </w:rPr>
        <w:t xml:space="preserve">                10.705.000,00kn.</w:t>
      </w:r>
    </w:p>
    <w:p w:rsidRDefault="004577EA" w:rsidP="00573DF3" w:rsidR="004577EA">
      <w:pPr>
        <w:pStyle w:val="Bezproreda"/>
        <w:jc w:val="both"/>
        <w:rPr>
          <w:rFonts w:cs="Courier New" w:hAnsi="Courier New" w:ascii="Courier New"/>
        </w:rPr>
      </w:pPr>
      <w:r>
        <w:rPr>
          <w:rFonts w:cs="Courier New" w:hAnsi="Courier New" w:ascii="Courier New"/>
        </w:rPr>
        <w:t>Sudski postupak je u tijeku</w:t>
      </w:r>
      <w:r w:rsidR="00C47CE0">
        <w:rPr>
          <w:rFonts w:cs="Courier New" w:hAnsi="Courier New" w:ascii="Courier New"/>
        </w:rPr>
        <w:t>, unatoč donesenoj Presudi</w:t>
      </w:r>
      <w:r w:rsidR="00EA5BF9">
        <w:rPr>
          <w:rFonts w:cs="Courier New" w:hAnsi="Courier New" w:ascii="Courier New"/>
        </w:rPr>
        <w:t xml:space="preserve"> u korist stečajnog dužnika, ista je nepravomoć</w:t>
      </w:r>
      <w:r w:rsidR="00C47CE0">
        <w:rPr>
          <w:rFonts w:cs="Courier New" w:hAnsi="Courier New" w:ascii="Courier New"/>
        </w:rPr>
        <w:t>na</w:t>
      </w:r>
      <w:r w:rsidR="00EA5BF9">
        <w:rPr>
          <w:rFonts w:cs="Courier New" w:hAnsi="Courier New" w:ascii="Courier New"/>
        </w:rPr>
        <w:t>, jer su uložene</w:t>
      </w:r>
      <w:r w:rsidR="00C47CE0">
        <w:rPr>
          <w:rFonts w:cs="Courier New" w:hAnsi="Courier New" w:ascii="Courier New"/>
        </w:rPr>
        <w:t xml:space="preserve"> žalbe.  </w:t>
      </w:r>
      <w:r>
        <w:rPr>
          <w:rFonts w:cs="Courier New" w:hAnsi="Courier New" w:ascii="Courier New"/>
        </w:rPr>
        <w:t xml:space="preserve"> Budući da DaTamare d.o.o. obavlja ugostiteljsku djelatnost u naveden</w:t>
      </w:r>
      <w:r w:rsidR="009A4970">
        <w:rPr>
          <w:rFonts w:cs="Courier New" w:hAnsi="Courier New" w:ascii="Courier New"/>
        </w:rPr>
        <w:t>im objektima na način da je istu</w:t>
      </w:r>
      <w:r>
        <w:rPr>
          <w:rFonts w:cs="Courier New" w:hAnsi="Courier New" w:ascii="Courier New"/>
        </w:rPr>
        <w:t xml:space="preserve"> organizira</w:t>
      </w:r>
      <w:r w:rsidR="00C47CE0">
        <w:rPr>
          <w:rFonts w:cs="Courier New" w:hAnsi="Courier New" w:ascii="Courier New"/>
        </w:rPr>
        <w:t>la</w:t>
      </w:r>
      <w:r w:rsidR="009A4970">
        <w:rPr>
          <w:rFonts w:cs="Courier New" w:hAnsi="Courier New" w:ascii="Courier New"/>
        </w:rPr>
        <w:t xml:space="preserve"> sam</w:t>
      </w:r>
      <w:r w:rsidR="00C47CE0">
        <w:rPr>
          <w:rFonts w:cs="Courier New" w:hAnsi="Courier New" w:ascii="Courier New"/>
        </w:rPr>
        <w:t>a</w:t>
      </w:r>
      <w:r>
        <w:rPr>
          <w:rFonts w:cs="Courier New" w:hAnsi="Courier New" w:ascii="Courier New"/>
        </w:rPr>
        <w:t xml:space="preserve">  ili daje u zakup</w:t>
      </w:r>
      <w:r w:rsidR="009A4970">
        <w:rPr>
          <w:rFonts w:cs="Courier New" w:hAnsi="Courier New" w:ascii="Courier New"/>
        </w:rPr>
        <w:t>,</w:t>
      </w:r>
      <w:r>
        <w:rPr>
          <w:rFonts w:cs="Courier New" w:hAnsi="Courier New" w:ascii="Courier New"/>
        </w:rPr>
        <w:t xml:space="preserve"> ima osnove očekivati da se po dovršetku sudskog spora ostvari stečajna m</w:t>
      </w:r>
      <w:r w:rsidR="00567E43">
        <w:rPr>
          <w:rFonts w:cs="Courier New" w:hAnsi="Courier New" w:ascii="Courier New"/>
        </w:rPr>
        <w:t xml:space="preserve">asa najmanje </w:t>
      </w:r>
      <w:r w:rsidR="00C47CE0">
        <w:rPr>
          <w:rFonts w:cs="Courier New" w:hAnsi="Courier New" w:ascii="Courier New"/>
        </w:rPr>
        <w:t xml:space="preserve">         </w:t>
      </w:r>
      <w:r w:rsidR="00567E43">
        <w:rPr>
          <w:rFonts w:cs="Courier New" w:hAnsi="Courier New" w:ascii="Courier New"/>
        </w:rPr>
        <w:t>u iznosu od 10.705</w:t>
      </w:r>
      <w:r>
        <w:rPr>
          <w:rFonts w:cs="Courier New" w:hAnsi="Courier New" w:ascii="Courier New"/>
        </w:rPr>
        <w:t>.000,00kn.</w:t>
      </w:r>
      <w:r w:rsidR="00C47CE0">
        <w:rPr>
          <w:rFonts w:cs="Courier New" w:hAnsi="Courier New" w:ascii="Courier New"/>
        </w:rPr>
        <w:t xml:space="preserve">                     </w:t>
      </w:r>
    </w:p>
    <w:p w:rsidRDefault="00567E43" w:rsidP="00573DF3" w:rsidR="00567E43">
      <w:pPr>
        <w:pStyle w:val="Bezproreda"/>
        <w:jc w:val="both"/>
        <w:rPr>
          <w:rFonts w:cs="Courier New" w:hAnsi="Courier New" w:ascii="Courier New"/>
        </w:rPr>
      </w:pPr>
    </w:p>
    <w:p w:rsidRDefault="00184484" w:rsidP="00573DF3" w:rsidR="00567E43">
      <w:pPr>
        <w:pStyle w:val="Bezproreda"/>
        <w:jc w:val="both"/>
        <w:rPr>
          <w:rFonts w:cs="Courier New" w:hAnsi="Courier New" w:ascii="Courier New"/>
        </w:rPr>
      </w:pPr>
      <w:r>
        <w:rPr>
          <w:rFonts w:cs="Courier New" w:hAnsi="Courier New" w:ascii="Courier New"/>
        </w:rPr>
        <w:t xml:space="preserve">3. </w:t>
      </w:r>
      <w:r w:rsidR="00567E43">
        <w:rPr>
          <w:rFonts w:cs="Courier New" w:hAnsi="Courier New" w:ascii="Courier New"/>
        </w:rPr>
        <w:t>POTRAŽIVANJA OD DUŽNIKOVIH DUŽNIKA</w:t>
      </w:r>
    </w:p>
    <w:p w:rsidRDefault="00567E43" w:rsidP="00567E43" w:rsidR="00252426">
      <w:pPr>
        <w:pStyle w:val="Bezproreda"/>
        <w:jc w:val="both"/>
        <w:rPr>
          <w:rFonts w:cs="Courier New" w:hAnsi="Courier New" w:ascii="Courier New"/>
        </w:rPr>
      </w:pPr>
      <w:r>
        <w:rPr>
          <w:rFonts w:cs="Courier New" w:hAnsi="Courier New" w:ascii="Courier New"/>
        </w:rPr>
        <w:t xml:space="preserve">1.U mirnom postupku utvrđeno je </w:t>
      </w:r>
      <w:r w:rsidR="007C5B7B">
        <w:rPr>
          <w:rFonts w:cs="Courier New" w:hAnsi="Courier New" w:ascii="Courier New"/>
        </w:rPr>
        <w:t xml:space="preserve">naplaćeno </w:t>
      </w:r>
      <w:r>
        <w:rPr>
          <w:rFonts w:cs="Courier New" w:hAnsi="Courier New" w:ascii="Courier New"/>
        </w:rPr>
        <w:t>dugovanje Hrva</w:t>
      </w:r>
      <w:r w:rsidR="00252426">
        <w:rPr>
          <w:rFonts w:cs="Courier New" w:hAnsi="Courier New" w:ascii="Courier New"/>
        </w:rPr>
        <w:t>t</w:t>
      </w:r>
      <w:r>
        <w:rPr>
          <w:rFonts w:cs="Courier New" w:hAnsi="Courier New" w:ascii="Courier New"/>
        </w:rPr>
        <w:t>skih cesta d.</w:t>
      </w:r>
      <w:r w:rsidR="009A4970">
        <w:rPr>
          <w:rFonts w:cs="Courier New" w:hAnsi="Courier New" w:ascii="Courier New"/>
        </w:rPr>
        <w:t>o.o. Zagreb na ime depozita i ne</w:t>
      </w:r>
      <w:r>
        <w:rPr>
          <w:rFonts w:cs="Courier New" w:hAnsi="Courier New" w:ascii="Courier New"/>
        </w:rPr>
        <w:t xml:space="preserve">plaćenih izvedenih građevinskih radova u iznosu od </w:t>
      </w:r>
      <w:r w:rsidR="00252426">
        <w:rPr>
          <w:rFonts w:cs="Courier New" w:hAnsi="Courier New" w:ascii="Courier New"/>
        </w:rPr>
        <w:t>986.119,85kn s PDV-om koji iznosi 173.456,81kn.</w:t>
      </w:r>
      <w:r w:rsidR="007C5B7B">
        <w:rPr>
          <w:rFonts w:cs="Courier New" w:hAnsi="Courier New" w:ascii="Courier New"/>
        </w:rPr>
        <w:t xml:space="preserve"> O</w:t>
      </w:r>
    </w:p>
    <w:p w:rsidRDefault="007C5B7B" w:rsidP="00567E43" w:rsidR="007C5B7B">
      <w:pPr>
        <w:pStyle w:val="Bezproreda"/>
        <w:jc w:val="both"/>
        <w:rPr>
          <w:rFonts w:cs="Courier New" w:hAnsi="Courier New" w:ascii="Courier New"/>
        </w:rPr>
      </w:pPr>
    </w:p>
    <w:p w:rsidRDefault="00C47CE0" w:rsidP="00567E43" w:rsidR="00252426">
      <w:pPr>
        <w:pStyle w:val="Bezproreda"/>
        <w:jc w:val="both"/>
        <w:rPr>
          <w:rFonts w:cs="Courier New" w:hAnsi="Courier New" w:ascii="Courier New"/>
        </w:rPr>
      </w:pPr>
      <w:r>
        <w:rPr>
          <w:rFonts w:cs="Courier New" w:hAnsi="Courier New" w:ascii="Courier New"/>
        </w:rPr>
        <w:t xml:space="preserve">2. Okončan je </w:t>
      </w:r>
      <w:r w:rsidR="00252426">
        <w:rPr>
          <w:rFonts w:cs="Courier New" w:hAnsi="Courier New" w:ascii="Courier New"/>
        </w:rPr>
        <w:t>sudski postupak za naplatu izvedenih građevinskih radova na objektu SNJEŽNA KRALJICA na Sljemenu za iznos od 3.661.205,81kn sa zakonsk</w:t>
      </w:r>
      <w:r w:rsidR="00C06D49">
        <w:rPr>
          <w:rFonts w:cs="Courier New" w:hAnsi="Courier New" w:ascii="Courier New"/>
        </w:rPr>
        <w:t xml:space="preserve">im kamatama od 15.01.2008.g. Nakon ovršnosti i pravomoćnosti Presude </w:t>
      </w:r>
      <w:r w:rsidR="00252426">
        <w:rPr>
          <w:rFonts w:cs="Courier New" w:hAnsi="Courier New" w:ascii="Courier New"/>
        </w:rPr>
        <w:t>Zagrebačk</w:t>
      </w:r>
      <w:r w:rsidR="00C06D49">
        <w:rPr>
          <w:rFonts w:cs="Courier New" w:hAnsi="Courier New" w:ascii="Courier New"/>
        </w:rPr>
        <w:t xml:space="preserve">i holding d.o.o. Zagreb dobrovoljno je uplatio </w:t>
      </w:r>
      <w:r w:rsidR="00A16404">
        <w:rPr>
          <w:rFonts w:cs="Courier New" w:hAnsi="Courier New" w:ascii="Courier New"/>
        </w:rPr>
        <w:t xml:space="preserve">                     </w:t>
      </w:r>
      <w:r w:rsidR="00C06D49">
        <w:rPr>
          <w:rFonts w:cs="Courier New" w:hAnsi="Courier New" w:ascii="Courier New"/>
        </w:rPr>
        <w:t>iznos od 8.</w:t>
      </w:r>
      <w:r w:rsidR="00A16404">
        <w:rPr>
          <w:rFonts w:cs="Courier New" w:hAnsi="Courier New" w:ascii="Courier New"/>
        </w:rPr>
        <w:t>972.075,30kn.</w:t>
      </w:r>
    </w:p>
    <w:p w:rsidRDefault="00AC398F" w:rsidP="00AC398F" w:rsidR="00AC398F">
      <w:pPr>
        <w:pStyle w:val="Bezproreda"/>
        <w:jc w:val="both"/>
        <w:rPr>
          <w:rFonts w:cs="Courier New" w:hAnsi="Courier New" w:ascii="Courier New"/>
        </w:rPr>
      </w:pPr>
      <w:r>
        <w:rPr>
          <w:rFonts w:cs="Courier New" w:hAnsi="Courier New" w:ascii="Courier New"/>
        </w:rPr>
        <w:t>3.U tijeku je sudski spor po Tužbi od 13.05.2010.g. protiv tuženika Zagrebački holding d.o.o. iz Zagreba za vrijednost spora od 4.665.570,73kn za izvedene a ne plaćene građevinske radove na objektu Dječji vrtić „ Sunce – Retkovec“, sada „MEDO BRUNDO“ u  Zagrebu, Dubrava 185.</w:t>
      </w:r>
    </w:p>
    <w:p w:rsidRDefault="00AC398F" w:rsidP="00AC398F" w:rsidR="00252426">
      <w:pPr>
        <w:pStyle w:val="Bezproreda"/>
        <w:jc w:val="both"/>
        <w:rPr>
          <w:rFonts w:cs="Courier New" w:hAnsi="Courier New" w:ascii="Courier New"/>
        </w:rPr>
      </w:pPr>
      <w:r>
        <w:rPr>
          <w:rFonts w:cs="Courier New" w:hAnsi="Courier New" w:ascii="Courier New"/>
        </w:rPr>
        <w:t>Provedeno je vještačenje po ovlaštenom sudskom vještaku građevinske struke</w:t>
      </w:r>
      <w:r w:rsidR="00A16404">
        <w:rPr>
          <w:rFonts w:cs="Courier New" w:hAnsi="Courier New" w:ascii="Courier New"/>
        </w:rPr>
        <w:t xml:space="preserve"> i saslušani svjedoci</w:t>
      </w:r>
      <w:r>
        <w:rPr>
          <w:rFonts w:cs="Courier New" w:hAnsi="Courier New" w:ascii="Courier New"/>
        </w:rPr>
        <w:t>. Sudski postupak je u tijeku s napomenom da je došlo do promjene parnič</w:t>
      </w:r>
      <w:r w:rsidR="00EA5BF9">
        <w:rPr>
          <w:rFonts w:cs="Courier New" w:hAnsi="Courier New" w:ascii="Courier New"/>
        </w:rPr>
        <w:t>nog suca zbog odlaska</w:t>
      </w:r>
      <w:r>
        <w:rPr>
          <w:rFonts w:cs="Courier New" w:hAnsi="Courier New" w:ascii="Courier New"/>
        </w:rPr>
        <w:t xml:space="preserve"> sutkinje u novu radnu sredinu.</w:t>
      </w:r>
    </w:p>
    <w:p w:rsidRDefault="00AC398F" w:rsidP="00AC398F" w:rsidR="001F1E67">
      <w:pPr>
        <w:pStyle w:val="Bezproreda"/>
        <w:jc w:val="both"/>
        <w:rPr>
          <w:rFonts w:cs="Courier New" w:hAnsi="Courier New" w:ascii="Courier New"/>
        </w:rPr>
      </w:pPr>
      <w:r>
        <w:rPr>
          <w:rFonts w:cs="Courier New" w:hAnsi="Courier New" w:ascii="Courier New"/>
        </w:rPr>
        <w:t xml:space="preserve">S obzirom na Nalaz i mišljenje sudskog vještaka za očekivati </w:t>
      </w:r>
      <w:r w:rsidR="00EA5BF9">
        <w:rPr>
          <w:rFonts w:cs="Courier New" w:hAnsi="Courier New" w:ascii="Courier New"/>
        </w:rPr>
        <w:t>je ishod u korist steč.dužnika a</w:t>
      </w:r>
      <w:r w:rsidR="00980CEA">
        <w:rPr>
          <w:rFonts w:cs="Courier New" w:hAnsi="Courier New" w:ascii="Courier New"/>
        </w:rPr>
        <w:t xml:space="preserve"> v</w:t>
      </w:r>
      <w:r w:rsidR="00EA5BF9">
        <w:rPr>
          <w:rFonts w:cs="Courier New" w:hAnsi="Courier New" w:ascii="Courier New"/>
        </w:rPr>
        <w:t xml:space="preserve">rijednost stečajne mase procjenjuje se u </w:t>
      </w:r>
      <w:r>
        <w:rPr>
          <w:rFonts w:cs="Courier New" w:hAnsi="Courier New" w:ascii="Courier New"/>
        </w:rPr>
        <w:t xml:space="preserve">iznosu </w:t>
      </w:r>
      <w:r w:rsidR="00980CEA">
        <w:rPr>
          <w:rFonts w:cs="Courier New" w:hAnsi="Courier New" w:ascii="Courier New"/>
        </w:rPr>
        <w:t>od</w:t>
      </w:r>
      <w:r>
        <w:rPr>
          <w:rFonts w:cs="Courier New" w:hAnsi="Courier New" w:ascii="Courier New"/>
        </w:rPr>
        <w:t xml:space="preserve">                   </w:t>
      </w:r>
      <w:r w:rsidR="00EA5BF9">
        <w:rPr>
          <w:rFonts w:cs="Courier New" w:hAnsi="Courier New" w:ascii="Courier New"/>
        </w:rPr>
        <w:t xml:space="preserve">                  </w:t>
      </w:r>
      <w:r w:rsidR="00980CEA">
        <w:rPr>
          <w:rFonts w:cs="Courier New" w:hAnsi="Courier New" w:ascii="Courier New"/>
        </w:rPr>
        <w:t xml:space="preserve">  4.665.570,73kn.</w:t>
      </w:r>
    </w:p>
    <w:p w:rsidRDefault="001F1E67" w:rsidP="001F1E67" w:rsidR="00EA5BF9">
      <w:pPr>
        <w:pStyle w:val="Bezproreda"/>
        <w:jc w:val="both"/>
        <w:rPr>
          <w:rFonts w:cs="Courier New" w:hAnsi="Courier New" w:ascii="Courier New"/>
        </w:rPr>
      </w:pPr>
      <w:r>
        <w:rPr>
          <w:rFonts w:cs="Courier New" w:hAnsi="Courier New" w:ascii="Courier New"/>
        </w:rPr>
        <w:t>4.</w:t>
      </w:r>
      <w:r w:rsidR="006A310A">
        <w:rPr>
          <w:rFonts w:cs="Courier New" w:hAnsi="Courier New" w:ascii="Courier New"/>
        </w:rPr>
        <w:t>P</w:t>
      </w:r>
      <w:r w:rsidR="00EA5BF9">
        <w:rPr>
          <w:rFonts w:cs="Courier New" w:hAnsi="Courier New" w:ascii="Courier New"/>
        </w:rPr>
        <w:t>rije pokretanja stečaja pribavljena</w:t>
      </w:r>
      <w:r w:rsidR="006A310A">
        <w:rPr>
          <w:rFonts w:cs="Courier New" w:hAnsi="Courier New" w:ascii="Courier New"/>
        </w:rPr>
        <w:t xml:space="preserve"> je pravomoć</w:t>
      </w:r>
      <w:r w:rsidR="009A4970">
        <w:rPr>
          <w:rFonts w:cs="Courier New" w:hAnsi="Courier New" w:ascii="Courier New"/>
        </w:rPr>
        <w:t>na Presuda po kojoj se provodi</w:t>
      </w:r>
      <w:r w:rsidR="006A310A">
        <w:rPr>
          <w:rFonts w:cs="Courier New" w:hAnsi="Courier New" w:ascii="Courier New"/>
        </w:rPr>
        <w:t xml:space="preserve"> ovršni postupak protiv</w:t>
      </w:r>
      <w:r w:rsidR="003A27B6">
        <w:rPr>
          <w:rFonts w:cs="Courier New" w:hAnsi="Courier New" w:ascii="Courier New"/>
        </w:rPr>
        <w:t xml:space="preserve"> ovršenika 1.Kreše Dalbella  vlasnika </w:t>
      </w:r>
      <w:r w:rsidR="006A310A">
        <w:rPr>
          <w:rFonts w:cs="Courier New" w:hAnsi="Courier New" w:ascii="Courier New"/>
        </w:rPr>
        <w:t>o</w:t>
      </w:r>
      <w:r w:rsidR="003A27B6">
        <w:rPr>
          <w:rFonts w:cs="Courier New" w:hAnsi="Courier New" w:ascii="Courier New"/>
        </w:rPr>
        <w:t>b</w:t>
      </w:r>
      <w:r w:rsidR="006A310A">
        <w:rPr>
          <w:rFonts w:cs="Courier New" w:hAnsi="Courier New" w:ascii="Courier New"/>
        </w:rPr>
        <w:t>rta  iz Zagreba i BK MONT GRUPE d.o.o. iz Zagreba za iznos od 125.269,45kn ali do sada je Fina naplatila samo</w:t>
      </w:r>
      <w:r w:rsidR="00EA5BF9">
        <w:rPr>
          <w:rFonts w:cs="Courier New" w:hAnsi="Courier New" w:ascii="Courier New"/>
        </w:rPr>
        <w:t xml:space="preserve"> iznos</w:t>
      </w:r>
    </w:p>
    <w:p w:rsidRDefault="00EA5BF9" w:rsidP="001F1E67" w:rsidR="006A310A">
      <w:pPr>
        <w:pStyle w:val="Bezproreda"/>
        <w:jc w:val="both"/>
        <w:rPr>
          <w:rFonts w:cs="Courier New" w:hAnsi="Courier New" w:ascii="Courier New"/>
        </w:rPr>
      </w:pPr>
      <w:r>
        <w:rPr>
          <w:rFonts w:cs="Courier New" w:hAnsi="Courier New" w:ascii="Courier New"/>
        </w:rPr>
        <w:t xml:space="preserve">                                                </w:t>
      </w:r>
      <w:r w:rsidR="006A310A">
        <w:rPr>
          <w:rFonts w:cs="Courier New" w:hAnsi="Courier New" w:ascii="Courier New"/>
        </w:rPr>
        <w:t xml:space="preserve"> </w:t>
      </w:r>
      <w:r w:rsidR="00980CEA">
        <w:rPr>
          <w:rFonts w:cs="Courier New" w:hAnsi="Courier New" w:ascii="Courier New"/>
        </w:rPr>
        <w:t xml:space="preserve">od      </w:t>
      </w:r>
      <w:r w:rsidR="006A310A">
        <w:rPr>
          <w:rFonts w:cs="Courier New" w:hAnsi="Courier New" w:ascii="Courier New"/>
        </w:rPr>
        <w:t>6.420,39kn.</w:t>
      </w:r>
    </w:p>
    <w:p w:rsidRDefault="00A16404" w:rsidP="001F1E67" w:rsidR="00A16404">
      <w:pPr>
        <w:pStyle w:val="Bezproreda"/>
        <w:jc w:val="both"/>
        <w:rPr>
          <w:rFonts w:cs="Courier New" w:hAnsi="Courier New" w:ascii="Courier New"/>
        </w:rPr>
      </w:pPr>
      <w:r>
        <w:rPr>
          <w:rFonts w:cs="Courier New" w:hAnsi="Courier New" w:ascii="Courier New"/>
        </w:rPr>
        <w:t>U tijeku steč.postupka</w:t>
      </w:r>
      <w:r w:rsidR="00B07A74">
        <w:rPr>
          <w:rFonts w:cs="Courier New" w:hAnsi="Courier New" w:ascii="Courier New"/>
        </w:rPr>
        <w:t xml:space="preserve"> nevedeni dužnici</w:t>
      </w:r>
      <w:r>
        <w:rPr>
          <w:rFonts w:cs="Courier New" w:hAnsi="Courier New" w:ascii="Courier New"/>
        </w:rPr>
        <w:t xml:space="preserve"> podnijeli</w:t>
      </w:r>
      <w:r w:rsidR="00B07A74">
        <w:rPr>
          <w:rFonts w:cs="Courier New" w:hAnsi="Courier New" w:ascii="Courier New"/>
        </w:rPr>
        <w:t xml:space="preserve"> su</w:t>
      </w:r>
      <w:r>
        <w:rPr>
          <w:rFonts w:cs="Courier New" w:hAnsi="Courier New" w:ascii="Courier New"/>
        </w:rPr>
        <w:t xml:space="preserve"> Prijave tražbine</w:t>
      </w:r>
      <w:r w:rsidR="00EA5BF9">
        <w:rPr>
          <w:rFonts w:cs="Courier New" w:hAnsi="Courier New" w:ascii="Courier New"/>
        </w:rPr>
        <w:t>,</w:t>
      </w:r>
      <w:r>
        <w:rPr>
          <w:rFonts w:cs="Courier New" w:hAnsi="Courier New" w:ascii="Courier New"/>
        </w:rPr>
        <w:t xml:space="preserve"> koje su u cijelosti osporene.</w:t>
      </w:r>
    </w:p>
    <w:p w:rsidRDefault="00980CEA" w:rsidP="001F1E67" w:rsidR="00980CEA">
      <w:pPr>
        <w:pStyle w:val="Bezproreda"/>
        <w:jc w:val="both"/>
        <w:rPr>
          <w:rFonts w:cs="Courier New" w:hAnsi="Courier New" w:ascii="Courier New"/>
        </w:rPr>
      </w:pPr>
    </w:p>
    <w:p w:rsidRDefault="00980CEA" w:rsidP="001F1E67" w:rsidR="00B07A74">
      <w:pPr>
        <w:pStyle w:val="Bezproreda"/>
        <w:jc w:val="both"/>
        <w:rPr>
          <w:rFonts w:cs="Courier New" w:hAnsi="Courier New" w:ascii="Courier New"/>
        </w:rPr>
      </w:pPr>
      <w:r>
        <w:rPr>
          <w:rFonts w:cs="Courier New" w:hAnsi="Courier New" w:ascii="Courier New"/>
        </w:rPr>
        <w:t>5.</w:t>
      </w:r>
      <w:r w:rsidR="006A310A">
        <w:rPr>
          <w:rFonts w:cs="Courier New" w:hAnsi="Courier New" w:ascii="Courier New"/>
        </w:rPr>
        <w:t>Slijedom navedenog do sada je</w:t>
      </w:r>
      <w:r w:rsidR="00422559">
        <w:rPr>
          <w:rFonts w:cs="Courier New" w:hAnsi="Courier New" w:ascii="Courier New"/>
        </w:rPr>
        <w:t xml:space="preserve"> utvrđena i</w:t>
      </w:r>
      <w:r w:rsidR="006A310A">
        <w:rPr>
          <w:rFonts w:cs="Courier New" w:hAnsi="Courier New" w:ascii="Courier New"/>
        </w:rPr>
        <w:t xml:space="preserve"> naplaćeno</w:t>
      </w:r>
      <w:r w:rsidR="009A4970">
        <w:rPr>
          <w:rFonts w:cs="Courier New" w:hAnsi="Courier New" w:ascii="Courier New"/>
        </w:rPr>
        <w:t xml:space="preserve"> stečajna masa</w:t>
      </w:r>
      <w:r w:rsidR="00184484">
        <w:rPr>
          <w:rFonts w:cs="Courier New" w:hAnsi="Courier New" w:ascii="Courier New"/>
        </w:rPr>
        <w:t xml:space="preserve"> </w:t>
      </w:r>
      <w:r w:rsidR="00422559">
        <w:rPr>
          <w:rFonts w:cs="Courier New" w:hAnsi="Courier New" w:ascii="Courier New"/>
        </w:rPr>
        <w:t xml:space="preserve"> i to</w:t>
      </w:r>
      <w:r w:rsidR="006A310A">
        <w:rPr>
          <w:rFonts w:cs="Courier New" w:hAnsi="Courier New" w:ascii="Courier New"/>
        </w:rPr>
        <w:t>;</w:t>
      </w:r>
    </w:p>
    <w:p w:rsidRDefault="009A4970" w:rsidP="006A310A" w:rsidR="006A310A">
      <w:pPr>
        <w:pStyle w:val="Bezproreda"/>
        <w:numPr>
          <w:ilvl w:val="0"/>
          <w:numId w:val="6"/>
        </w:numPr>
        <w:jc w:val="both"/>
        <w:rPr>
          <w:rFonts w:cs="Courier New" w:hAnsi="Courier New" w:ascii="Courier New"/>
        </w:rPr>
      </w:pPr>
      <w:r>
        <w:rPr>
          <w:rFonts w:cs="Courier New" w:hAnsi="Courier New" w:ascii="Courier New"/>
        </w:rPr>
        <w:t>Uplaćen p</w:t>
      </w:r>
      <w:r w:rsidR="00422559">
        <w:rPr>
          <w:rFonts w:cs="Courier New" w:hAnsi="Courier New" w:ascii="Courier New"/>
        </w:rPr>
        <w:t>reduj</w:t>
      </w:r>
      <w:r w:rsidR="006A310A">
        <w:rPr>
          <w:rFonts w:cs="Courier New" w:hAnsi="Courier New" w:ascii="Courier New"/>
        </w:rPr>
        <w:t>a</w:t>
      </w:r>
      <w:r w:rsidR="00422559">
        <w:rPr>
          <w:rFonts w:cs="Courier New" w:hAnsi="Courier New" w:ascii="Courier New"/>
        </w:rPr>
        <w:t>m</w:t>
      </w:r>
      <w:r w:rsidR="006A310A">
        <w:rPr>
          <w:rFonts w:cs="Courier New" w:hAnsi="Courier New" w:ascii="Courier New"/>
        </w:rPr>
        <w:t xml:space="preserve"> prije otv</w:t>
      </w:r>
      <w:r w:rsidR="00980CEA">
        <w:rPr>
          <w:rFonts w:cs="Courier New" w:hAnsi="Courier New" w:ascii="Courier New"/>
        </w:rPr>
        <w:t>a</w:t>
      </w:r>
      <w:r w:rsidR="00422559">
        <w:rPr>
          <w:rFonts w:cs="Courier New" w:hAnsi="Courier New" w:ascii="Courier New"/>
        </w:rPr>
        <w:t xml:space="preserve">ranja stečaja          </w:t>
      </w:r>
      <w:r w:rsidR="006A310A">
        <w:rPr>
          <w:rFonts w:cs="Courier New" w:hAnsi="Courier New" w:ascii="Courier New"/>
        </w:rPr>
        <w:t xml:space="preserve">   10.000,00kn</w:t>
      </w:r>
    </w:p>
    <w:p w:rsidRDefault="006A310A" w:rsidP="006A310A" w:rsidR="006A310A">
      <w:pPr>
        <w:pStyle w:val="Bezproreda"/>
        <w:numPr>
          <w:ilvl w:val="0"/>
          <w:numId w:val="6"/>
        </w:numPr>
        <w:jc w:val="both"/>
        <w:rPr>
          <w:rFonts w:cs="Courier New" w:hAnsi="Courier New" w:ascii="Courier New"/>
        </w:rPr>
      </w:pPr>
      <w:r>
        <w:rPr>
          <w:rFonts w:cs="Courier New" w:hAnsi="Courier New" w:ascii="Courier New"/>
        </w:rPr>
        <w:t xml:space="preserve">Hrvatske ceste </w:t>
      </w:r>
      <w:r w:rsidR="00A16404">
        <w:rPr>
          <w:rFonts w:cs="Courier New" w:hAnsi="Courier New" w:ascii="Courier New"/>
        </w:rPr>
        <w:t xml:space="preserve">d.o.o. Zagreb s PDV-om          </w:t>
      </w:r>
      <w:r>
        <w:rPr>
          <w:rFonts w:cs="Courier New" w:hAnsi="Courier New" w:ascii="Courier New"/>
        </w:rPr>
        <w:t xml:space="preserve">     986.119,85kn</w:t>
      </w:r>
    </w:p>
    <w:p w:rsidRDefault="009A2F40" w:rsidP="009A2F40" w:rsidR="009A2F40">
      <w:pPr>
        <w:pStyle w:val="Bezproreda"/>
        <w:ind w:left="480"/>
        <w:jc w:val="both"/>
        <w:rPr>
          <w:rFonts w:cs="Courier New" w:hAnsi="Courier New" w:ascii="Courier New"/>
        </w:rPr>
      </w:pPr>
      <w:r>
        <w:rPr>
          <w:rFonts w:cs="Courier New" w:hAnsi="Courier New" w:ascii="Courier New"/>
        </w:rPr>
        <w:t xml:space="preserve">                        Str. – 11 -</w:t>
      </w:r>
    </w:p>
    <w:p w:rsidRDefault="009A2F40" w:rsidP="009A2F40" w:rsidR="00AC398F" w:rsidRPr="009A2F40">
      <w:pPr>
        <w:pStyle w:val="Bezproreda"/>
        <w:numPr>
          <w:ilvl w:val="0"/>
          <w:numId w:val="6"/>
        </w:numPr>
        <w:jc w:val="both"/>
        <w:rPr>
          <w:rFonts w:cs="Courier New" w:hAnsi="Courier New" w:ascii="Courier New"/>
        </w:rPr>
      </w:pPr>
      <w:r>
        <w:rPr>
          <w:rFonts w:cs="Courier New" w:hAnsi="Courier New" w:ascii="Courier New"/>
        </w:rPr>
        <w:lastRenderedPageBreak/>
        <w:t xml:space="preserve">Krešo Dalbello obrtnik iz </w:t>
      </w:r>
      <w:r w:rsidR="006A310A" w:rsidRPr="009A2F40">
        <w:rPr>
          <w:rFonts w:cs="Courier New" w:hAnsi="Courier New" w:ascii="Courier New"/>
        </w:rPr>
        <w:t>Zagreb</w:t>
      </w:r>
      <w:r>
        <w:rPr>
          <w:rFonts w:cs="Courier New" w:hAnsi="Courier New" w:ascii="Courier New"/>
        </w:rPr>
        <w:t xml:space="preserve">a   </w:t>
      </w:r>
      <w:r w:rsidR="006A310A" w:rsidRPr="009A2F40">
        <w:rPr>
          <w:rFonts w:cs="Courier New" w:hAnsi="Courier New" w:ascii="Courier New"/>
        </w:rPr>
        <w:t xml:space="preserve">    </w:t>
      </w:r>
      <w:r w:rsidR="00AC398F" w:rsidRPr="009A2F40">
        <w:rPr>
          <w:rFonts w:cs="Courier New" w:hAnsi="Courier New" w:ascii="Courier New"/>
        </w:rPr>
        <w:t xml:space="preserve"> </w:t>
      </w:r>
      <w:r w:rsidRPr="009A2F40">
        <w:rPr>
          <w:rFonts w:cs="Courier New" w:hAnsi="Courier New" w:ascii="Courier New"/>
        </w:rPr>
        <w:t xml:space="preserve">        </w:t>
      </w:r>
      <w:r w:rsidR="006A310A" w:rsidRPr="009A2F40">
        <w:rPr>
          <w:rFonts w:cs="Courier New" w:hAnsi="Courier New" w:ascii="Courier New"/>
        </w:rPr>
        <w:t xml:space="preserve">     6.420,39kn</w:t>
      </w:r>
    </w:p>
    <w:p w:rsidRDefault="009A4970" w:rsidP="006A310A" w:rsidR="00980CEA">
      <w:pPr>
        <w:pStyle w:val="Bezproreda"/>
        <w:numPr>
          <w:ilvl w:val="0"/>
          <w:numId w:val="6"/>
        </w:numPr>
        <w:jc w:val="both"/>
        <w:rPr>
          <w:rFonts w:cs="Courier New" w:hAnsi="Courier New" w:ascii="Courier New"/>
        </w:rPr>
      </w:pPr>
      <w:r>
        <w:rPr>
          <w:rFonts w:cs="Courier New" w:hAnsi="Courier New" w:ascii="Courier New"/>
        </w:rPr>
        <w:t>Prodana i naplaćena</w:t>
      </w:r>
      <w:r w:rsidR="00980CEA">
        <w:rPr>
          <w:rFonts w:cs="Courier New" w:hAnsi="Courier New" w:ascii="Courier New"/>
        </w:rPr>
        <w:t xml:space="preserve"> 2 kom motornih vozila           191.000,00kn</w:t>
      </w:r>
    </w:p>
    <w:p w:rsidRDefault="00A16404" w:rsidP="009A2F40" w:rsidR="009A2F40">
      <w:pPr>
        <w:pStyle w:val="Bezproreda"/>
        <w:numPr>
          <w:ilvl w:val="0"/>
          <w:numId w:val="6"/>
        </w:numPr>
        <w:jc w:val="both"/>
        <w:rPr>
          <w:rFonts w:cs="Courier New" w:hAnsi="Courier New" w:ascii="Courier New"/>
        </w:rPr>
      </w:pPr>
      <w:r>
        <w:rPr>
          <w:rFonts w:cs="Courier New" w:hAnsi="Courier New" w:ascii="Courier New"/>
        </w:rPr>
        <w:t xml:space="preserve">Zagrebački holding d.o.o. Zagreb </w:t>
      </w:r>
      <w:r w:rsidR="009A2F40">
        <w:rPr>
          <w:rFonts w:cs="Courier New" w:hAnsi="Courier New" w:ascii="Courier New"/>
        </w:rPr>
        <w:t xml:space="preserve">uplatio je </w:t>
      </w:r>
      <w:r>
        <w:rPr>
          <w:rFonts w:cs="Courier New" w:hAnsi="Courier New" w:ascii="Courier New"/>
        </w:rPr>
        <w:t xml:space="preserve">na </w:t>
      </w:r>
      <w:r w:rsidRPr="009A2F40">
        <w:rPr>
          <w:rFonts w:cs="Courier New" w:hAnsi="Courier New" w:ascii="Courier New"/>
        </w:rPr>
        <w:t>ime</w:t>
      </w:r>
    </w:p>
    <w:p w:rsidRDefault="00A16404" w:rsidP="009A2F40" w:rsidR="00A16404" w:rsidRPr="009A2F40">
      <w:pPr>
        <w:pStyle w:val="Bezproreda"/>
        <w:ind w:left="480"/>
        <w:jc w:val="both"/>
        <w:rPr>
          <w:rFonts w:cs="Courier New" w:hAnsi="Courier New" w:ascii="Courier New"/>
        </w:rPr>
      </w:pPr>
      <w:r w:rsidRPr="009A2F40">
        <w:rPr>
          <w:rFonts w:cs="Courier New" w:hAnsi="Courier New" w:ascii="Courier New"/>
        </w:rPr>
        <w:t>duga za</w:t>
      </w:r>
      <w:r w:rsidR="009A2F40" w:rsidRPr="009A2F40">
        <w:rPr>
          <w:rFonts w:cs="Courier New" w:hAnsi="Courier New" w:ascii="Courier New"/>
        </w:rPr>
        <w:t xml:space="preserve"> </w:t>
      </w:r>
      <w:r w:rsidRPr="009A2F40">
        <w:rPr>
          <w:rFonts w:cs="Courier New" w:hAnsi="Courier New" w:ascii="Courier New"/>
        </w:rPr>
        <w:t>Snježnu kraljic</w:t>
      </w:r>
      <w:r w:rsidR="009A2F40" w:rsidRPr="009A2F40">
        <w:rPr>
          <w:rFonts w:cs="Courier New" w:hAnsi="Courier New" w:ascii="Courier New"/>
        </w:rPr>
        <w:t xml:space="preserve">u na Sljemenu iznos od </w:t>
      </w:r>
      <w:r w:rsidRPr="009A2F40">
        <w:rPr>
          <w:rFonts w:cs="Courier New" w:hAnsi="Courier New" w:ascii="Courier New"/>
        </w:rPr>
        <w:t xml:space="preserve"> </w:t>
      </w:r>
      <w:r w:rsidR="009A2F40">
        <w:rPr>
          <w:rFonts w:cs="Courier New" w:hAnsi="Courier New" w:ascii="Courier New"/>
        </w:rPr>
        <w:t xml:space="preserve"> </w:t>
      </w:r>
      <w:r w:rsidRPr="009A2F40">
        <w:rPr>
          <w:rFonts w:cs="Courier New" w:hAnsi="Courier New" w:ascii="Courier New"/>
        </w:rPr>
        <w:t xml:space="preserve">  8.972.075,30kn</w:t>
      </w:r>
    </w:p>
    <w:p w:rsidRDefault="00A16404" w:rsidP="006A310A" w:rsidR="00A16404">
      <w:pPr>
        <w:pStyle w:val="Bezproreda"/>
        <w:pBdr>
          <w:top w:space="1" w:sz="4" w:color="auto" w:val="single"/>
        </w:pBdr>
        <w:ind w:left="480"/>
        <w:jc w:val="both"/>
        <w:rPr>
          <w:rFonts w:cs="Courier New" w:hAnsi="Courier New" w:ascii="Courier New"/>
        </w:rPr>
      </w:pPr>
    </w:p>
    <w:p w:rsidRDefault="009A2F40" w:rsidP="006A310A" w:rsidR="006A310A">
      <w:pPr>
        <w:pStyle w:val="Bezproreda"/>
        <w:pBdr>
          <w:top w:space="1" w:sz="4" w:color="auto" w:val="single"/>
        </w:pBdr>
        <w:ind w:left="480"/>
        <w:jc w:val="both"/>
        <w:rPr>
          <w:rFonts w:cs="Courier New" w:hAnsi="Courier New" w:ascii="Courier New"/>
        </w:rPr>
      </w:pPr>
      <w:r>
        <w:rPr>
          <w:rFonts w:cs="Courier New" w:hAnsi="Courier New" w:ascii="Courier New"/>
        </w:rPr>
        <w:t>Sveu</w:t>
      </w:r>
      <w:r w:rsidR="006A310A">
        <w:rPr>
          <w:rFonts w:cs="Courier New" w:hAnsi="Courier New" w:ascii="Courier New"/>
        </w:rPr>
        <w:t>kupno</w:t>
      </w:r>
      <w:r w:rsidR="00583656">
        <w:rPr>
          <w:rFonts w:cs="Courier New" w:hAnsi="Courier New" w:ascii="Courier New"/>
        </w:rPr>
        <w:t xml:space="preserve">                 </w:t>
      </w:r>
      <w:r>
        <w:rPr>
          <w:rFonts w:cs="Courier New" w:hAnsi="Courier New" w:ascii="Courier New"/>
        </w:rPr>
        <w:t xml:space="preserve">       </w:t>
      </w:r>
      <w:r w:rsidR="00A16404">
        <w:rPr>
          <w:rFonts w:cs="Courier New" w:hAnsi="Courier New" w:ascii="Courier New"/>
        </w:rPr>
        <w:t xml:space="preserve">   </w:t>
      </w:r>
      <w:r>
        <w:rPr>
          <w:rFonts w:cs="Courier New" w:hAnsi="Courier New" w:ascii="Courier New"/>
        </w:rPr>
        <w:t xml:space="preserve">    </w:t>
      </w:r>
      <w:r w:rsidR="00A16404">
        <w:rPr>
          <w:rFonts w:cs="Courier New" w:hAnsi="Courier New" w:ascii="Courier New"/>
        </w:rPr>
        <w:t xml:space="preserve">         10.165.615,54</w:t>
      </w:r>
      <w:r w:rsidR="00583656">
        <w:rPr>
          <w:rFonts w:cs="Courier New" w:hAnsi="Courier New" w:ascii="Courier New"/>
        </w:rPr>
        <w:t>kn</w:t>
      </w:r>
    </w:p>
    <w:p w:rsidRDefault="00583656" w:rsidP="009674C4" w:rsidR="00583656">
      <w:pPr>
        <w:pStyle w:val="Bezproreda"/>
        <w:jc w:val="both"/>
        <w:rPr>
          <w:rFonts w:cs="Courier New" w:hAnsi="Courier New" w:ascii="Courier New"/>
        </w:rPr>
      </w:pPr>
    </w:p>
    <w:p w:rsidRDefault="00A16404" w:rsidP="009674C4" w:rsidR="00422559">
      <w:pPr>
        <w:pStyle w:val="Bezproreda"/>
        <w:jc w:val="both"/>
        <w:rPr>
          <w:rFonts w:cs="Courier New" w:hAnsi="Courier New" w:ascii="Courier New"/>
        </w:rPr>
      </w:pPr>
      <w:r>
        <w:rPr>
          <w:rFonts w:cs="Courier New" w:hAnsi="Courier New" w:ascii="Courier New"/>
        </w:rPr>
        <w:t>Do sada n</w:t>
      </w:r>
      <w:r w:rsidR="008E2C56">
        <w:rPr>
          <w:rFonts w:cs="Courier New" w:hAnsi="Courier New" w:ascii="Courier New"/>
        </w:rPr>
        <w:t>eunovč</w:t>
      </w:r>
      <w:r w:rsidR="00422559">
        <w:rPr>
          <w:rFonts w:cs="Courier New" w:hAnsi="Courier New" w:ascii="Courier New"/>
        </w:rPr>
        <w:t xml:space="preserve">ena stečajna masa </w:t>
      </w:r>
      <w:r w:rsidR="00DE5F0B">
        <w:rPr>
          <w:rFonts w:cs="Courier New" w:hAnsi="Courier New" w:ascii="Courier New"/>
        </w:rPr>
        <w:t xml:space="preserve">procjenjuje se </w:t>
      </w:r>
      <w:r w:rsidR="00422559">
        <w:rPr>
          <w:rFonts w:cs="Courier New" w:hAnsi="Courier New" w:ascii="Courier New"/>
        </w:rPr>
        <w:t>i to:</w:t>
      </w:r>
    </w:p>
    <w:p w:rsidRDefault="008E2C56" w:rsidP="009674C4" w:rsidR="008E2C56">
      <w:pPr>
        <w:pStyle w:val="Bezproreda"/>
        <w:jc w:val="both"/>
        <w:rPr>
          <w:rFonts w:cs="Courier New" w:hAnsi="Courier New" w:ascii="Courier New"/>
        </w:rPr>
      </w:pPr>
      <w:r>
        <w:rPr>
          <w:rFonts w:cs="Courier New" w:hAnsi="Courier New" w:ascii="Courier New"/>
        </w:rPr>
        <w:t xml:space="preserve">       </w:t>
      </w:r>
      <w:r w:rsidR="00B07A74">
        <w:rPr>
          <w:rFonts w:cs="Courier New" w:hAnsi="Courier New" w:ascii="Courier New"/>
        </w:rPr>
        <w:t xml:space="preserve">               </w:t>
      </w:r>
    </w:p>
    <w:p w:rsidRDefault="0029140A" w:rsidP="009674C4" w:rsidR="00422559">
      <w:pPr>
        <w:pStyle w:val="Bezproreda"/>
        <w:jc w:val="both"/>
        <w:rPr>
          <w:rFonts w:cs="Courier New" w:hAnsi="Courier New" w:ascii="Courier New"/>
        </w:rPr>
      </w:pPr>
      <w:r>
        <w:rPr>
          <w:rFonts w:cs="Courier New" w:hAnsi="Courier New" w:ascii="Courier New"/>
        </w:rPr>
        <w:t>1.</w:t>
      </w:r>
      <w:r w:rsidR="00422559">
        <w:rPr>
          <w:rFonts w:cs="Courier New" w:hAnsi="Courier New" w:ascii="Courier New"/>
        </w:rPr>
        <w:t xml:space="preserve">Procjena ovlaštenog sudskog vještaka za 4 parcele </w:t>
      </w:r>
    </w:p>
    <w:p w:rsidRDefault="008E2C56" w:rsidP="009674C4" w:rsidR="00422559">
      <w:pPr>
        <w:pStyle w:val="Bezproreda"/>
        <w:jc w:val="both"/>
        <w:rPr>
          <w:rFonts w:cs="Courier New" w:hAnsi="Courier New" w:ascii="Courier New"/>
        </w:rPr>
      </w:pPr>
      <w:r>
        <w:rPr>
          <w:rFonts w:cs="Courier New" w:hAnsi="Courier New" w:ascii="Courier New"/>
        </w:rPr>
        <w:t xml:space="preserve">  </w:t>
      </w:r>
      <w:r w:rsidR="0029140A">
        <w:rPr>
          <w:rFonts w:cs="Courier New" w:hAnsi="Courier New" w:ascii="Courier New"/>
        </w:rPr>
        <w:t>i</w:t>
      </w:r>
      <w:r w:rsidR="00422559">
        <w:rPr>
          <w:rFonts w:cs="Courier New" w:hAnsi="Courier New" w:ascii="Courier New"/>
        </w:rPr>
        <w:t xml:space="preserve"> to: kčbr.</w:t>
      </w:r>
      <w:r w:rsidR="0029140A">
        <w:rPr>
          <w:rFonts w:cs="Courier New" w:hAnsi="Courier New" w:ascii="Courier New"/>
        </w:rPr>
        <w:t>529/2</w:t>
      </w:r>
      <w:r w:rsidR="00422559">
        <w:rPr>
          <w:rFonts w:cs="Courier New" w:hAnsi="Courier New" w:ascii="Courier New"/>
        </w:rPr>
        <w:t>, 529/4</w:t>
      </w:r>
      <w:r w:rsidR="0029140A">
        <w:rPr>
          <w:rFonts w:cs="Courier New" w:hAnsi="Courier New" w:ascii="Courier New"/>
        </w:rPr>
        <w:t>,</w:t>
      </w:r>
      <w:r w:rsidR="00422559">
        <w:rPr>
          <w:rFonts w:cs="Courier New" w:hAnsi="Courier New" w:ascii="Courier New"/>
        </w:rPr>
        <w:t xml:space="preserve"> </w:t>
      </w:r>
      <w:r>
        <w:rPr>
          <w:rFonts w:cs="Courier New" w:hAnsi="Courier New" w:ascii="Courier New"/>
        </w:rPr>
        <w:t xml:space="preserve">530/7 i 3205/7 za iznos  </w:t>
      </w:r>
      <w:r w:rsidR="0029140A">
        <w:rPr>
          <w:rFonts w:cs="Courier New" w:hAnsi="Courier New" w:ascii="Courier New"/>
        </w:rPr>
        <w:t xml:space="preserve"> </w:t>
      </w:r>
      <w:r>
        <w:rPr>
          <w:rFonts w:cs="Courier New" w:hAnsi="Courier New" w:ascii="Courier New"/>
        </w:rPr>
        <w:t xml:space="preserve"> </w:t>
      </w:r>
      <w:r w:rsidR="0029140A">
        <w:rPr>
          <w:rFonts w:cs="Courier New" w:hAnsi="Courier New" w:ascii="Courier New"/>
        </w:rPr>
        <w:t>2.871.189,00kn</w:t>
      </w:r>
    </w:p>
    <w:p w:rsidRDefault="008E2C56" w:rsidP="009674C4" w:rsidR="008E2C56">
      <w:pPr>
        <w:pStyle w:val="Bezproreda"/>
        <w:jc w:val="both"/>
        <w:rPr>
          <w:rFonts w:cs="Courier New" w:hAnsi="Courier New" w:ascii="Courier New"/>
        </w:rPr>
      </w:pPr>
      <w:r>
        <w:rPr>
          <w:rFonts w:cs="Courier New" w:hAnsi="Courier New" w:ascii="Courier New"/>
        </w:rPr>
        <w:t xml:space="preserve">  Postignuti novčani iznos prodaje u postupku ovrhe pripada ra</w:t>
      </w:r>
      <w:r w:rsidR="00B02BBD">
        <w:rPr>
          <w:rFonts w:cs="Courier New" w:hAnsi="Courier New" w:ascii="Courier New"/>
        </w:rPr>
        <w:t xml:space="preserve">zlučnim vjerovnicima </w:t>
      </w:r>
      <w:r>
        <w:rPr>
          <w:rFonts w:cs="Courier New" w:hAnsi="Courier New" w:ascii="Courier New"/>
        </w:rPr>
        <w:t>nakon podmirenja troškova</w:t>
      </w:r>
      <w:r w:rsidR="00B02BBD">
        <w:rPr>
          <w:rFonts w:cs="Courier New" w:hAnsi="Courier New" w:ascii="Courier New"/>
        </w:rPr>
        <w:t xml:space="preserve"> ovršnog</w:t>
      </w:r>
      <w:r w:rsidR="007C5B7B">
        <w:rPr>
          <w:rFonts w:cs="Courier New" w:hAnsi="Courier New" w:ascii="Courier New"/>
        </w:rPr>
        <w:t xml:space="preserve"> i stečajnog</w:t>
      </w:r>
      <w:r w:rsidR="00B02BBD">
        <w:rPr>
          <w:rFonts w:cs="Courier New" w:hAnsi="Courier New" w:ascii="Courier New"/>
        </w:rPr>
        <w:t xml:space="preserve"> postupka</w:t>
      </w:r>
      <w:r w:rsidR="009A2F40">
        <w:rPr>
          <w:rFonts w:cs="Courier New" w:hAnsi="Courier New" w:ascii="Courier New"/>
        </w:rPr>
        <w:t xml:space="preserve"> a</w:t>
      </w:r>
      <w:r>
        <w:rPr>
          <w:rFonts w:cs="Courier New" w:hAnsi="Courier New" w:ascii="Courier New"/>
        </w:rPr>
        <w:t xml:space="preserve"> umanjiti će iznos prijavljene </w:t>
      </w:r>
      <w:r w:rsidR="009A2F40">
        <w:rPr>
          <w:rFonts w:cs="Courier New" w:hAnsi="Courier New" w:ascii="Courier New"/>
        </w:rPr>
        <w:t>tražbine steč.</w:t>
      </w:r>
      <w:r w:rsidR="00B02BBD">
        <w:rPr>
          <w:rFonts w:cs="Courier New" w:hAnsi="Courier New" w:ascii="Courier New"/>
        </w:rPr>
        <w:t>vjerovnika-prom</w:t>
      </w:r>
      <w:r w:rsidR="00264094">
        <w:rPr>
          <w:rFonts w:cs="Courier New" w:hAnsi="Courier New" w:ascii="Courier New"/>
        </w:rPr>
        <w:t>i</w:t>
      </w:r>
      <w:r w:rsidR="00B02BBD">
        <w:rPr>
          <w:rFonts w:cs="Courier New" w:hAnsi="Courier New" w:ascii="Courier New"/>
        </w:rPr>
        <w:t>je</w:t>
      </w:r>
      <w:r w:rsidR="007C5B7B">
        <w:rPr>
          <w:rFonts w:cs="Courier New" w:hAnsi="Courier New" w:ascii="Courier New"/>
        </w:rPr>
        <w:t>njenog ovlaštenika pri</w:t>
      </w:r>
      <w:r w:rsidR="00B07A74">
        <w:rPr>
          <w:rFonts w:cs="Courier New" w:hAnsi="Courier New" w:ascii="Courier New"/>
        </w:rPr>
        <w:t xml:space="preserve"> diobi vjero</w:t>
      </w:r>
      <w:r w:rsidR="00B02BBD">
        <w:rPr>
          <w:rFonts w:cs="Courier New" w:hAnsi="Courier New" w:ascii="Courier New"/>
        </w:rPr>
        <w:t>vnicima II Višeg isplatnog reda.</w:t>
      </w:r>
    </w:p>
    <w:p w:rsidRDefault="00E0314A" w:rsidP="009674C4" w:rsidR="00E0314A">
      <w:pPr>
        <w:pStyle w:val="Bezproreda"/>
        <w:jc w:val="both"/>
        <w:rPr>
          <w:rFonts w:cs="Courier New" w:hAnsi="Courier New" w:ascii="Courier New"/>
        </w:rPr>
      </w:pPr>
    </w:p>
    <w:p w:rsidRDefault="0029140A" w:rsidP="009674C4" w:rsidR="00771DEE">
      <w:pPr>
        <w:pStyle w:val="Bezproreda"/>
        <w:jc w:val="both"/>
        <w:rPr>
          <w:rFonts w:cs="Courier New" w:hAnsi="Courier New" w:ascii="Courier New"/>
        </w:rPr>
      </w:pPr>
      <w:r>
        <w:rPr>
          <w:rFonts w:cs="Courier New" w:hAnsi="Courier New" w:ascii="Courier New"/>
        </w:rPr>
        <w:t>2.</w:t>
      </w:r>
      <w:r w:rsidR="00B02BBD">
        <w:rPr>
          <w:rFonts w:cs="Courier New" w:hAnsi="Courier New" w:ascii="Courier New"/>
        </w:rPr>
        <w:t>Očekuje se okončanje</w:t>
      </w:r>
      <w:r w:rsidR="00DE5F0B">
        <w:rPr>
          <w:rFonts w:cs="Courier New" w:hAnsi="Courier New" w:ascii="Courier New"/>
        </w:rPr>
        <w:t xml:space="preserve"> sudskog spora za h</w:t>
      </w:r>
      <w:r>
        <w:rPr>
          <w:rFonts w:cs="Courier New" w:hAnsi="Courier New" w:ascii="Courier New"/>
        </w:rPr>
        <w:t>otel</w:t>
      </w:r>
      <w:r w:rsidR="00B02BBD">
        <w:rPr>
          <w:rFonts w:cs="Courier New" w:hAnsi="Courier New" w:ascii="Courier New"/>
        </w:rPr>
        <w:t xml:space="preserve"> </w:t>
      </w:r>
      <w:r>
        <w:rPr>
          <w:rFonts w:cs="Courier New" w:hAnsi="Courier New" w:ascii="Courier New"/>
        </w:rPr>
        <w:t>Rivijera u</w:t>
      </w:r>
      <w:r w:rsidR="00DE5F0B">
        <w:rPr>
          <w:rFonts w:cs="Courier New" w:hAnsi="Courier New" w:ascii="Courier New"/>
        </w:rPr>
        <w:t xml:space="preserve"> </w:t>
      </w:r>
      <w:r>
        <w:rPr>
          <w:rFonts w:cs="Courier New" w:hAnsi="Courier New" w:ascii="Courier New"/>
        </w:rPr>
        <w:t>Dramlju, Gajevo šetalište 30</w:t>
      </w:r>
      <w:r w:rsidR="00B02BBD">
        <w:rPr>
          <w:rFonts w:cs="Courier New" w:hAnsi="Courier New" w:ascii="Courier New"/>
        </w:rPr>
        <w:t xml:space="preserve"> te </w:t>
      </w:r>
      <w:r w:rsidR="007C5B7B">
        <w:rPr>
          <w:rFonts w:cs="Courier New" w:hAnsi="Courier New" w:ascii="Courier New"/>
        </w:rPr>
        <w:t xml:space="preserve">se procjenjuje </w:t>
      </w:r>
      <w:r w:rsidR="00B02BBD">
        <w:rPr>
          <w:rFonts w:cs="Courier New" w:hAnsi="Courier New" w:ascii="Courier New"/>
        </w:rPr>
        <w:t>unovčenje stečajne mase u postupku prodaje</w:t>
      </w:r>
      <w:r>
        <w:rPr>
          <w:rFonts w:cs="Courier New" w:hAnsi="Courier New" w:ascii="Courier New"/>
        </w:rPr>
        <w:t xml:space="preserve"> u </w:t>
      </w:r>
      <w:r w:rsidR="007C5B7B">
        <w:rPr>
          <w:rFonts w:cs="Courier New" w:hAnsi="Courier New" w:ascii="Courier New"/>
        </w:rPr>
        <w:t xml:space="preserve">             </w:t>
      </w:r>
      <w:r w:rsidR="00B02BBD">
        <w:rPr>
          <w:rFonts w:cs="Courier New" w:hAnsi="Courier New" w:ascii="Courier New"/>
        </w:rPr>
        <w:t xml:space="preserve">         </w:t>
      </w:r>
      <w:r>
        <w:rPr>
          <w:rFonts w:cs="Courier New" w:hAnsi="Courier New" w:ascii="Courier New"/>
        </w:rPr>
        <w:t>iznosu od</w:t>
      </w:r>
      <w:r w:rsidR="00DE5F0B">
        <w:rPr>
          <w:rFonts w:cs="Courier New" w:hAnsi="Courier New" w:ascii="Courier New"/>
        </w:rPr>
        <w:t xml:space="preserve"> </w:t>
      </w:r>
      <w:r>
        <w:rPr>
          <w:rFonts w:cs="Courier New" w:hAnsi="Courier New" w:ascii="Courier New"/>
        </w:rPr>
        <w:t xml:space="preserve"> 10.705.000,00kn</w:t>
      </w:r>
    </w:p>
    <w:p w:rsidRDefault="007C5B7B" w:rsidP="009674C4" w:rsidR="007C5B7B">
      <w:pPr>
        <w:pStyle w:val="Bezproreda"/>
        <w:jc w:val="both"/>
        <w:rPr>
          <w:rFonts w:cs="Courier New" w:hAnsi="Courier New" w:ascii="Courier New"/>
        </w:rPr>
      </w:pPr>
    </w:p>
    <w:p w:rsidRDefault="00E0314A" w:rsidP="00313C6D" w:rsidR="00771DEE">
      <w:pPr>
        <w:pStyle w:val="Bezproreda"/>
        <w:jc w:val="both"/>
        <w:rPr>
          <w:rFonts w:cs="Courier New" w:hAnsi="Courier New" w:ascii="Courier New"/>
        </w:rPr>
      </w:pPr>
      <w:r>
        <w:rPr>
          <w:rFonts w:cs="Courier New" w:hAnsi="Courier New" w:ascii="Courier New"/>
        </w:rPr>
        <w:t>3</w:t>
      </w:r>
      <w:r w:rsidR="0029140A">
        <w:rPr>
          <w:rFonts w:cs="Courier New" w:hAnsi="Courier New" w:ascii="Courier New"/>
        </w:rPr>
        <w:t>.</w:t>
      </w:r>
      <w:r w:rsidR="009674C4">
        <w:rPr>
          <w:rFonts w:cs="Courier New" w:hAnsi="Courier New" w:ascii="Courier New"/>
        </w:rPr>
        <w:t>Procjenjena vrijednost sudskog spora za</w:t>
      </w:r>
      <w:r w:rsidR="009A4970">
        <w:rPr>
          <w:rFonts w:cs="Courier New" w:hAnsi="Courier New" w:ascii="Courier New"/>
        </w:rPr>
        <w:t xml:space="preserve"> izvedene a ne</w:t>
      </w:r>
      <w:r w:rsidR="009674C4">
        <w:rPr>
          <w:rFonts w:cs="Courier New" w:hAnsi="Courier New" w:ascii="Courier New"/>
        </w:rPr>
        <w:t>nap</w:t>
      </w:r>
      <w:r w:rsidR="00771DEE">
        <w:rPr>
          <w:rFonts w:cs="Courier New" w:hAnsi="Courier New" w:ascii="Courier New"/>
        </w:rPr>
        <w:t xml:space="preserve">laćene građevinske radove </w:t>
      </w:r>
      <w:r w:rsidR="00B02BBD">
        <w:rPr>
          <w:rFonts w:cs="Courier New" w:hAnsi="Courier New" w:ascii="Courier New"/>
        </w:rPr>
        <w:t>na Dječjem vrtiću „Medo Brundo“ Retkovec, Zagreb, Dubrava 185, u utu</w:t>
      </w:r>
      <w:r>
        <w:rPr>
          <w:rFonts w:cs="Courier New" w:hAnsi="Courier New" w:ascii="Courier New"/>
        </w:rPr>
        <w:t xml:space="preserve">ženom                </w:t>
      </w:r>
      <w:r w:rsidR="00771DEE">
        <w:rPr>
          <w:rFonts w:cs="Courier New" w:hAnsi="Courier New" w:ascii="Courier New"/>
        </w:rPr>
        <w:t xml:space="preserve"> </w:t>
      </w:r>
      <w:r w:rsidR="009674C4">
        <w:rPr>
          <w:rFonts w:cs="Courier New" w:hAnsi="Courier New" w:ascii="Courier New"/>
        </w:rPr>
        <w:t xml:space="preserve">u iznosu  </w:t>
      </w:r>
      <w:r>
        <w:rPr>
          <w:rFonts w:cs="Courier New" w:hAnsi="Courier New" w:ascii="Courier New"/>
        </w:rPr>
        <w:t xml:space="preserve"> </w:t>
      </w:r>
      <w:r w:rsidR="009674C4">
        <w:rPr>
          <w:rFonts w:cs="Courier New" w:hAnsi="Courier New" w:ascii="Courier New"/>
        </w:rPr>
        <w:t xml:space="preserve">   4.665.570,73kn   </w:t>
      </w:r>
    </w:p>
    <w:p w:rsidRDefault="007C5B7B" w:rsidP="00771DEE" w:rsidR="007C5B7B">
      <w:pPr>
        <w:pStyle w:val="Bezproreda"/>
        <w:pBdr>
          <w:top w:space="1" w:sz="4" w:color="auto" w:val="single"/>
        </w:pBdr>
        <w:jc w:val="both"/>
        <w:rPr>
          <w:rFonts w:cs="Courier New" w:hAnsi="Courier New" w:ascii="Courier New"/>
        </w:rPr>
      </w:pPr>
    </w:p>
    <w:p w:rsidRDefault="00E0314A" w:rsidP="00771DEE" w:rsidR="00E0314A">
      <w:pPr>
        <w:pStyle w:val="Bezproreda"/>
        <w:pBdr>
          <w:top w:space="1" w:sz="4" w:color="auto" w:val="single"/>
        </w:pBdr>
        <w:jc w:val="both"/>
        <w:rPr>
          <w:rFonts w:cs="Courier New" w:hAnsi="Courier New" w:ascii="Courier New"/>
        </w:rPr>
      </w:pPr>
      <w:r>
        <w:rPr>
          <w:rFonts w:cs="Courier New" w:hAnsi="Courier New" w:ascii="Courier New"/>
        </w:rPr>
        <w:t>UKUPNO procijenjena vrijednost stečajne mase za koje</w:t>
      </w:r>
    </w:p>
    <w:p w:rsidRDefault="00E0314A" w:rsidP="00771DEE" w:rsidR="005931F7">
      <w:pPr>
        <w:pStyle w:val="Bezproreda"/>
        <w:pBdr>
          <w:top w:space="1" w:sz="4" w:color="auto" w:val="single"/>
        </w:pBdr>
        <w:jc w:val="both"/>
        <w:rPr>
          <w:rFonts w:cs="Courier New" w:hAnsi="Courier New" w:ascii="Courier New"/>
        </w:rPr>
      </w:pPr>
      <w:r>
        <w:rPr>
          <w:rFonts w:cs="Courier New" w:hAnsi="Courier New" w:ascii="Courier New"/>
        </w:rPr>
        <w:t>su u tijeku sudski postupci</w:t>
      </w:r>
      <w:r w:rsidR="009674C4">
        <w:rPr>
          <w:rFonts w:cs="Courier New" w:hAnsi="Courier New" w:ascii="Courier New"/>
        </w:rPr>
        <w:t xml:space="preserve"> </w:t>
      </w:r>
      <w:r>
        <w:rPr>
          <w:rFonts w:cs="Courier New" w:hAnsi="Courier New" w:ascii="Courier New"/>
        </w:rPr>
        <w:t>iznos</w:t>
      </w:r>
      <w:r w:rsidR="006D36D2">
        <w:rPr>
          <w:rFonts w:cs="Courier New" w:hAnsi="Courier New" w:ascii="Courier New"/>
        </w:rPr>
        <w:t xml:space="preserve">i  </w:t>
      </w:r>
      <w:r>
        <w:rPr>
          <w:rFonts w:cs="Courier New" w:hAnsi="Courier New" w:ascii="Courier New"/>
        </w:rPr>
        <w:t xml:space="preserve"> </w:t>
      </w:r>
      <w:r w:rsidR="009674C4">
        <w:rPr>
          <w:rFonts w:cs="Courier New" w:hAnsi="Courier New" w:ascii="Courier New"/>
        </w:rPr>
        <w:t xml:space="preserve">       </w:t>
      </w:r>
      <w:r w:rsidR="00DE5F0B">
        <w:rPr>
          <w:rFonts w:cs="Courier New" w:hAnsi="Courier New" w:ascii="Courier New"/>
        </w:rPr>
        <w:t xml:space="preserve">  </w:t>
      </w:r>
      <w:r w:rsidR="007C5B7B">
        <w:rPr>
          <w:rFonts w:cs="Courier New" w:hAnsi="Courier New" w:ascii="Courier New"/>
        </w:rPr>
        <w:t xml:space="preserve">       18.241.759,73</w:t>
      </w:r>
      <w:r>
        <w:rPr>
          <w:rFonts w:cs="Courier New" w:hAnsi="Courier New" w:ascii="Courier New"/>
        </w:rPr>
        <w:t xml:space="preserve">kn  </w:t>
      </w:r>
    </w:p>
    <w:p w:rsidRDefault="00E0314A" w:rsidP="00771DEE" w:rsidR="009674C4">
      <w:pPr>
        <w:pStyle w:val="Bezproreda"/>
        <w:pBdr>
          <w:top w:space="1" w:sz="4" w:color="auto" w:val="single"/>
        </w:pBdr>
        <w:jc w:val="both"/>
        <w:rPr>
          <w:rFonts w:cs="Courier New" w:hAnsi="Courier New" w:ascii="Courier New"/>
        </w:rPr>
      </w:pPr>
      <w:r>
        <w:rPr>
          <w:rFonts w:cs="Courier New" w:hAnsi="Courier New" w:ascii="Courier New"/>
        </w:rPr>
        <w:t xml:space="preserve">                    </w:t>
      </w:r>
      <w:r w:rsidR="00771DEE">
        <w:rPr>
          <w:rFonts w:cs="Courier New" w:hAnsi="Courier New" w:ascii="Courier New"/>
        </w:rPr>
        <w:t xml:space="preserve">                 </w:t>
      </w:r>
    </w:p>
    <w:p w:rsidRDefault="007C5B7B" w:rsidP="009674C4" w:rsidR="0095169F">
      <w:pPr>
        <w:pStyle w:val="Bezproreda"/>
        <w:jc w:val="both"/>
        <w:rPr>
          <w:rFonts w:cs="Courier New" w:hAnsi="Courier New" w:ascii="Courier New"/>
        </w:rPr>
      </w:pPr>
      <w:r>
        <w:rPr>
          <w:rFonts w:cs="Courier New" w:hAnsi="Courier New" w:ascii="Courier New"/>
        </w:rPr>
        <w:t>4</w:t>
      </w:r>
      <w:r w:rsidR="005931F7">
        <w:rPr>
          <w:rFonts w:cs="Courier New" w:hAnsi="Courier New" w:ascii="Courier New"/>
        </w:rPr>
        <w:t>. Stečajni dužnik prije pokretanja stečaja pokrenuo j</w:t>
      </w:r>
      <w:r w:rsidR="00B33384">
        <w:rPr>
          <w:rFonts w:cs="Courier New" w:hAnsi="Courier New" w:ascii="Courier New"/>
        </w:rPr>
        <w:t>e tužbom parnični postupak kod N</w:t>
      </w:r>
      <w:r w:rsidR="005931F7">
        <w:rPr>
          <w:rFonts w:cs="Courier New" w:hAnsi="Courier New" w:ascii="Courier New"/>
        </w:rPr>
        <w:t>aslovnog suda protiv Agencije za pravni promet i posredovanje ne</w:t>
      </w:r>
      <w:r w:rsidR="00B07A74">
        <w:rPr>
          <w:rFonts w:cs="Courier New" w:hAnsi="Courier New" w:ascii="Courier New"/>
        </w:rPr>
        <w:t xml:space="preserve">kretninama iz Zagreba koji se </w:t>
      </w:r>
      <w:r w:rsidR="005931F7">
        <w:rPr>
          <w:rFonts w:cs="Courier New" w:hAnsi="Courier New" w:ascii="Courier New"/>
        </w:rPr>
        <w:t>vodio pod Posl.brojem</w:t>
      </w:r>
      <w:r w:rsidR="0095169F">
        <w:rPr>
          <w:rFonts w:cs="Courier New" w:hAnsi="Courier New" w:ascii="Courier New"/>
        </w:rPr>
        <w:t>:P4427/11 za iznos od 1.826.017,20kn.Istovremeno Agencija za pravni promet pokrenula je protiv steč.dužnika postupak pred Općinskim građanskim sudom u Zagrebu za iznos spora od 22.000.000,00kn. Agencija za pravni promet, s obzirom na stvarno stanje i otvoreni steč.postupka prihvatila je prijedlog da se obustave postupci s tim da svaka strane snosi dosadašnje sudske i odvjetničke troškove. Odbor v</w:t>
      </w:r>
      <w:r w:rsidR="00184484">
        <w:rPr>
          <w:rFonts w:cs="Courier New" w:hAnsi="Courier New" w:ascii="Courier New"/>
        </w:rPr>
        <w:t>jerovnika nije  dao suglasnost n</w:t>
      </w:r>
      <w:r w:rsidR="0095169F">
        <w:rPr>
          <w:rFonts w:cs="Courier New" w:hAnsi="Courier New" w:ascii="Courier New"/>
        </w:rPr>
        <w:t>a predmetnu nagodbu ali nije niti osigurao sredstva za troškove vođenja postupka. Skupština vjerovnika prihvatila je Izvješće stečajnog upravitelja s opisanim stanjem i prijedlogom.</w:t>
      </w:r>
    </w:p>
    <w:p w:rsidRDefault="00B33384" w:rsidP="009674C4" w:rsidR="005B5733">
      <w:pPr>
        <w:pStyle w:val="Bezproreda"/>
        <w:jc w:val="both"/>
        <w:rPr>
          <w:rFonts w:cs="Courier New" w:hAnsi="Courier New" w:ascii="Courier New"/>
        </w:rPr>
      </w:pPr>
      <w:r>
        <w:rPr>
          <w:rFonts w:cs="Courier New" w:hAnsi="Courier New" w:ascii="Courier New"/>
        </w:rPr>
        <w:t>5</w:t>
      </w:r>
      <w:r w:rsidR="005B5733">
        <w:rPr>
          <w:rFonts w:cs="Courier New" w:hAnsi="Courier New" w:ascii="Courier New"/>
        </w:rPr>
        <w:t>.</w:t>
      </w:r>
      <w:r w:rsidR="009674C4">
        <w:rPr>
          <w:rFonts w:cs="Courier New" w:hAnsi="Courier New" w:ascii="Courier New"/>
        </w:rPr>
        <w:t>Posebno se napominje da ostvarena vrijednost prodajom nekretnina na kojima je z</w:t>
      </w:r>
      <w:r w:rsidR="00E41958">
        <w:rPr>
          <w:rFonts w:cs="Courier New" w:hAnsi="Courier New" w:ascii="Courier New"/>
        </w:rPr>
        <w:t xml:space="preserve">abilježeno založno pravo </w:t>
      </w:r>
      <w:r w:rsidR="009674C4">
        <w:rPr>
          <w:rFonts w:cs="Courier New" w:hAnsi="Courier New" w:ascii="Courier New"/>
        </w:rPr>
        <w:t>pripada stečajnim vjerovnicima, koji su pribavili i</w:t>
      </w:r>
      <w:r w:rsidR="00E41958">
        <w:rPr>
          <w:rFonts w:cs="Courier New" w:hAnsi="Courier New" w:ascii="Courier New"/>
        </w:rPr>
        <w:t xml:space="preserve"> upisali založno pravo</w:t>
      </w:r>
      <w:r>
        <w:rPr>
          <w:rFonts w:cs="Courier New" w:hAnsi="Courier New" w:ascii="Courier New"/>
        </w:rPr>
        <w:t xml:space="preserve"> te će isti biti maniriva</w:t>
      </w:r>
      <w:r w:rsidR="00184484">
        <w:rPr>
          <w:rFonts w:cs="Courier New" w:hAnsi="Courier New" w:ascii="Courier New"/>
        </w:rPr>
        <w:t>ni iz postignute kupovnine</w:t>
      </w:r>
      <w:r w:rsidR="00E41958">
        <w:rPr>
          <w:rFonts w:cs="Courier New" w:hAnsi="Courier New" w:ascii="Courier New"/>
        </w:rPr>
        <w:t>.</w:t>
      </w:r>
      <w:r w:rsidR="009674C4">
        <w:rPr>
          <w:rFonts w:cs="Courier New" w:hAnsi="Courier New" w:ascii="Courier New"/>
        </w:rPr>
        <w:t xml:space="preserve"> </w:t>
      </w:r>
    </w:p>
    <w:p w:rsidRDefault="005B5733" w:rsidP="009674C4" w:rsidR="005B5733">
      <w:pPr>
        <w:pStyle w:val="Bezproreda"/>
        <w:jc w:val="both"/>
        <w:rPr>
          <w:rFonts w:cs="Courier New" w:hAnsi="Courier New" w:ascii="Courier New"/>
        </w:rPr>
      </w:pPr>
      <w:r>
        <w:rPr>
          <w:rFonts w:cs="Courier New" w:hAnsi="Courier New" w:ascii="Courier New"/>
        </w:rPr>
        <w:t>5. u ovom st</w:t>
      </w:r>
      <w:r w:rsidR="00184484">
        <w:rPr>
          <w:rFonts w:cs="Courier New" w:hAnsi="Courier New" w:ascii="Courier New"/>
        </w:rPr>
        <w:t>ečajnom postupku nije bilo zaht</w:t>
      </w:r>
      <w:r>
        <w:rPr>
          <w:rFonts w:cs="Courier New" w:hAnsi="Courier New" w:ascii="Courier New"/>
        </w:rPr>
        <w:t>j</w:t>
      </w:r>
      <w:r w:rsidR="00184484">
        <w:rPr>
          <w:rFonts w:cs="Courier New" w:hAnsi="Courier New" w:ascii="Courier New"/>
        </w:rPr>
        <w:t>e</w:t>
      </w:r>
      <w:r>
        <w:rPr>
          <w:rFonts w:cs="Courier New" w:hAnsi="Courier New" w:ascii="Courier New"/>
        </w:rPr>
        <w:t>va za ostvarenje izlučnog prava.</w:t>
      </w:r>
    </w:p>
    <w:p w:rsidRDefault="005B5733" w:rsidP="009674C4" w:rsidR="009A2F40">
      <w:pPr>
        <w:pStyle w:val="Bezproreda"/>
        <w:jc w:val="both"/>
        <w:rPr>
          <w:rFonts w:cs="Courier New" w:hAnsi="Courier New" w:ascii="Courier New"/>
        </w:rPr>
      </w:pPr>
      <w:r>
        <w:rPr>
          <w:rFonts w:cs="Courier New" w:hAnsi="Courier New" w:ascii="Courier New"/>
        </w:rPr>
        <w:t>6.Dana 16.07.2013.g Naslovni sud je Rješenjem Tt-13/16514-1 o pokretanju postupka brisanja po čl.70. po službenoj d</w:t>
      </w:r>
      <w:r w:rsidR="00184484">
        <w:rPr>
          <w:rFonts w:cs="Courier New" w:hAnsi="Courier New" w:ascii="Courier New"/>
        </w:rPr>
        <w:t>u</w:t>
      </w:r>
      <w:r>
        <w:rPr>
          <w:rFonts w:cs="Courier New" w:hAnsi="Courier New" w:ascii="Courier New"/>
        </w:rPr>
        <w:t xml:space="preserve">žnosti </w:t>
      </w:r>
      <w:r w:rsidR="00184484">
        <w:rPr>
          <w:rFonts w:cs="Courier New" w:hAnsi="Courier New" w:ascii="Courier New"/>
        </w:rPr>
        <w:t xml:space="preserve">i </w:t>
      </w:r>
      <w:r>
        <w:rPr>
          <w:rFonts w:cs="Courier New" w:hAnsi="Courier New" w:ascii="Courier New"/>
        </w:rPr>
        <w:t>predložio pod točkom</w:t>
      </w:r>
      <w:r w:rsidR="00184484">
        <w:rPr>
          <w:rFonts w:cs="Courier New" w:hAnsi="Courier New" w:ascii="Courier New"/>
        </w:rPr>
        <w:t xml:space="preserve"> 28. b</w:t>
      </w:r>
      <w:r>
        <w:rPr>
          <w:rFonts w:cs="Courier New" w:hAnsi="Courier New" w:ascii="Courier New"/>
        </w:rPr>
        <w:t xml:space="preserve">risanje stečajnog dužnika, jer u posljednje 3 godine nisu izrađena i predana Statistička izvješća i to za:2010., 2011. I 2012.g. u propisanom roku uložen </w:t>
      </w:r>
      <w:r w:rsidR="00184484">
        <w:rPr>
          <w:rFonts w:cs="Courier New" w:hAnsi="Courier New" w:ascii="Courier New"/>
        </w:rPr>
        <w:t>j</w:t>
      </w:r>
      <w:r>
        <w:rPr>
          <w:rFonts w:cs="Courier New" w:hAnsi="Courier New" w:ascii="Courier New"/>
        </w:rPr>
        <w:t>e Prigovor s dokazom –</w:t>
      </w:r>
      <w:r w:rsidR="009A2F40">
        <w:rPr>
          <w:rFonts w:cs="Courier New" w:hAnsi="Courier New" w:ascii="Courier New"/>
        </w:rPr>
        <w:t xml:space="preserve"> </w:t>
      </w:r>
      <w:r>
        <w:rPr>
          <w:rFonts w:cs="Courier New" w:hAnsi="Courier New" w:ascii="Courier New"/>
        </w:rPr>
        <w:t>Potvrdom FINE za predana statistička izvješća za 2011. I 2012.g koje je izradio i predao stač.upravitelj nakon otv</w:t>
      </w:r>
      <w:r w:rsidR="00184484">
        <w:rPr>
          <w:rFonts w:cs="Courier New" w:hAnsi="Courier New" w:ascii="Courier New"/>
        </w:rPr>
        <w:t>a</w:t>
      </w:r>
      <w:r>
        <w:rPr>
          <w:rFonts w:cs="Courier New" w:hAnsi="Courier New" w:ascii="Courier New"/>
        </w:rPr>
        <w:t xml:space="preserve">ranja stečajnog postupka. </w:t>
      </w:r>
      <w:r w:rsidR="009A2F40">
        <w:rPr>
          <w:rFonts w:cs="Courier New" w:hAnsi="Courier New" w:ascii="Courier New"/>
        </w:rPr>
        <w:t xml:space="preserve">                   Str. – 12 -</w:t>
      </w:r>
    </w:p>
    <w:p w:rsidRDefault="005B5733" w:rsidP="009674C4" w:rsidR="00980CEA">
      <w:pPr>
        <w:pStyle w:val="Bezproreda"/>
        <w:jc w:val="both"/>
        <w:rPr>
          <w:rFonts w:cs="Courier New" w:hAnsi="Courier New" w:ascii="Courier New"/>
        </w:rPr>
      </w:pPr>
      <w:r>
        <w:rPr>
          <w:rFonts w:cs="Courier New" w:hAnsi="Courier New" w:ascii="Courier New"/>
        </w:rPr>
        <w:lastRenderedPageBreak/>
        <w:t>Trgovački sud pr</w:t>
      </w:r>
      <w:r w:rsidR="00184484">
        <w:rPr>
          <w:rFonts w:cs="Courier New" w:hAnsi="Courier New" w:ascii="Courier New"/>
        </w:rPr>
        <w:t>ihvatio je Prigovor s dokazima i</w:t>
      </w:r>
      <w:r w:rsidR="007C5B7B">
        <w:rPr>
          <w:rFonts w:cs="Courier New" w:hAnsi="Courier New" w:ascii="Courier New"/>
        </w:rPr>
        <w:t xml:space="preserve"> </w:t>
      </w:r>
      <w:r>
        <w:rPr>
          <w:rFonts w:cs="Courier New" w:hAnsi="Courier New" w:ascii="Courier New"/>
        </w:rPr>
        <w:t>Rješenje o brisanju steč.dužnika stavljeno je izvan snage odnosno nastavljeno je provođenje stečajnog postupka.</w:t>
      </w:r>
      <w:r w:rsidR="00422559">
        <w:rPr>
          <w:rFonts w:cs="Courier New" w:hAnsi="Courier New" w:ascii="Courier New"/>
        </w:rPr>
        <w:t xml:space="preserve"> </w:t>
      </w:r>
      <w:r w:rsidR="00980CEA">
        <w:rPr>
          <w:rFonts w:cs="Courier New" w:hAnsi="Courier New" w:ascii="Courier New"/>
        </w:rPr>
        <w:t xml:space="preserve"> </w:t>
      </w:r>
    </w:p>
    <w:p w:rsidRDefault="00131A63" w:rsidP="009674C4" w:rsidR="00131A63">
      <w:pPr>
        <w:pStyle w:val="Bezproreda"/>
        <w:jc w:val="both"/>
        <w:rPr>
          <w:rFonts w:cs="Courier New" w:hAnsi="Courier New" w:ascii="Courier New"/>
        </w:rPr>
      </w:pPr>
    </w:p>
    <w:p w:rsidRDefault="00B33384" w:rsidP="009674C4" w:rsidR="00131A63">
      <w:pPr>
        <w:pStyle w:val="Bezproreda"/>
        <w:jc w:val="both"/>
        <w:rPr>
          <w:rFonts w:cs="Courier New" w:hAnsi="Courier New" w:ascii="Courier New"/>
        </w:rPr>
      </w:pPr>
      <w:r>
        <w:rPr>
          <w:rFonts w:cs="Courier New" w:hAnsi="Courier New" w:ascii="Courier New"/>
        </w:rPr>
        <w:t xml:space="preserve">4. </w:t>
      </w:r>
      <w:r w:rsidR="00184484">
        <w:rPr>
          <w:rFonts w:cs="Courier New" w:hAnsi="Courier New" w:ascii="Courier New"/>
        </w:rPr>
        <w:t>NASTALE</w:t>
      </w:r>
      <w:r>
        <w:rPr>
          <w:rFonts w:cs="Courier New" w:hAnsi="Courier New" w:ascii="Courier New"/>
        </w:rPr>
        <w:t>, UTVRĐENE I NAMIRENE OBVEZE</w:t>
      </w:r>
      <w:r w:rsidR="00184484">
        <w:rPr>
          <w:rFonts w:cs="Courier New" w:hAnsi="Courier New" w:ascii="Courier New"/>
        </w:rPr>
        <w:t xml:space="preserve"> PREMA VJEROVNICIMA STEČAJNE MASE I STEČAJNIM VJEROVNICIMA</w:t>
      </w:r>
      <w:r w:rsidR="00131A63">
        <w:rPr>
          <w:rFonts w:cs="Courier New" w:hAnsi="Courier New" w:ascii="Courier New"/>
        </w:rPr>
        <w:t xml:space="preserve"> </w:t>
      </w:r>
    </w:p>
    <w:p w:rsidRDefault="00131A63" w:rsidP="009674C4" w:rsidR="00131A63">
      <w:pPr>
        <w:pStyle w:val="Bezproreda"/>
        <w:jc w:val="both"/>
        <w:rPr>
          <w:rFonts w:cs="Courier New" w:hAnsi="Courier New" w:ascii="Courier New"/>
        </w:rPr>
      </w:pPr>
    </w:p>
    <w:p w:rsidRDefault="00B33384" w:rsidP="009674C4" w:rsidR="00B33384">
      <w:pPr>
        <w:pStyle w:val="Bezproreda"/>
        <w:jc w:val="both"/>
        <w:rPr>
          <w:rFonts w:cs="Courier New" w:hAnsi="Courier New" w:ascii="Courier New"/>
        </w:rPr>
      </w:pPr>
      <w:r>
        <w:rPr>
          <w:rFonts w:cs="Courier New" w:hAnsi="Courier New" w:ascii="Courier New"/>
        </w:rPr>
        <w:t>1.Utvrđene i namirene obveze prema vjerovnicima stečajne mase</w:t>
      </w:r>
    </w:p>
    <w:p w:rsidRDefault="00B33384" w:rsidP="009674C4" w:rsidR="00B33384">
      <w:pPr>
        <w:pStyle w:val="Bezproreda"/>
        <w:jc w:val="both"/>
        <w:rPr>
          <w:rFonts w:cs="Courier New" w:hAnsi="Courier New" w:ascii="Courier New"/>
        </w:rPr>
      </w:pPr>
    </w:p>
    <w:p w:rsidRDefault="00B33384" w:rsidP="009674C4" w:rsidR="00B33384">
      <w:pPr>
        <w:pStyle w:val="Bezproreda"/>
        <w:jc w:val="both"/>
        <w:rPr>
          <w:rFonts w:cs="Courier New" w:hAnsi="Courier New" w:ascii="Courier New"/>
        </w:rPr>
      </w:pPr>
      <w:r>
        <w:rPr>
          <w:rFonts w:cs="Courier New" w:hAnsi="Courier New" w:ascii="Courier New"/>
        </w:rPr>
        <w:t>U vrijeme otvaranja steč.postu</w:t>
      </w:r>
      <w:r w:rsidR="0046129B">
        <w:rPr>
          <w:rFonts w:cs="Courier New" w:hAnsi="Courier New" w:ascii="Courier New"/>
        </w:rPr>
        <w:t>pka bio je predložen Prijedlog plana T</w:t>
      </w:r>
      <w:r>
        <w:rPr>
          <w:rFonts w:cs="Courier New" w:hAnsi="Courier New" w:ascii="Courier New"/>
        </w:rPr>
        <w:t>roškovnika u iznosu od 561.008,00kn uz pretpostavku da će stečajni postupak biti zaključen u zakonskom predviđenom roku do 31.12.2012.g</w:t>
      </w:r>
    </w:p>
    <w:p w:rsidRDefault="00215CA3" w:rsidP="009674C4" w:rsidR="00215CA3">
      <w:pPr>
        <w:pStyle w:val="Bezproreda"/>
        <w:jc w:val="both"/>
        <w:rPr>
          <w:rFonts w:cs="Courier New" w:hAnsi="Courier New" w:ascii="Courier New"/>
        </w:rPr>
      </w:pPr>
      <w:r>
        <w:rPr>
          <w:rFonts w:cs="Courier New" w:hAnsi="Courier New" w:ascii="Courier New"/>
        </w:rPr>
        <w:t>Temeljem stanja evidentirane knjigovodstvene dokumentacije o nastalim obvezama prema vjerovnicima za ostale obveze stečajne mase, okončanim sudskim postupcima i postupcima u tijeku u razdoblje od 12.01.2011. do 31.05.2018.g.</w:t>
      </w:r>
      <w:r w:rsidR="003249EC">
        <w:rPr>
          <w:rFonts w:cs="Courier New" w:hAnsi="Courier New" w:ascii="Courier New"/>
        </w:rPr>
        <w:t xml:space="preserve"> evident</w:t>
      </w:r>
      <w:r w:rsidR="00D53703">
        <w:rPr>
          <w:rFonts w:cs="Courier New" w:hAnsi="Courier New" w:ascii="Courier New"/>
        </w:rPr>
        <w:t>i</w:t>
      </w:r>
      <w:r w:rsidR="003249EC">
        <w:rPr>
          <w:rFonts w:cs="Courier New" w:hAnsi="Courier New" w:ascii="Courier New"/>
        </w:rPr>
        <w:t>r</w:t>
      </w:r>
      <w:r w:rsidR="00D53703">
        <w:rPr>
          <w:rFonts w:cs="Courier New" w:hAnsi="Courier New" w:ascii="Courier New"/>
        </w:rPr>
        <w:t xml:space="preserve">ano je </w:t>
      </w:r>
      <w:r w:rsidR="003249EC">
        <w:rPr>
          <w:rFonts w:cs="Courier New" w:hAnsi="Courier New" w:ascii="Courier New"/>
        </w:rPr>
        <w:t xml:space="preserve">i plaćeno </w:t>
      </w:r>
      <w:r w:rsidR="00D53703">
        <w:rPr>
          <w:rFonts w:cs="Courier New" w:hAnsi="Courier New" w:ascii="Courier New"/>
        </w:rPr>
        <w:t>ukupno 1.</w:t>
      </w:r>
      <w:r w:rsidR="004778FA">
        <w:rPr>
          <w:rFonts w:cs="Courier New" w:hAnsi="Courier New" w:ascii="Courier New"/>
        </w:rPr>
        <w:t>766.877,82</w:t>
      </w:r>
      <w:r w:rsidR="00D53703">
        <w:rPr>
          <w:rFonts w:cs="Courier New" w:hAnsi="Courier New" w:ascii="Courier New"/>
        </w:rPr>
        <w:t xml:space="preserve"> S PDV-om od čega otpada na; isplaćenu plaću bivše radnice </w:t>
      </w:r>
      <w:r w:rsidR="009A2F40">
        <w:rPr>
          <w:rFonts w:cs="Courier New" w:hAnsi="Courier New" w:ascii="Courier New"/>
        </w:rPr>
        <w:t xml:space="preserve">za </w:t>
      </w:r>
      <w:r w:rsidR="00D53703">
        <w:rPr>
          <w:rFonts w:cs="Courier New" w:hAnsi="Courier New" w:ascii="Courier New"/>
        </w:rPr>
        <w:t xml:space="preserve">3.mj.do otvaranja stečaja i do </w:t>
      </w:r>
      <w:r w:rsidR="009A2F40">
        <w:rPr>
          <w:rFonts w:cs="Courier New" w:hAnsi="Courier New" w:ascii="Courier New"/>
        </w:rPr>
        <w:t xml:space="preserve">isteka </w:t>
      </w:r>
      <w:r w:rsidR="00D53703">
        <w:rPr>
          <w:rFonts w:cs="Courier New" w:hAnsi="Courier New" w:ascii="Courier New"/>
        </w:rPr>
        <w:t xml:space="preserve">otkaznog roka u bruto iznosu od 32.721,41kn, odvjetnički troškovi, troškovi javnih bilježnika, sudske pristojbe i takse, troškovi sudskih vještaka za okončane sudske postupke u iznosu od </w:t>
      </w:r>
      <w:r w:rsidR="003249EC">
        <w:rPr>
          <w:rFonts w:cs="Courier New" w:hAnsi="Courier New" w:ascii="Courier New"/>
        </w:rPr>
        <w:t>647.864,12</w:t>
      </w:r>
      <w:r w:rsidR="0090373D">
        <w:rPr>
          <w:rFonts w:cs="Courier New" w:hAnsi="Courier New" w:ascii="Courier New"/>
        </w:rPr>
        <w:t>kn</w:t>
      </w:r>
      <w:r w:rsidR="0097296C">
        <w:rPr>
          <w:rFonts w:cs="Courier New" w:hAnsi="Courier New" w:ascii="Courier New"/>
        </w:rPr>
        <w:t xml:space="preserve"> s PDV-om</w:t>
      </w:r>
      <w:r w:rsidR="0090373D">
        <w:rPr>
          <w:rFonts w:cs="Courier New" w:hAnsi="Courier New" w:ascii="Courier New"/>
        </w:rPr>
        <w:t xml:space="preserve"> </w:t>
      </w:r>
      <w:r w:rsidR="0035217C">
        <w:rPr>
          <w:rFonts w:cs="Courier New" w:hAnsi="Courier New" w:ascii="Courier New"/>
        </w:rPr>
        <w:t xml:space="preserve">/P-485/10, Pž-1382/14, 844/12 za privremenu mjeru i P-1966/14/ </w:t>
      </w:r>
      <w:r w:rsidR="0090373D">
        <w:rPr>
          <w:rFonts w:cs="Courier New" w:hAnsi="Courier New" w:ascii="Courier New"/>
        </w:rPr>
        <w:t>i</w:t>
      </w:r>
      <w:r w:rsidR="0035217C">
        <w:rPr>
          <w:rFonts w:cs="Courier New" w:hAnsi="Courier New" w:ascii="Courier New"/>
        </w:rPr>
        <w:t xml:space="preserve"> ispostavljene i plaćene račune po Ugovoru za P-844/12,</w:t>
      </w:r>
      <w:r w:rsidR="009A2F40">
        <w:rPr>
          <w:rFonts w:cs="Courier New" w:hAnsi="Courier New" w:ascii="Courier New"/>
        </w:rPr>
        <w:t xml:space="preserve"> Pž-987/18,</w:t>
      </w:r>
      <w:r w:rsidR="00E86494">
        <w:rPr>
          <w:rFonts w:cs="Courier New" w:hAnsi="Courier New" w:ascii="Courier New"/>
        </w:rPr>
        <w:t xml:space="preserve"> Pž-7627/12, P-3143/10, P -</w:t>
      </w:r>
      <w:r w:rsidR="0035217C">
        <w:rPr>
          <w:rFonts w:cs="Courier New" w:hAnsi="Courier New" w:ascii="Courier New"/>
        </w:rPr>
        <w:t xml:space="preserve"> 1522/13</w:t>
      </w:r>
      <w:r w:rsidR="00E86494">
        <w:rPr>
          <w:rFonts w:cs="Courier New" w:hAnsi="Courier New" w:ascii="Courier New"/>
        </w:rPr>
        <w:t>, P - 4970/11, P -5280/16</w:t>
      </w:r>
      <w:r w:rsidR="0035217C">
        <w:rPr>
          <w:rFonts w:cs="Courier New" w:hAnsi="Courier New" w:ascii="Courier New"/>
        </w:rPr>
        <w:t xml:space="preserve"> u iznosu od </w:t>
      </w:r>
      <w:r w:rsidR="002B5430">
        <w:rPr>
          <w:rFonts w:cs="Courier New" w:hAnsi="Courier New" w:ascii="Courier New"/>
        </w:rPr>
        <w:t>576.338,75kn</w:t>
      </w:r>
      <w:r w:rsidR="0097296C">
        <w:rPr>
          <w:rFonts w:cs="Courier New" w:hAnsi="Courier New" w:ascii="Courier New"/>
        </w:rPr>
        <w:t xml:space="preserve"> s PDV-om</w:t>
      </w:r>
      <w:r w:rsidR="002B5430">
        <w:rPr>
          <w:rFonts w:cs="Courier New" w:hAnsi="Courier New" w:ascii="Courier New"/>
        </w:rPr>
        <w:t>,</w:t>
      </w:r>
      <w:r w:rsidR="0097296C">
        <w:rPr>
          <w:rFonts w:cs="Courier New" w:hAnsi="Courier New" w:ascii="Courier New"/>
        </w:rPr>
        <w:t xml:space="preserve"> troškovi šlepanja, pregleda, čuvanja i parkiranja vozila i radnog stroja u iznosu od 59.339,95kn,, nagrada stečajnom upravitelju za prethodni stečajni postupak i stečajni postupak po rješenju steč.suca a nakon unovčenja steč.mase u iznosu od 986.119,85kn s PDV-om </w:t>
      </w:r>
      <w:r w:rsidR="004778FA">
        <w:rPr>
          <w:rFonts w:cs="Courier New" w:hAnsi="Courier New" w:ascii="Courier New"/>
        </w:rPr>
        <w:t xml:space="preserve">akontacija </w:t>
      </w:r>
      <w:r w:rsidR="0097296C">
        <w:rPr>
          <w:rFonts w:cs="Courier New" w:hAnsi="Courier New" w:ascii="Courier New"/>
        </w:rPr>
        <w:t>u bruto iznosu od 89.893,80kn, korištenja privatnog auta u službene svrhe po računima za utrošeno gorivo, cestarina, parkiranje, karte javnog prijevoza za relacije Ivanić-Grad – Zagreb, Crikvenica, Rijeka, Dramalj</w:t>
      </w:r>
      <w:r w:rsidR="00E86494">
        <w:rPr>
          <w:rFonts w:cs="Courier New" w:hAnsi="Courier New" w:ascii="Courier New"/>
        </w:rPr>
        <w:t xml:space="preserve"> i drugo</w:t>
      </w:r>
      <w:r w:rsidR="0097296C">
        <w:rPr>
          <w:rFonts w:cs="Courier New" w:hAnsi="Courier New" w:ascii="Courier New"/>
        </w:rPr>
        <w:t xml:space="preserve"> u iznosu od </w:t>
      </w:r>
      <w:r w:rsidR="006F7615">
        <w:rPr>
          <w:rFonts w:cs="Courier New" w:hAnsi="Courier New" w:ascii="Courier New"/>
        </w:rPr>
        <w:t>39.905,49kn, povrat bivšem radniku za dva puta provedenu ovrhe duga Gradu Zagrebu u iznosu od 5.040,82kn, nagrada članovima Odbora vjerovnika 10.716,00kn, troškovi platnog prometa, usluge telefona, interneta, osiguranje steč.upravitelja, čuvanje arhive, troškovi korištenja opreme, kancelarijski materijal, sitni inven</w:t>
      </w:r>
      <w:r w:rsidR="00964C79">
        <w:rPr>
          <w:rFonts w:cs="Courier New" w:hAnsi="Courier New" w:ascii="Courier New"/>
        </w:rPr>
        <w:t>tar i drugo u iznos od 85.057,48</w:t>
      </w:r>
      <w:r w:rsidR="006F7615">
        <w:rPr>
          <w:rFonts w:cs="Courier New" w:hAnsi="Courier New" w:ascii="Courier New"/>
        </w:rPr>
        <w:t>kn, troškovi računovodstva i knjigovodstvene evidencije po računima u iznosu od 220.000,00kn s PDV-om,</w:t>
      </w:r>
      <w:r w:rsidR="00964C79">
        <w:rPr>
          <w:rFonts w:cs="Courier New" w:hAnsi="Courier New" w:ascii="Courier New"/>
        </w:rPr>
        <w:t xml:space="preserve"> plaćeni porezi u iznosu od 123.000,00kn i</w:t>
      </w:r>
      <w:r w:rsidR="004778FA">
        <w:rPr>
          <w:rFonts w:cs="Courier New" w:hAnsi="Courier New" w:ascii="Courier New"/>
        </w:rPr>
        <w:t xml:space="preserve"> </w:t>
      </w:r>
      <w:r w:rsidR="006F7615">
        <w:rPr>
          <w:rFonts w:cs="Courier New" w:hAnsi="Courier New" w:ascii="Courier New"/>
        </w:rPr>
        <w:t xml:space="preserve"> trošak sadašnje vrijednosti radnog stroja i vozila u iznosu od 191.000,00kn.</w:t>
      </w:r>
    </w:p>
    <w:p w:rsidRDefault="003249EC" w:rsidP="009674C4" w:rsidR="003249EC">
      <w:pPr>
        <w:pStyle w:val="Bezproreda"/>
        <w:jc w:val="both"/>
        <w:rPr>
          <w:rFonts w:cs="Courier New" w:hAnsi="Courier New" w:ascii="Courier New"/>
        </w:rPr>
      </w:pPr>
    </w:p>
    <w:p w:rsidRDefault="003249EC" w:rsidP="009674C4" w:rsidR="00B33384">
      <w:pPr>
        <w:pStyle w:val="Bezproreda"/>
        <w:jc w:val="both"/>
        <w:rPr>
          <w:rFonts w:cs="Courier New" w:hAnsi="Courier New" w:ascii="Courier New"/>
        </w:rPr>
      </w:pPr>
      <w:r>
        <w:rPr>
          <w:rFonts w:cs="Courier New" w:hAnsi="Courier New" w:ascii="Courier New"/>
        </w:rPr>
        <w:t>2. Utvrđene a nenamirene obveze vjerovnicima stečajne mase i procjena istih do okonćanja stečajnog postupka</w:t>
      </w:r>
    </w:p>
    <w:p w:rsidRDefault="00E86494" w:rsidP="009674C4" w:rsidR="00E86494">
      <w:pPr>
        <w:pStyle w:val="Bezproreda"/>
        <w:jc w:val="both"/>
        <w:rPr>
          <w:rFonts w:cs="Courier New" w:hAnsi="Courier New" w:ascii="Courier New"/>
        </w:rPr>
      </w:pPr>
    </w:p>
    <w:p w:rsidRDefault="003249EC" w:rsidP="009674C4" w:rsidR="002827F6">
      <w:pPr>
        <w:pStyle w:val="Bezproreda"/>
        <w:jc w:val="both"/>
        <w:rPr>
          <w:rFonts w:cs="Courier New" w:hAnsi="Courier New" w:ascii="Courier New"/>
        </w:rPr>
      </w:pPr>
      <w:r>
        <w:rPr>
          <w:rFonts w:cs="Courier New" w:hAnsi="Courier New" w:ascii="Courier New"/>
        </w:rPr>
        <w:t xml:space="preserve">Osim utvrđenih i namirenih </w:t>
      </w:r>
      <w:r w:rsidR="004B32DD">
        <w:rPr>
          <w:rFonts w:cs="Courier New" w:hAnsi="Courier New" w:ascii="Courier New"/>
        </w:rPr>
        <w:t xml:space="preserve">troškova stečajnog postupka nastale su slijedeće obveze i to; obračunata nagrada stečajnom upravitelju prema Uredbi o kriterijima i načinu obračuna i plaćanja nagrada steč.upraviteljima /NN105/15/ temeljem unovčene steč.mase u iznosu od 8.972.075,30kn </w:t>
      </w:r>
      <w:r w:rsidR="00E86494">
        <w:rPr>
          <w:rFonts w:cs="Courier New" w:hAnsi="Courier New" w:ascii="Courier New"/>
        </w:rPr>
        <w:t xml:space="preserve">koja </w:t>
      </w:r>
      <w:r w:rsidR="004B32DD">
        <w:rPr>
          <w:rFonts w:cs="Courier New" w:hAnsi="Courier New" w:ascii="Courier New"/>
        </w:rPr>
        <w:t>izn</w:t>
      </w:r>
      <w:r w:rsidR="002827F6">
        <w:rPr>
          <w:rFonts w:cs="Courier New" w:hAnsi="Courier New" w:ascii="Courier New"/>
        </w:rPr>
        <w:t>osi u bruto iznosu od 629.784,51</w:t>
      </w:r>
      <w:r w:rsidR="004B32DD">
        <w:rPr>
          <w:rFonts w:cs="Courier New" w:hAnsi="Courier New" w:ascii="Courier New"/>
        </w:rPr>
        <w:t xml:space="preserve">kn preračunato u neto ista iznosi </w:t>
      </w:r>
      <w:r w:rsidR="002827F6">
        <w:rPr>
          <w:rFonts w:cs="Courier New" w:hAnsi="Courier New" w:ascii="Courier New"/>
        </w:rPr>
        <w:t xml:space="preserve"> 380.100,16</w:t>
      </w:r>
      <w:r w:rsidR="005C1882">
        <w:rPr>
          <w:rFonts w:cs="Courier New" w:hAnsi="Courier New" w:ascii="Courier New"/>
        </w:rPr>
        <w:t>kn</w:t>
      </w:r>
      <w:r w:rsidR="00E86494">
        <w:rPr>
          <w:rFonts w:cs="Courier New" w:hAnsi="Courier New" w:ascii="Courier New"/>
        </w:rPr>
        <w:t xml:space="preserve"> </w:t>
      </w:r>
      <w:r w:rsidR="005C1882">
        <w:rPr>
          <w:rFonts w:cs="Courier New" w:hAnsi="Courier New" w:ascii="Courier New"/>
        </w:rPr>
        <w:t xml:space="preserve">/ obračun </w:t>
      </w:r>
      <w:r w:rsidR="00E86494">
        <w:rPr>
          <w:rFonts w:cs="Courier New" w:hAnsi="Courier New" w:ascii="Courier New"/>
        </w:rPr>
        <w:t xml:space="preserve">i primjena doprinosa iz na plaću </w:t>
      </w:r>
      <w:r w:rsidR="005C1882">
        <w:rPr>
          <w:rFonts w:cs="Courier New" w:hAnsi="Courier New" w:ascii="Courier New"/>
        </w:rPr>
        <w:t>za umirovljenika/, nastal</w:t>
      </w:r>
      <w:r w:rsidR="00E86494">
        <w:rPr>
          <w:rFonts w:cs="Courier New" w:hAnsi="Courier New" w:ascii="Courier New"/>
        </w:rPr>
        <w:t xml:space="preserve">i materijalni i drugi troškovi koji </w:t>
      </w:r>
      <w:r w:rsidR="002827F6">
        <w:rPr>
          <w:rFonts w:cs="Courier New" w:hAnsi="Courier New" w:ascii="Courier New"/>
        </w:rPr>
        <w:t xml:space="preserve">nastali a </w:t>
      </w:r>
      <w:r w:rsidR="00E86494">
        <w:rPr>
          <w:rFonts w:cs="Courier New" w:hAnsi="Courier New" w:ascii="Courier New"/>
        </w:rPr>
        <w:t xml:space="preserve">nisu do sada </w:t>
      </w:r>
      <w:r w:rsidR="005C1882">
        <w:rPr>
          <w:rFonts w:cs="Courier New" w:hAnsi="Courier New" w:ascii="Courier New"/>
        </w:rPr>
        <w:t>isplaćeni u izno</w:t>
      </w:r>
      <w:r w:rsidR="00E86494">
        <w:rPr>
          <w:rFonts w:cs="Courier New" w:hAnsi="Courier New" w:ascii="Courier New"/>
        </w:rPr>
        <w:t xml:space="preserve">su od 41.199,48kn. Nadalje procjenjuje se </w:t>
      </w:r>
      <w:r w:rsidR="005C1882">
        <w:rPr>
          <w:rFonts w:cs="Courier New" w:hAnsi="Courier New" w:ascii="Courier New"/>
        </w:rPr>
        <w:t xml:space="preserve"> </w:t>
      </w:r>
      <w:r w:rsidR="00E86494">
        <w:rPr>
          <w:rFonts w:cs="Courier New" w:hAnsi="Courier New" w:ascii="Courier New"/>
        </w:rPr>
        <w:t>da će odvjetnički troškovi</w:t>
      </w:r>
      <w:r w:rsidR="005C1882">
        <w:rPr>
          <w:rFonts w:cs="Courier New" w:hAnsi="Courier New" w:ascii="Courier New"/>
        </w:rPr>
        <w:t xml:space="preserve"> za sudske postupku u tijeku, troškove sudskih vještaka, sudskih </w:t>
      </w:r>
    </w:p>
    <w:p w:rsidRDefault="002827F6" w:rsidP="009674C4" w:rsidR="002827F6">
      <w:pPr>
        <w:pStyle w:val="Bezproreda"/>
        <w:jc w:val="both"/>
        <w:rPr>
          <w:rFonts w:cs="Courier New" w:hAnsi="Courier New" w:ascii="Courier New"/>
        </w:rPr>
      </w:pPr>
      <w:r>
        <w:rPr>
          <w:rFonts w:cs="Courier New" w:hAnsi="Courier New" w:ascii="Courier New"/>
        </w:rPr>
        <w:t xml:space="preserve">                            Str. – 13 -</w:t>
      </w:r>
    </w:p>
    <w:p w:rsidRDefault="005C1882" w:rsidP="009674C4" w:rsidR="00B33384">
      <w:pPr>
        <w:pStyle w:val="Bezproreda"/>
        <w:jc w:val="both"/>
        <w:rPr>
          <w:rFonts w:cs="Courier New" w:hAnsi="Courier New" w:ascii="Courier New"/>
        </w:rPr>
      </w:pPr>
      <w:r>
        <w:rPr>
          <w:rFonts w:cs="Courier New" w:hAnsi="Courier New" w:ascii="Courier New"/>
        </w:rPr>
        <w:lastRenderedPageBreak/>
        <w:t>pristojbi i</w:t>
      </w:r>
      <w:r w:rsidR="002827F6">
        <w:rPr>
          <w:rFonts w:cs="Courier New" w:hAnsi="Courier New" w:ascii="Courier New"/>
        </w:rPr>
        <w:t xml:space="preserve"> </w:t>
      </w:r>
      <w:r w:rsidR="00E86494">
        <w:rPr>
          <w:rFonts w:cs="Courier New" w:hAnsi="Courier New" w:ascii="Courier New"/>
        </w:rPr>
        <w:t>taksi</w:t>
      </w:r>
      <w:r>
        <w:rPr>
          <w:rFonts w:cs="Courier New" w:hAnsi="Courier New" w:ascii="Courier New"/>
        </w:rPr>
        <w:t xml:space="preserve"> za</w:t>
      </w:r>
      <w:r w:rsidR="00F334F3">
        <w:rPr>
          <w:rFonts w:cs="Courier New" w:hAnsi="Courier New" w:ascii="Courier New"/>
        </w:rPr>
        <w:t xml:space="preserve"> spor </w:t>
      </w:r>
      <w:r w:rsidR="00E86494">
        <w:rPr>
          <w:rFonts w:cs="Courier New" w:hAnsi="Courier New" w:ascii="Courier New"/>
        </w:rPr>
        <w:t>i to;</w:t>
      </w:r>
      <w:r>
        <w:rPr>
          <w:rFonts w:cs="Courier New" w:hAnsi="Courier New" w:ascii="Courier New"/>
        </w:rPr>
        <w:t xml:space="preserve"> P-</w:t>
      </w:r>
      <w:r w:rsidR="00C7612F">
        <w:rPr>
          <w:rFonts w:cs="Courier New" w:hAnsi="Courier New" w:ascii="Courier New"/>
        </w:rPr>
        <w:t>1522,13 procjenjuje se</w:t>
      </w:r>
      <w:r>
        <w:rPr>
          <w:rFonts w:cs="Courier New" w:hAnsi="Courier New" w:ascii="Courier New"/>
        </w:rPr>
        <w:t xml:space="preserve"> iznos od</w:t>
      </w:r>
      <w:r w:rsidR="00C7612F">
        <w:rPr>
          <w:rFonts w:cs="Courier New" w:hAnsi="Courier New" w:ascii="Courier New"/>
        </w:rPr>
        <w:t xml:space="preserve"> 120.000,00kn, za P-844/12 i Pž-987/18 iznos 760.000,00kn i P-4970/11, P-5280/16 iznos od 150,000,00kn</w:t>
      </w:r>
      <w:r w:rsidR="00F334F3">
        <w:rPr>
          <w:rFonts w:cs="Courier New" w:hAnsi="Courier New" w:ascii="Courier New"/>
        </w:rPr>
        <w:t xml:space="preserve"> ukupno cca 1.030.000,00kn.</w:t>
      </w:r>
    </w:p>
    <w:p w:rsidRDefault="00F334F3" w:rsidP="009674C4" w:rsidR="00F334F3">
      <w:pPr>
        <w:pStyle w:val="Bezproreda"/>
        <w:jc w:val="both"/>
        <w:rPr>
          <w:rFonts w:cs="Courier New" w:hAnsi="Courier New" w:ascii="Courier New"/>
        </w:rPr>
      </w:pPr>
      <w:r>
        <w:rPr>
          <w:rFonts w:cs="Courier New" w:hAnsi="Courier New" w:ascii="Courier New"/>
        </w:rPr>
        <w:t>Procjenjuje se da ovaj stečajni postupak će trajati najmanje još tri godine i predlaže se da treba osigurati za financiranje istoga cca 350.000,00kn.</w:t>
      </w:r>
    </w:p>
    <w:p w:rsidRDefault="002827F6" w:rsidP="009674C4" w:rsidR="00F334F3">
      <w:pPr>
        <w:pStyle w:val="Bezproreda"/>
        <w:jc w:val="both"/>
        <w:rPr>
          <w:rFonts w:cs="Courier New" w:hAnsi="Courier New" w:ascii="Courier New"/>
        </w:rPr>
      </w:pPr>
      <w:r>
        <w:rPr>
          <w:rFonts w:cs="Courier New" w:hAnsi="Courier New" w:ascii="Courier New"/>
        </w:rPr>
        <w:t>Iz navedenog proizlazi da</w:t>
      </w:r>
      <w:r w:rsidR="00F334F3">
        <w:rPr>
          <w:rFonts w:cs="Courier New" w:hAnsi="Courier New" w:ascii="Courier New"/>
        </w:rPr>
        <w:t xml:space="preserve"> za isplatu bruto nagrade stečaj</w:t>
      </w:r>
      <w:r>
        <w:rPr>
          <w:rFonts w:cs="Courier New" w:hAnsi="Courier New" w:ascii="Courier New"/>
        </w:rPr>
        <w:t>nom upravitelju treba 629.784,51</w:t>
      </w:r>
      <w:r w:rsidR="00F334F3">
        <w:rPr>
          <w:rFonts w:cs="Courier New" w:hAnsi="Courier New" w:ascii="Courier New"/>
        </w:rPr>
        <w:t>kn i za povrat financiranih ostalih materijalnih troškova iznos 41.199,48kn odnosno ukupno 670.983.97kn a za financiranje stečajnog postupka i sudskih postupaka treba osigurati iznos od</w:t>
      </w:r>
      <w:r w:rsidR="00161FED">
        <w:rPr>
          <w:rFonts w:cs="Courier New" w:hAnsi="Courier New" w:ascii="Courier New"/>
        </w:rPr>
        <w:t xml:space="preserve"> </w:t>
      </w:r>
      <w:r w:rsidR="00E1627D">
        <w:rPr>
          <w:rFonts w:cs="Courier New" w:hAnsi="Courier New" w:ascii="Courier New"/>
        </w:rPr>
        <w:t>cca 1.380.000,0</w:t>
      </w:r>
      <w:r w:rsidR="0095761C">
        <w:rPr>
          <w:rFonts w:cs="Courier New" w:hAnsi="Courier New" w:ascii="Courier New"/>
        </w:rPr>
        <w:t>0kn što sveukupno iznosi cca 2.051.000,00kn.</w:t>
      </w:r>
    </w:p>
    <w:p w:rsidRDefault="0095761C" w:rsidP="009674C4" w:rsidR="0095761C">
      <w:pPr>
        <w:pStyle w:val="Bezproreda"/>
        <w:jc w:val="both"/>
        <w:rPr>
          <w:rFonts w:cs="Courier New" w:hAnsi="Courier New" w:ascii="Courier New"/>
        </w:rPr>
      </w:pPr>
    </w:p>
    <w:p w:rsidRDefault="0095761C" w:rsidP="009674C4" w:rsidR="0095761C">
      <w:pPr>
        <w:pStyle w:val="Bezproreda"/>
        <w:jc w:val="both"/>
        <w:rPr>
          <w:rFonts w:cs="Courier New" w:hAnsi="Courier New" w:ascii="Courier New"/>
        </w:rPr>
      </w:pPr>
      <w:r>
        <w:rPr>
          <w:rFonts w:cs="Courier New" w:hAnsi="Courier New" w:ascii="Courier New"/>
        </w:rPr>
        <w:t>3. UTVRĐENE, NAMIRENE I PRIJEDLOG ZA II djelomičnu diobu stečajnim vjerovnicima</w:t>
      </w:r>
    </w:p>
    <w:p w:rsidRDefault="003249EC" w:rsidP="009674C4" w:rsidR="003249EC">
      <w:pPr>
        <w:pStyle w:val="Bezproreda"/>
        <w:jc w:val="both"/>
        <w:rPr>
          <w:rFonts w:cs="Courier New" w:hAnsi="Courier New" w:ascii="Courier New"/>
        </w:rPr>
      </w:pPr>
    </w:p>
    <w:p w:rsidRDefault="00583656" w:rsidP="009674C4" w:rsidR="00583656">
      <w:pPr>
        <w:pStyle w:val="Bezproreda"/>
        <w:jc w:val="both"/>
        <w:rPr>
          <w:rFonts w:cs="Courier New" w:hAnsi="Courier New" w:ascii="Courier New"/>
        </w:rPr>
      </w:pPr>
      <w:r>
        <w:rPr>
          <w:rFonts w:cs="Courier New" w:hAnsi="Courier New" w:ascii="Courier New"/>
        </w:rPr>
        <w:t>U ovom steč.postupku bila su održana 2 Ispitna ro</w:t>
      </w:r>
      <w:r w:rsidR="00313C6D">
        <w:rPr>
          <w:rFonts w:cs="Courier New" w:hAnsi="Courier New" w:ascii="Courier New"/>
        </w:rPr>
        <w:t>čišta i podneseno je ukupno 77 P</w:t>
      </w:r>
      <w:r>
        <w:rPr>
          <w:rFonts w:cs="Courier New" w:hAnsi="Courier New" w:ascii="Courier New"/>
        </w:rPr>
        <w:t xml:space="preserve">rijava tražbina steč.vjerovnika </w:t>
      </w:r>
      <w:r w:rsidR="00131A63">
        <w:rPr>
          <w:rFonts w:cs="Courier New" w:hAnsi="Courier New" w:ascii="Courier New"/>
        </w:rPr>
        <w:t xml:space="preserve">kao </w:t>
      </w:r>
      <w:r>
        <w:rPr>
          <w:rFonts w:cs="Courier New" w:hAnsi="Courier New" w:ascii="Courier New"/>
        </w:rPr>
        <w:t>i 4 prijave o postojanju razlučnog prava na nekretninama i pokretninama.</w:t>
      </w:r>
    </w:p>
    <w:p w:rsidRDefault="0095761C" w:rsidP="009674C4" w:rsidR="0095761C">
      <w:pPr>
        <w:pStyle w:val="Bezproreda"/>
        <w:jc w:val="both"/>
        <w:rPr>
          <w:rFonts w:cs="Courier New" w:hAnsi="Courier New" w:ascii="Courier New"/>
        </w:rPr>
      </w:pPr>
    </w:p>
    <w:p w:rsidRDefault="00E1627D" w:rsidP="009674C4" w:rsidR="0089564C">
      <w:pPr>
        <w:pStyle w:val="Bezproreda"/>
        <w:jc w:val="both"/>
        <w:rPr>
          <w:rFonts w:cs="Courier New" w:hAnsi="Courier New" w:ascii="Courier New"/>
        </w:rPr>
      </w:pPr>
      <w:r>
        <w:rPr>
          <w:rFonts w:cs="Courier New" w:hAnsi="Courier New" w:ascii="Courier New"/>
        </w:rPr>
        <w:t>3.</w:t>
      </w:r>
      <w:r w:rsidR="00077ECB">
        <w:rPr>
          <w:rFonts w:cs="Courier New" w:hAnsi="Courier New" w:ascii="Courier New"/>
        </w:rPr>
        <w:t>1.</w:t>
      </w:r>
      <w:r>
        <w:rPr>
          <w:rFonts w:cs="Courier New" w:hAnsi="Courier New" w:ascii="Courier New"/>
        </w:rPr>
        <w:t xml:space="preserve">Podnesene su 3 </w:t>
      </w:r>
      <w:r w:rsidR="00184484">
        <w:rPr>
          <w:rFonts w:cs="Courier New" w:hAnsi="Courier New" w:ascii="Courier New"/>
        </w:rPr>
        <w:t>Prijave bivšIH</w:t>
      </w:r>
      <w:r w:rsidR="00583656">
        <w:rPr>
          <w:rFonts w:cs="Courier New" w:hAnsi="Courier New" w:ascii="Courier New"/>
        </w:rPr>
        <w:t xml:space="preserve"> radnika za neisplaćenu </w:t>
      </w:r>
      <w:r w:rsidR="00313C6D">
        <w:rPr>
          <w:rFonts w:cs="Courier New" w:hAnsi="Courier New" w:ascii="Courier New"/>
        </w:rPr>
        <w:t>naknadu nezgode</w:t>
      </w:r>
      <w:r w:rsidR="00583656">
        <w:rPr>
          <w:rFonts w:cs="Courier New" w:hAnsi="Courier New" w:ascii="Courier New"/>
        </w:rPr>
        <w:t xml:space="preserve"> na radu</w:t>
      </w:r>
      <w:r w:rsidR="00771DEE">
        <w:rPr>
          <w:rFonts w:cs="Courier New" w:hAnsi="Courier New" w:ascii="Courier New"/>
        </w:rPr>
        <w:t xml:space="preserve"> po pravomoćnoj sudskoj presudi</w:t>
      </w:r>
      <w:r w:rsidR="007515E3">
        <w:rPr>
          <w:rFonts w:cs="Courier New" w:hAnsi="Courier New" w:ascii="Courier New"/>
        </w:rPr>
        <w:t>,</w:t>
      </w:r>
      <w:r w:rsidR="00583656">
        <w:rPr>
          <w:rFonts w:cs="Courier New" w:hAnsi="Courier New" w:ascii="Courier New"/>
        </w:rPr>
        <w:t xml:space="preserve"> koja je priznata u iznosu od 22.830,00kn i razvrstana u I Viši isplatni red</w:t>
      </w:r>
      <w:r w:rsidR="007515E3">
        <w:rPr>
          <w:rFonts w:cs="Courier New" w:hAnsi="Courier New" w:ascii="Courier New"/>
        </w:rPr>
        <w:t>,</w:t>
      </w:r>
      <w:r w:rsidR="00583656">
        <w:rPr>
          <w:rFonts w:cs="Courier New" w:hAnsi="Courier New" w:ascii="Courier New"/>
        </w:rPr>
        <w:t xml:space="preserve"> te je po prilivu novčanih sredstava i isplaćena u navedenom iznosu krajem 2012.g. </w:t>
      </w:r>
      <w:r w:rsidR="00184484">
        <w:rPr>
          <w:rFonts w:cs="Courier New" w:hAnsi="Courier New" w:ascii="Courier New"/>
        </w:rPr>
        <w:t xml:space="preserve">             </w:t>
      </w:r>
    </w:p>
    <w:p w:rsidRDefault="0089564C" w:rsidP="009674C4" w:rsidR="00F037DF">
      <w:pPr>
        <w:pStyle w:val="Bezproreda"/>
        <w:jc w:val="both"/>
        <w:rPr>
          <w:rFonts w:cs="Courier New" w:hAnsi="Courier New" w:ascii="Courier New"/>
        </w:rPr>
      </w:pPr>
      <w:r>
        <w:rPr>
          <w:rFonts w:cs="Courier New" w:hAnsi="Courier New" w:ascii="Courier New"/>
        </w:rPr>
        <w:t>Slijedom navedenog proveden</w:t>
      </w:r>
      <w:r w:rsidR="0095761C">
        <w:rPr>
          <w:rFonts w:cs="Courier New" w:hAnsi="Courier New" w:ascii="Courier New"/>
        </w:rPr>
        <w:t>a je I DJELOMIČNA DIOBA VJEROVNIKA I Višeg isplatnog reda</w:t>
      </w:r>
      <w:r>
        <w:rPr>
          <w:rFonts w:cs="Courier New" w:hAnsi="Courier New" w:ascii="Courier New"/>
        </w:rPr>
        <w:t xml:space="preserve"> namiren</w:t>
      </w:r>
      <w:r w:rsidR="00FD5B3C">
        <w:rPr>
          <w:rFonts w:cs="Courier New" w:hAnsi="Courier New" w:ascii="Courier New"/>
        </w:rPr>
        <w:t>jem bivšeg radnika steč.dužnika u priznatom iznosu tražbine.</w:t>
      </w:r>
    </w:p>
    <w:p w:rsidRDefault="00F037DF" w:rsidP="009674C4" w:rsidR="00F037DF">
      <w:pPr>
        <w:pStyle w:val="Bezproreda"/>
        <w:jc w:val="both"/>
        <w:rPr>
          <w:rFonts w:cs="Courier New" w:hAnsi="Courier New" w:ascii="Courier New"/>
        </w:rPr>
      </w:pPr>
      <w:r>
        <w:rPr>
          <w:rFonts w:cs="Courier New" w:hAnsi="Courier New" w:ascii="Courier New"/>
        </w:rPr>
        <w:t xml:space="preserve"> </w:t>
      </w:r>
    </w:p>
    <w:p w:rsidRDefault="00E1627D" w:rsidP="009674C4" w:rsidR="00313C6D">
      <w:pPr>
        <w:pStyle w:val="Bezproreda"/>
        <w:jc w:val="both"/>
        <w:rPr>
          <w:rFonts w:cs="Courier New" w:hAnsi="Courier New" w:ascii="Courier New"/>
        </w:rPr>
      </w:pPr>
      <w:r>
        <w:rPr>
          <w:rFonts w:cs="Courier New" w:hAnsi="Courier New" w:ascii="Courier New"/>
        </w:rPr>
        <w:t>3.</w:t>
      </w:r>
      <w:r w:rsidR="00077ECB">
        <w:rPr>
          <w:rFonts w:cs="Courier New" w:hAnsi="Courier New" w:ascii="Courier New"/>
        </w:rPr>
        <w:t>2.</w:t>
      </w:r>
      <w:r w:rsidR="00E078E8">
        <w:rPr>
          <w:rFonts w:cs="Courier New" w:hAnsi="Courier New" w:ascii="Courier New"/>
        </w:rPr>
        <w:t xml:space="preserve">Za Drugi viši isplatni red primljeno je i to: </w:t>
      </w:r>
    </w:p>
    <w:p w:rsidRDefault="00E078E8" w:rsidP="009674C4" w:rsidR="00E078E8">
      <w:pPr>
        <w:pStyle w:val="Bezproreda"/>
        <w:jc w:val="both"/>
        <w:rPr>
          <w:rFonts w:cs="Courier New" w:hAnsi="Courier New" w:ascii="Courier New"/>
        </w:rPr>
      </w:pPr>
      <w:r>
        <w:rPr>
          <w:rFonts w:cs="Courier New" w:hAnsi="Courier New" w:ascii="Courier New"/>
        </w:rPr>
        <w:t>Za I</w:t>
      </w:r>
      <w:r w:rsidR="00CB2B1F">
        <w:rPr>
          <w:rFonts w:cs="Courier New" w:hAnsi="Courier New" w:ascii="Courier New"/>
        </w:rPr>
        <w:t xml:space="preserve"> Ispitno ročište primljeni je 55</w:t>
      </w:r>
      <w:r>
        <w:rPr>
          <w:rFonts w:cs="Courier New" w:hAnsi="Courier New" w:ascii="Courier New"/>
        </w:rPr>
        <w:t xml:space="preserve"> Prijava</w:t>
      </w:r>
      <w:r w:rsidR="00077ECB">
        <w:rPr>
          <w:rFonts w:cs="Courier New" w:hAnsi="Courier New" w:ascii="Courier New"/>
        </w:rPr>
        <w:t xml:space="preserve"> tražbina steč.vjerovnika</w:t>
      </w:r>
      <w:r>
        <w:rPr>
          <w:rFonts w:cs="Courier New" w:hAnsi="Courier New" w:ascii="Courier New"/>
        </w:rPr>
        <w:t xml:space="preserve"> u ukupnom iznosu od 37.257.830,45kn a za II</w:t>
      </w:r>
      <w:r w:rsidR="00CB2B1F">
        <w:rPr>
          <w:rFonts w:cs="Courier New" w:hAnsi="Courier New" w:ascii="Courier New"/>
        </w:rPr>
        <w:t xml:space="preserve"> Ispitno ročište primljeno je 24</w:t>
      </w:r>
      <w:r>
        <w:rPr>
          <w:rFonts w:cs="Courier New" w:hAnsi="Courier New" w:ascii="Courier New"/>
        </w:rPr>
        <w:t xml:space="preserve"> Prijava u</w:t>
      </w:r>
      <w:r w:rsidR="00521082">
        <w:rPr>
          <w:rFonts w:cs="Courier New" w:hAnsi="Courier New" w:ascii="Courier New"/>
        </w:rPr>
        <w:t xml:space="preserve"> ukupnom iznosu od 20.000.888,77</w:t>
      </w:r>
      <w:r>
        <w:rPr>
          <w:rFonts w:cs="Courier New" w:hAnsi="Courier New" w:ascii="Courier New"/>
        </w:rPr>
        <w:t>kn</w:t>
      </w:r>
      <w:r w:rsidR="00521082">
        <w:rPr>
          <w:rFonts w:cs="Courier New" w:hAnsi="Courier New" w:ascii="Courier New"/>
        </w:rPr>
        <w:t xml:space="preserve"> i 1.213.572,35€</w:t>
      </w:r>
      <w:r>
        <w:rPr>
          <w:rFonts w:cs="Courier New" w:hAnsi="Courier New" w:ascii="Courier New"/>
        </w:rPr>
        <w:t xml:space="preserve">. </w:t>
      </w:r>
    </w:p>
    <w:p w:rsidRDefault="00077ECB" w:rsidP="009674C4" w:rsidR="00415FF6">
      <w:pPr>
        <w:pStyle w:val="Bezproreda"/>
        <w:jc w:val="both"/>
        <w:rPr>
          <w:rFonts w:cs="Courier New" w:hAnsi="Courier New" w:ascii="Courier New"/>
        </w:rPr>
      </w:pPr>
      <w:r>
        <w:rPr>
          <w:rFonts w:cs="Courier New" w:hAnsi="Courier New" w:ascii="Courier New"/>
        </w:rPr>
        <w:t xml:space="preserve">Stečajni upravitelj priznao je </w:t>
      </w:r>
      <w:r w:rsidR="00421C62">
        <w:rPr>
          <w:rFonts w:cs="Courier New" w:hAnsi="Courier New" w:ascii="Courier New"/>
        </w:rPr>
        <w:t>a na temelju dostavljenih pravovaljanih isprava, ko</w:t>
      </w:r>
      <w:r w:rsidR="00EE6F00">
        <w:rPr>
          <w:rFonts w:cs="Courier New" w:hAnsi="Courier New" w:ascii="Courier New"/>
        </w:rPr>
        <w:t>jima se dokazuje imovinskopravna</w:t>
      </w:r>
      <w:r w:rsidR="00421C62">
        <w:rPr>
          <w:rFonts w:cs="Courier New" w:hAnsi="Courier New" w:ascii="Courier New"/>
        </w:rPr>
        <w:t xml:space="preserve"> osnov</w:t>
      </w:r>
      <w:r w:rsidR="00EE6F00">
        <w:rPr>
          <w:rFonts w:cs="Courier New" w:hAnsi="Courier New" w:ascii="Courier New"/>
        </w:rPr>
        <w:t>a</w:t>
      </w:r>
      <w:r w:rsidR="00421C62">
        <w:rPr>
          <w:rFonts w:cs="Courier New" w:hAnsi="Courier New" w:ascii="Courier New"/>
        </w:rPr>
        <w:t xml:space="preserve"> i  postojanje tražbine u ukupnom iznosu od 4</w:t>
      </w:r>
      <w:r w:rsidR="00E1627D">
        <w:rPr>
          <w:rFonts w:cs="Courier New" w:hAnsi="Courier New" w:ascii="Courier New"/>
        </w:rPr>
        <w:t>8.320.098,56</w:t>
      </w:r>
      <w:r w:rsidR="00421C62">
        <w:rPr>
          <w:rFonts w:cs="Courier New" w:hAnsi="Courier New" w:ascii="Courier New"/>
        </w:rPr>
        <w:t>kn.</w:t>
      </w:r>
      <w:r w:rsidR="00E1627D">
        <w:rPr>
          <w:rFonts w:cs="Courier New" w:hAnsi="Courier New" w:ascii="Courier New"/>
        </w:rPr>
        <w:t xml:space="preserve"> Međutim kao što je naprijed navedeno 48.320.098,56kn umanjuje se  sporazumno utvrđeni iznos između Croatia banke d.d. i promjenjenog ovlaštenika ADRIA LUX PROJEKT d.o.o. iz Zagreba</w:t>
      </w:r>
      <w:r w:rsidR="00415FF6">
        <w:rPr>
          <w:rFonts w:cs="Courier New" w:hAnsi="Courier New" w:ascii="Courier New"/>
        </w:rPr>
        <w:t xml:space="preserve"> od 702.531.92kn te iznos tražbina </w:t>
      </w:r>
      <w:r w:rsidR="0095761C">
        <w:rPr>
          <w:rFonts w:cs="Courier New" w:hAnsi="Courier New" w:ascii="Courier New"/>
        </w:rPr>
        <w:t xml:space="preserve">vjerovnika </w:t>
      </w:r>
      <w:r w:rsidR="00415FF6">
        <w:rPr>
          <w:rFonts w:cs="Courier New" w:hAnsi="Courier New" w:ascii="Courier New"/>
        </w:rPr>
        <w:t>za II djelomičnu diobu svrstanih u II Viši isplatni red iznosi 47.617.566,64kn.</w:t>
      </w:r>
    </w:p>
    <w:p w:rsidRDefault="00415FF6" w:rsidP="00E2253A" w:rsidR="00415FF6">
      <w:pPr>
        <w:pStyle w:val="Bezproreda"/>
        <w:jc w:val="both"/>
        <w:rPr>
          <w:rFonts w:cs="Courier New" w:hAnsi="Courier New" w:ascii="Courier New"/>
        </w:rPr>
      </w:pPr>
    </w:p>
    <w:p w:rsidRDefault="00415FF6" w:rsidP="0073040B" w:rsidR="0073040B">
      <w:pPr>
        <w:pStyle w:val="Bezproreda"/>
        <w:jc w:val="both"/>
        <w:rPr>
          <w:rFonts w:cs="Courier New" w:hAnsi="Courier New" w:ascii="Courier New"/>
        </w:rPr>
      </w:pPr>
      <w:r>
        <w:rPr>
          <w:rFonts w:cs="Courier New" w:hAnsi="Courier New" w:ascii="Courier New"/>
        </w:rPr>
        <w:t xml:space="preserve">3.3. </w:t>
      </w:r>
      <w:r w:rsidR="0073040B">
        <w:rPr>
          <w:rFonts w:cs="Courier New" w:hAnsi="Courier New" w:ascii="Courier New"/>
        </w:rPr>
        <w:t xml:space="preserve">Budući je u tijeku sudski spor u kojem je </w:t>
      </w:r>
      <w:r w:rsidR="009D4F50">
        <w:rPr>
          <w:rFonts w:cs="Courier New" w:hAnsi="Courier New" w:ascii="Courier New"/>
        </w:rPr>
        <w:t xml:space="preserve">ZAGREBAČKI HOLDING d.o.o.Zagreb </w:t>
      </w:r>
      <w:r w:rsidR="0073040B">
        <w:rPr>
          <w:rFonts w:cs="Courier New" w:hAnsi="Courier New" w:ascii="Courier New"/>
        </w:rPr>
        <w:t>po punomoćnicima podnio Tužbu 26.04.20</w:t>
      </w:r>
      <w:r w:rsidR="00905AD3">
        <w:rPr>
          <w:rFonts w:cs="Courier New" w:hAnsi="Courier New" w:ascii="Courier New"/>
        </w:rPr>
        <w:t>14.g. zbog osporavanja podnesene</w:t>
      </w:r>
      <w:r w:rsidR="0073040B">
        <w:rPr>
          <w:rFonts w:cs="Courier New" w:hAnsi="Courier New" w:ascii="Courier New"/>
        </w:rPr>
        <w:t xml:space="preserve"> Prijave tražbine za utuženi iznos od 3.443.417,80kn u postupku provođenja II djelomične diobe treba za navedeni iznos, primjenom predloženog postotka</w:t>
      </w:r>
      <w:r w:rsidR="00FD5B3C">
        <w:rPr>
          <w:rFonts w:cs="Courier New" w:hAnsi="Courier New" w:ascii="Courier New"/>
        </w:rPr>
        <w:t xml:space="preserve"> za diobu</w:t>
      </w:r>
      <w:r w:rsidR="0073040B">
        <w:rPr>
          <w:rFonts w:cs="Courier New" w:hAnsi="Courier New" w:ascii="Courier New"/>
        </w:rPr>
        <w:t xml:space="preserve"> osigurati rezervaciju za slučaj dosude u korist stečajnog vjerovnika.</w:t>
      </w:r>
    </w:p>
    <w:p w:rsidRDefault="008D1732" w:rsidP="0073040B" w:rsidR="008D1732">
      <w:pPr>
        <w:pStyle w:val="Bezproreda"/>
        <w:jc w:val="both"/>
        <w:rPr>
          <w:rFonts w:cs="Courier New" w:hAnsi="Courier New" w:ascii="Courier New"/>
        </w:rPr>
      </w:pPr>
    </w:p>
    <w:p w:rsidRDefault="008D1732" w:rsidP="0073040B" w:rsidR="00FD5B3C">
      <w:pPr>
        <w:pStyle w:val="Bezproreda"/>
        <w:jc w:val="both"/>
        <w:rPr>
          <w:rFonts w:cs="Courier New" w:hAnsi="Courier New" w:ascii="Courier New"/>
        </w:rPr>
      </w:pPr>
      <w:r>
        <w:rPr>
          <w:rFonts w:cs="Courier New" w:hAnsi="Courier New" w:ascii="Courier New"/>
        </w:rPr>
        <w:t>3.4. Slijedom naprijed navedenog predlaže se da se II djelomičnom diobom namire stečajni vjerovnici II Višeg isplatnog reda u 11% iznosu od priznate tražbine što čini ukupni iznos od 5.237.932,23kn a za tražbinu  Zagrebačkog holdinga d.o.o. u sudskom postupka u tijeku da se izvrši rezervacija za iznos od 378.775,95kn.</w:t>
      </w:r>
      <w:r w:rsidR="00FD5B3C">
        <w:rPr>
          <w:rFonts w:cs="Courier New" w:hAnsi="Courier New" w:ascii="Courier New"/>
        </w:rPr>
        <w:t xml:space="preserve">   </w:t>
      </w:r>
    </w:p>
    <w:p w:rsidRDefault="00FD5B3C" w:rsidP="0073040B" w:rsidR="008D1732">
      <w:pPr>
        <w:pStyle w:val="Bezproreda"/>
        <w:jc w:val="both"/>
        <w:rPr>
          <w:rFonts w:cs="Courier New" w:hAnsi="Courier New" w:ascii="Courier New"/>
        </w:rPr>
      </w:pPr>
      <w:r>
        <w:rPr>
          <w:rFonts w:cs="Courier New" w:hAnsi="Courier New" w:ascii="Courier New"/>
        </w:rPr>
        <w:t xml:space="preserve">                          Str. – 14 -</w:t>
      </w:r>
    </w:p>
    <w:p w:rsidRDefault="00905AD3" w:rsidP="0073040B" w:rsidR="00905AD3">
      <w:pPr>
        <w:pStyle w:val="Bezproreda"/>
        <w:jc w:val="both"/>
        <w:rPr>
          <w:rFonts w:cs="Courier New" w:hAnsi="Courier New" w:ascii="Courier New"/>
        </w:rPr>
      </w:pPr>
      <w:r>
        <w:rPr>
          <w:rFonts w:cs="Courier New" w:hAnsi="Courier New" w:ascii="Courier New"/>
        </w:rPr>
        <w:lastRenderedPageBreak/>
        <w:t xml:space="preserve">  </w:t>
      </w:r>
    </w:p>
    <w:p w:rsidRDefault="006F54A6" w:rsidP="0073040B" w:rsidR="006B54CF">
      <w:pPr>
        <w:pStyle w:val="Bezproreda"/>
        <w:jc w:val="both"/>
        <w:rPr>
          <w:rFonts w:cs="Courier New" w:hAnsi="Courier New" w:ascii="Courier New"/>
        </w:rPr>
      </w:pPr>
      <w:r>
        <w:rPr>
          <w:rFonts w:cs="Courier New" w:hAnsi="Courier New" w:ascii="Courier New"/>
        </w:rPr>
        <w:t>3.5.</w:t>
      </w:r>
      <w:r w:rsidR="008D1732">
        <w:rPr>
          <w:rFonts w:cs="Courier New" w:hAnsi="Courier New" w:ascii="Courier New"/>
        </w:rPr>
        <w:t>Kako bi se mogla provesti II djelomična dioba steč.vjerovnicima mora se priba</w:t>
      </w:r>
      <w:r>
        <w:rPr>
          <w:rFonts w:cs="Courier New" w:hAnsi="Courier New" w:ascii="Courier New"/>
        </w:rPr>
        <w:t>viti za svakog vjerovnika točna adresa i naziv</w:t>
      </w:r>
      <w:r w:rsidR="007D6D7E">
        <w:rPr>
          <w:rFonts w:cs="Courier New" w:hAnsi="Courier New" w:ascii="Courier New"/>
        </w:rPr>
        <w:t>, OIB, broj transakcijskog računa i naziv banke kod koje je otvoren isti</w:t>
      </w:r>
      <w:r>
        <w:rPr>
          <w:rFonts w:cs="Courier New" w:hAnsi="Courier New" w:ascii="Courier New"/>
        </w:rPr>
        <w:t xml:space="preserve"> i točan broj IBANA, jer su pribavlj</w:t>
      </w:r>
      <w:r w:rsidR="00FD5B3C">
        <w:rPr>
          <w:rFonts w:cs="Courier New" w:hAnsi="Courier New" w:ascii="Courier New"/>
        </w:rPr>
        <w:t>eni podaci manjkavi s obzirom da</w:t>
      </w:r>
      <w:r>
        <w:rPr>
          <w:rFonts w:cs="Courier New" w:hAnsi="Courier New" w:ascii="Courier New"/>
        </w:rPr>
        <w:t xml:space="preserve"> </w:t>
      </w:r>
      <w:r w:rsidR="00FD5B3C">
        <w:rPr>
          <w:rFonts w:cs="Courier New" w:hAnsi="Courier New" w:ascii="Courier New"/>
        </w:rPr>
        <w:t xml:space="preserve">su pribavljeni prilikom podnošenja Prijava tražbina nakon čega su </w:t>
      </w:r>
      <w:r>
        <w:rPr>
          <w:rFonts w:cs="Courier New" w:hAnsi="Courier New" w:ascii="Courier New"/>
        </w:rPr>
        <w:t>nastale promjene</w:t>
      </w:r>
      <w:r w:rsidR="00FD5B3C">
        <w:rPr>
          <w:rFonts w:cs="Courier New" w:hAnsi="Courier New" w:ascii="Courier New"/>
        </w:rPr>
        <w:t xml:space="preserve"> tj.</w:t>
      </w:r>
      <w:r>
        <w:rPr>
          <w:rFonts w:cs="Courier New" w:hAnsi="Courier New" w:ascii="Courier New"/>
        </w:rPr>
        <w:t xml:space="preserve"> nakon 2010.g.</w:t>
      </w:r>
      <w:r w:rsidR="008D1732">
        <w:rPr>
          <w:rFonts w:cs="Courier New" w:hAnsi="Courier New" w:ascii="Courier New"/>
        </w:rPr>
        <w:t xml:space="preserve">  </w:t>
      </w:r>
      <w:r w:rsidR="0073040B">
        <w:rPr>
          <w:rFonts w:cs="Courier New" w:hAnsi="Courier New" w:ascii="Courier New"/>
        </w:rPr>
        <w:t xml:space="preserve"> </w:t>
      </w:r>
      <w:r w:rsidR="007D6D7E">
        <w:rPr>
          <w:rFonts w:cs="Courier New" w:hAnsi="Courier New" w:ascii="Courier New"/>
        </w:rPr>
        <w:t xml:space="preserve">  </w:t>
      </w:r>
    </w:p>
    <w:p w:rsidRDefault="008D1732" w:rsidP="00581BB5" w:rsidR="008D1732">
      <w:pPr>
        <w:pStyle w:val="Bezproreda"/>
        <w:ind w:left="120"/>
        <w:jc w:val="both"/>
        <w:rPr>
          <w:rFonts w:cs="Courier New" w:hAnsi="Courier New" w:ascii="Courier New"/>
        </w:rPr>
      </w:pPr>
    </w:p>
    <w:p w:rsidRDefault="008D1732" w:rsidP="00581BB5" w:rsidR="008D1732">
      <w:pPr>
        <w:pStyle w:val="Bezproreda"/>
        <w:ind w:left="120"/>
        <w:jc w:val="both"/>
        <w:rPr>
          <w:rFonts w:cs="Courier New" w:hAnsi="Courier New" w:ascii="Courier New"/>
        </w:rPr>
      </w:pPr>
    </w:p>
    <w:p w:rsidRDefault="007D6D7E" w:rsidP="007D6D7E" w:rsidR="0048022B">
      <w:pPr>
        <w:pStyle w:val="Bezproreda"/>
        <w:jc w:val="both"/>
        <w:rPr>
          <w:rFonts w:cs="Courier New" w:hAnsi="Courier New" w:ascii="Courier New"/>
        </w:rPr>
      </w:pPr>
      <w:r>
        <w:rPr>
          <w:rFonts w:cs="Courier New" w:hAnsi="Courier New" w:ascii="Courier New"/>
        </w:rPr>
        <w:t xml:space="preserve">Slijedom naprijed navedenog </w:t>
      </w:r>
      <w:r w:rsidR="00447E3D">
        <w:rPr>
          <w:rFonts w:cs="Courier New" w:hAnsi="Courier New" w:ascii="Courier New"/>
        </w:rPr>
        <w:t>predlaže se:</w:t>
      </w:r>
    </w:p>
    <w:p w:rsidRDefault="00FD5B3C" w:rsidP="007D6D7E" w:rsidR="00FD5B3C">
      <w:pPr>
        <w:pStyle w:val="Bezproreda"/>
        <w:jc w:val="both"/>
        <w:rPr>
          <w:rFonts w:cs="Courier New" w:hAnsi="Courier New" w:ascii="Courier New"/>
        </w:rPr>
      </w:pPr>
    </w:p>
    <w:p w:rsidRDefault="00447E3D" w:rsidP="00447E3D" w:rsidR="00447E3D">
      <w:pPr>
        <w:pStyle w:val="Bezproreda"/>
        <w:numPr>
          <w:ilvl w:val="0"/>
          <w:numId w:val="6"/>
        </w:numPr>
        <w:jc w:val="both"/>
        <w:rPr>
          <w:rFonts w:cs="Courier New" w:hAnsi="Courier New" w:ascii="Courier New"/>
        </w:rPr>
      </w:pPr>
      <w:r>
        <w:rPr>
          <w:rFonts w:cs="Courier New" w:hAnsi="Courier New" w:ascii="Courier New"/>
        </w:rPr>
        <w:t>Da se provede rasprava i prihvati Izvješće stečajnog upravitelja o provođenju stečajnog postupka nad JELAČIĆ d.o.o. u stečaju, OIN18002919044, Petrinjska 40., Zagreb za razdoblje od 12.11.2010.g. do 31.05.2018.g. i odobre do sada provedene radnje.</w:t>
      </w:r>
    </w:p>
    <w:p w:rsidRDefault="00447E3D" w:rsidP="00447E3D" w:rsidR="00447E3D">
      <w:pPr>
        <w:pStyle w:val="Bezproreda"/>
        <w:numPr>
          <w:ilvl w:val="0"/>
          <w:numId w:val="6"/>
        </w:numPr>
        <w:jc w:val="both"/>
        <w:rPr>
          <w:rFonts w:cs="Courier New" w:hAnsi="Courier New" w:ascii="Courier New"/>
        </w:rPr>
      </w:pPr>
      <w:r>
        <w:rPr>
          <w:rFonts w:cs="Courier New" w:hAnsi="Courier New" w:ascii="Courier New"/>
        </w:rPr>
        <w:t xml:space="preserve">Da se odobri nastavak sudskih postupaka u tijeku koji se vode za korist stečajnog dužnika, </w:t>
      </w:r>
      <w:r w:rsidR="006D700D">
        <w:rPr>
          <w:rFonts w:cs="Courier New" w:hAnsi="Courier New" w:ascii="Courier New"/>
        </w:rPr>
        <w:t>- ovršni i parnični postupci</w:t>
      </w:r>
      <w:r w:rsidR="0099438B">
        <w:rPr>
          <w:rFonts w:cs="Courier New" w:hAnsi="Courier New" w:ascii="Courier New"/>
        </w:rPr>
        <w:t xml:space="preserve"> kao </w:t>
      </w:r>
      <w:r w:rsidR="00FD5B3C">
        <w:rPr>
          <w:rFonts w:cs="Courier New" w:hAnsi="Courier New" w:ascii="Courier New"/>
        </w:rPr>
        <w:t xml:space="preserve">i </w:t>
      </w:r>
      <w:r w:rsidR="0099438B">
        <w:rPr>
          <w:rFonts w:cs="Courier New" w:hAnsi="Courier New" w:ascii="Courier New"/>
        </w:rPr>
        <w:t>predloženo osiguranja novčanih sredstava za nastavak istih,</w:t>
      </w:r>
    </w:p>
    <w:p w:rsidRDefault="00447E3D" w:rsidP="00447E3D" w:rsidR="006D700D">
      <w:pPr>
        <w:pStyle w:val="Bezproreda"/>
        <w:numPr>
          <w:ilvl w:val="0"/>
          <w:numId w:val="6"/>
        </w:numPr>
        <w:jc w:val="both"/>
        <w:rPr>
          <w:rFonts w:cs="Courier New" w:hAnsi="Courier New" w:ascii="Courier New"/>
        </w:rPr>
      </w:pPr>
      <w:r>
        <w:rPr>
          <w:rFonts w:cs="Courier New" w:hAnsi="Courier New" w:ascii="Courier New"/>
        </w:rPr>
        <w:t>Da se odobri i prihvati obračun i isplata nagrade stečajnom upravitelju</w:t>
      </w:r>
      <w:r w:rsidR="00AA1EAB">
        <w:rPr>
          <w:rFonts w:cs="Courier New" w:hAnsi="Courier New" w:ascii="Courier New"/>
        </w:rPr>
        <w:t>,</w:t>
      </w:r>
      <w:r>
        <w:rPr>
          <w:rFonts w:cs="Courier New" w:hAnsi="Courier New" w:ascii="Courier New"/>
        </w:rPr>
        <w:t xml:space="preserve"> koja je utvrđen</w:t>
      </w:r>
      <w:r w:rsidR="006D700D">
        <w:rPr>
          <w:rFonts w:cs="Courier New" w:hAnsi="Courier New" w:ascii="Courier New"/>
        </w:rPr>
        <w:t>a na temelju unovčene i naplaćene stečajne m</w:t>
      </w:r>
      <w:r w:rsidR="00FD5B3C">
        <w:rPr>
          <w:rFonts w:cs="Courier New" w:hAnsi="Courier New" w:ascii="Courier New"/>
        </w:rPr>
        <w:t>ase u bruto iznosu od 629.784,51</w:t>
      </w:r>
      <w:r w:rsidR="006D700D">
        <w:rPr>
          <w:rFonts w:cs="Courier New" w:hAnsi="Courier New" w:ascii="Courier New"/>
        </w:rPr>
        <w:t>kn</w:t>
      </w:r>
      <w:r w:rsidR="00AA1EAB">
        <w:rPr>
          <w:rFonts w:cs="Courier New" w:hAnsi="Courier New" w:ascii="Courier New"/>
        </w:rPr>
        <w:t xml:space="preserve"> sukladno Uredbi </w:t>
      </w:r>
      <w:r w:rsidR="0099438B">
        <w:rPr>
          <w:rFonts w:cs="Courier New" w:hAnsi="Courier New" w:ascii="Courier New"/>
        </w:rPr>
        <w:t>o kriterijima i načinu obračuna i plaćanja nagrade upraviteljima / NN 105/15/</w:t>
      </w:r>
      <w:r w:rsidR="006D700D">
        <w:rPr>
          <w:rFonts w:cs="Courier New" w:hAnsi="Courier New" w:ascii="Courier New"/>
        </w:rPr>
        <w:t>,</w:t>
      </w:r>
    </w:p>
    <w:p w:rsidRDefault="006D700D" w:rsidP="00447E3D" w:rsidR="00347134">
      <w:pPr>
        <w:pStyle w:val="Bezproreda"/>
        <w:numPr>
          <w:ilvl w:val="0"/>
          <w:numId w:val="6"/>
        </w:numPr>
        <w:jc w:val="both"/>
        <w:rPr>
          <w:rFonts w:cs="Courier New" w:hAnsi="Courier New" w:ascii="Courier New"/>
        </w:rPr>
      </w:pPr>
      <w:r>
        <w:rPr>
          <w:rFonts w:cs="Courier New" w:hAnsi="Courier New" w:ascii="Courier New"/>
        </w:rPr>
        <w:t xml:space="preserve">Da se prihvati prijedlog provođenja II djelomične diobe </w:t>
      </w:r>
      <w:r w:rsidR="00FD5B3C">
        <w:rPr>
          <w:rFonts w:cs="Courier New" w:hAnsi="Courier New" w:ascii="Courier New"/>
        </w:rPr>
        <w:t xml:space="preserve">i to </w:t>
      </w:r>
      <w:r>
        <w:rPr>
          <w:rFonts w:cs="Courier New" w:hAnsi="Courier New" w:ascii="Courier New"/>
        </w:rPr>
        <w:t>stečajnim vjerovnicima II Višeg isplatnog reda u predloženom postotku od 11% / jedanaest posto /</w:t>
      </w:r>
      <w:r w:rsidR="004E6D28">
        <w:rPr>
          <w:rFonts w:cs="Courier New" w:hAnsi="Courier New" w:ascii="Courier New"/>
        </w:rPr>
        <w:t xml:space="preserve"> od </w:t>
      </w:r>
      <w:r w:rsidR="00972601">
        <w:rPr>
          <w:rFonts w:cs="Courier New" w:hAnsi="Courier New" w:ascii="Courier New"/>
        </w:rPr>
        <w:t>iznosa priznate</w:t>
      </w:r>
      <w:r w:rsidR="004E6D28">
        <w:rPr>
          <w:rFonts w:cs="Courier New" w:hAnsi="Courier New" w:ascii="Courier New"/>
        </w:rPr>
        <w:t xml:space="preserve"> tr</w:t>
      </w:r>
      <w:r w:rsidR="00972601">
        <w:rPr>
          <w:rFonts w:cs="Courier New" w:hAnsi="Courier New" w:ascii="Courier New"/>
        </w:rPr>
        <w:t>ažbine</w:t>
      </w:r>
    </w:p>
    <w:p w:rsidRDefault="00347134" w:rsidP="00347134" w:rsidR="00447E3D">
      <w:pPr>
        <w:pStyle w:val="Bezproreda"/>
        <w:ind w:left="480"/>
        <w:jc w:val="both"/>
        <w:rPr>
          <w:rFonts w:cs="Courier New" w:hAnsi="Courier New" w:ascii="Courier New"/>
        </w:rPr>
      </w:pPr>
      <w:r>
        <w:rPr>
          <w:rFonts w:cs="Courier New" w:hAnsi="Courier New" w:ascii="Courier New"/>
        </w:rPr>
        <w:t>s</w:t>
      </w:r>
      <w:r w:rsidR="00972601">
        <w:rPr>
          <w:rFonts w:cs="Courier New" w:hAnsi="Courier New" w:ascii="Courier New"/>
        </w:rPr>
        <w:t>tečajnog</w:t>
      </w:r>
      <w:r>
        <w:rPr>
          <w:rFonts w:cs="Courier New" w:hAnsi="Courier New" w:ascii="Courier New"/>
        </w:rPr>
        <w:t xml:space="preserve"> vjerovnika</w:t>
      </w:r>
      <w:r w:rsidR="006D700D">
        <w:rPr>
          <w:rFonts w:cs="Courier New" w:hAnsi="Courier New" w:ascii="Courier New"/>
        </w:rPr>
        <w:t>,</w:t>
      </w:r>
    </w:p>
    <w:p w:rsidRDefault="006D700D" w:rsidP="00447E3D" w:rsidR="006D700D" w:rsidRPr="007D6D7E">
      <w:pPr>
        <w:pStyle w:val="Bezproreda"/>
        <w:numPr>
          <w:ilvl w:val="0"/>
          <w:numId w:val="6"/>
        </w:numPr>
        <w:jc w:val="both"/>
        <w:rPr>
          <w:rFonts w:cs="Courier New" w:hAnsi="Courier New" w:ascii="Courier New"/>
        </w:rPr>
      </w:pPr>
      <w:r>
        <w:rPr>
          <w:rFonts w:cs="Courier New" w:hAnsi="Courier New" w:ascii="Courier New"/>
        </w:rPr>
        <w:t>Da se prihvati i odobri rezervacija u iznosu od 378.775,95kn za slučaj nepovoljnog ishoda parničnog postu</w:t>
      </w:r>
      <w:r w:rsidR="00AA1EAB">
        <w:rPr>
          <w:rFonts w:cs="Courier New" w:hAnsi="Courier New" w:ascii="Courier New"/>
        </w:rPr>
        <w:t>p</w:t>
      </w:r>
      <w:r>
        <w:rPr>
          <w:rFonts w:cs="Courier New" w:hAnsi="Courier New" w:ascii="Courier New"/>
        </w:rPr>
        <w:t>ka</w:t>
      </w:r>
      <w:r w:rsidR="00AA1EAB">
        <w:rPr>
          <w:rFonts w:cs="Courier New" w:hAnsi="Courier New" w:ascii="Courier New"/>
        </w:rPr>
        <w:t>,</w:t>
      </w:r>
      <w:r>
        <w:rPr>
          <w:rFonts w:cs="Courier New" w:hAnsi="Courier New" w:ascii="Courier New"/>
        </w:rPr>
        <w:t xml:space="preserve"> koji se vodi pred Trgovačkim sudom u Zagrebu, P – 1522/13 a tužitelj je Zagrebački holding d.o.o. iz Zagreba za izvedene građevinske radove na Dječjem vrtiću „Medo Brundo“, Retkovec, Zagreb, Dubrava 185, u iznosu od </w:t>
      </w:r>
      <w:r w:rsidR="00AA1EAB">
        <w:rPr>
          <w:rFonts w:cs="Courier New" w:hAnsi="Courier New" w:ascii="Courier New"/>
        </w:rPr>
        <w:t>3.443.417,80kn a zbo</w:t>
      </w:r>
      <w:r w:rsidR="00FD5B3C">
        <w:rPr>
          <w:rFonts w:cs="Courier New" w:hAnsi="Courier New" w:ascii="Courier New"/>
        </w:rPr>
        <w:t xml:space="preserve">g osporene prijave tražbine jer </w:t>
      </w:r>
      <w:r w:rsidR="00347134">
        <w:rPr>
          <w:rFonts w:cs="Courier New" w:hAnsi="Courier New" w:ascii="Courier New"/>
        </w:rPr>
        <w:t xml:space="preserve">uz Prijavu </w:t>
      </w:r>
      <w:r w:rsidR="00FD5B3C">
        <w:rPr>
          <w:rFonts w:cs="Courier New" w:hAnsi="Courier New" w:ascii="Courier New"/>
        </w:rPr>
        <w:t>nisu</w:t>
      </w:r>
      <w:r w:rsidR="00AA1EAB">
        <w:rPr>
          <w:rFonts w:cs="Courier New" w:hAnsi="Courier New" w:ascii="Courier New"/>
        </w:rPr>
        <w:t xml:space="preserve"> dostav</w:t>
      </w:r>
      <w:r w:rsidR="00FD5B3C">
        <w:rPr>
          <w:rFonts w:cs="Courier New" w:hAnsi="Courier New" w:ascii="Courier New"/>
        </w:rPr>
        <w:t>lj</w:t>
      </w:r>
      <w:r w:rsidR="00AA1EAB">
        <w:rPr>
          <w:rFonts w:cs="Courier New" w:hAnsi="Courier New" w:ascii="Courier New"/>
        </w:rPr>
        <w:t>e</w:t>
      </w:r>
      <w:r w:rsidR="00FD5B3C">
        <w:rPr>
          <w:rFonts w:cs="Courier New" w:hAnsi="Courier New" w:ascii="Courier New"/>
        </w:rPr>
        <w:t>ne</w:t>
      </w:r>
      <w:r w:rsidR="00AA1EAB">
        <w:rPr>
          <w:rFonts w:cs="Courier New" w:hAnsi="Courier New" w:ascii="Courier New"/>
        </w:rPr>
        <w:t xml:space="preserve"> vjerodostojne isprave</w:t>
      </w:r>
      <w:r w:rsidR="00347134">
        <w:rPr>
          <w:rFonts w:cs="Courier New" w:hAnsi="Courier New" w:ascii="Courier New"/>
        </w:rPr>
        <w:t>,</w:t>
      </w:r>
      <w:r w:rsidR="00AA1EAB">
        <w:rPr>
          <w:rFonts w:cs="Courier New" w:hAnsi="Courier New" w:ascii="Courier New"/>
        </w:rPr>
        <w:t xml:space="preserve"> kojom se dokazuje da je osobni vjerovnik i da ima imovinskopravnu tražbinu od stečajnog dužnika.</w:t>
      </w:r>
      <w:r>
        <w:rPr>
          <w:rFonts w:cs="Courier New" w:hAnsi="Courier New" w:ascii="Courier New"/>
        </w:rPr>
        <w:t xml:space="preserve"> </w:t>
      </w:r>
    </w:p>
    <w:p w:rsidRDefault="0048022B" w:rsidP="00581BB5" w:rsidR="0048022B" w:rsidRPr="00347134">
      <w:pPr>
        <w:pStyle w:val="Bezproreda"/>
        <w:jc w:val="both"/>
        <w:rPr>
          <w:rFonts w:cs="Courier New" w:hAnsi="Courier New" w:ascii="Courier New"/>
          <w:b/>
        </w:rPr>
      </w:pPr>
    </w:p>
    <w:p w:rsidRDefault="00944060" w:rsidP="0048022B" w:rsidR="008F3589" w:rsidRPr="00347134">
      <w:pPr>
        <w:pStyle w:val="Bezproreda"/>
        <w:jc w:val="both"/>
        <w:rPr>
          <w:rFonts w:cs="Courier New" w:hAnsi="Courier New" w:ascii="Courier New"/>
          <w:b/>
        </w:rPr>
      </w:pPr>
      <w:r w:rsidRPr="00347134">
        <w:rPr>
          <w:rFonts w:cs="Courier New" w:hAnsi="Courier New" w:ascii="Courier New"/>
          <w:b/>
        </w:rPr>
        <w:t xml:space="preserve"> </w:t>
      </w:r>
      <w:r w:rsidR="008F3589" w:rsidRPr="00347134">
        <w:rPr>
          <w:rFonts w:cs="Courier New" w:hAnsi="Courier New" w:ascii="Courier New"/>
          <w:b/>
        </w:rPr>
        <w:t xml:space="preserve"> </w:t>
      </w:r>
      <w:r w:rsidR="0048022B" w:rsidRPr="00347134">
        <w:rPr>
          <w:rFonts w:cs="Courier New" w:hAnsi="Courier New" w:ascii="Courier New"/>
          <w:b/>
        </w:rPr>
        <w:t xml:space="preserve"> </w:t>
      </w:r>
    </w:p>
    <w:p w:rsidRDefault="0099438B" w:rsidP="0048022B" w:rsidR="008F3589">
      <w:pPr>
        <w:pStyle w:val="Bezproreda"/>
        <w:jc w:val="both"/>
        <w:rPr>
          <w:rFonts w:cs="Courier New" w:hAnsi="Courier New" w:ascii="Courier New"/>
        </w:rPr>
      </w:pPr>
      <w:r w:rsidRPr="00347134">
        <w:rPr>
          <w:rFonts w:cs="Courier New" w:hAnsi="Courier New" w:ascii="Courier New"/>
          <w:b/>
        </w:rPr>
        <w:t>U Ivanić-Gradu, 01.lip</w:t>
      </w:r>
      <w:r w:rsidR="008F3589" w:rsidRPr="00347134">
        <w:rPr>
          <w:rFonts w:cs="Courier New" w:hAnsi="Courier New" w:ascii="Courier New"/>
          <w:b/>
        </w:rPr>
        <w:t>n</w:t>
      </w:r>
      <w:r w:rsidRPr="00347134">
        <w:rPr>
          <w:rFonts w:cs="Courier New" w:hAnsi="Courier New" w:ascii="Courier New"/>
          <w:b/>
        </w:rPr>
        <w:t>ja 2018</w:t>
      </w:r>
      <w:r w:rsidR="008F3589" w:rsidRPr="00347134">
        <w:rPr>
          <w:rFonts w:cs="Courier New" w:hAnsi="Courier New" w:ascii="Courier New"/>
          <w:b/>
        </w:rPr>
        <w:t>.g.</w:t>
      </w:r>
      <w:r w:rsidR="00347134">
        <w:rPr>
          <w:rFonts w:cs="Courier New" w:hAnsi="Courier New" w:ascii="Courier New"/>
        </w:rPr>
        <w:t xml:space="preserve">             </w:t>
      </w:r>
      <w:r w:rsidR="008F3589">
        <w:rPr>
          <w:rFonts w:cs="Courier New" w:hAnsi="Courier New" w:ascii="Courier New"/>
        </w:rPr>
        <w:t>Stečajni upravitelj:</w:t>
      </w:r>
    </w:p>
    <w:p w:rsidRDefault="008F3589" w:rsidP="0048022B" w:rsidR="008F3589">
      <w:pPr>
        <w:pStyle w:val="Bezproreda"/>
        <w:jc w:val="both"/>
        <w:rPr>
          <w:rFonts w:cs="Courier New" w:hAnsi="Courier New" w:ascii="Courier New"/>
        </w:rPr>
      </w:pPr>
      <w:r>
        <w:rPr>
          <w:rFonts w:cs="Courier New" w:hAnsi="Courier New" w:ascii="Courier New"/>
        </w:rPr>
        <w:t xml:space="preserve">                                              Marija Tomeš, mag.oec.</w:t>
      </w:r>
    </w:p>
    <w:p w:rsidRDefault="008F3589" w:rsidP="0048022B" w:rsidR="0099438B">
      <w:pPr>
        <w:pStyle w:val="Bezproreda"/>
        <w:jc w:val="both"/>
        <w:rPr>
          <w:rFonts w:cs="Courier New" w:hAnsi="Courier New" w:ascii="Courier New"/>
        </w:rPr>
      </w:pPr>
      <w:r>
        <w:rPr>
          <w:rFonts w:cs="Courier New" w:hAnsi="Courier New" w:ascii="Courier New"/>
        </w:rPr>
        <w:t xml:space="preserve">     </w:t>
      </w:r>
      <w:r w:rsidR="0099438B">
        <w:rPr>
          <w:rFonts w:cs="Courier New" w:hAnsi="Courier New" w:ascii="Courier New"/>
        </w:rPr>
        <w:t xml:space="preserve">                       </w:t>
      </w:r>
    </w:p>
    <w:p w:rsidRDefault="0099438B" w:rsidP="0048022B" w:rsidR="0099438B">
      <w:pPr>
        <w:pStyle w:val="Bezproreda"/>
        <w:jc w:val="both"/>
        <w:rPr>
          <w:rFonts w:cs="Courier New" w:hAnsi="Courier New" w:ascii="Courier New"/>
        </w:rPr>
      </w:pPr>
    </w:p>
    <w:p w:rsidRDefault="0099438B" w:rsidP="0048022B" w:rsidR="0099438B">
      <w:pPr>
        <w:pStyle w:val="Bezproreda"/>
        <w:jc w:val="both"/>
        <w:rPr>
          <w:rFonts w:cs="Courier New" w:hAnsi="Courier New" w:ascii="Courier New"/>
        </w:rPr>
      </w:pPr>
    </w:p>
    <w:p w:rsidRDefault="0099438B" w:rsidP="0048022B" w:rsidR="004E6D28">
      <w:pPr>
        <w:pStyle w:val="Bezproreda"/>
        <w:jc w:val="both"/>
        <w:rPr>
          <w:rFonts w:cs="Courier New" w:hAnsi="Courier New" w:ascii="Courier New"/>
        </w:rPr>
      </w:pPr>
      <w:r>
        <w:rPr>
          <w:rFonts w:cs="Courier New" w:hAnsi="Courier New" w:ascii="Courier New"/>
        </w:rPr>
        <w:t>Prilog:</w:t>
      </w:r>
      <w:r w:rsidR="00EE562B">
        <w:rPr>
          <w:rFonts w:cs="Courier New" w:hAnsi="Courier New" w:ascii="Courier New"/>
        </w:rPr>
        <w:t xml:space="preserve"> - </w:t>
      </w:r>
      <w:r>
        <w:rPr>
          <w:rFonts w:cs="Courier New" w:hAnsi="Courier New" w:ascii="Courier New"/>
        </w:rPr>
        <w:t>Pregled utvrđene i naplaćene stečajne m</w:t>
      </w:r>
      <w:r w:rsidR="004E6D28">
        <w:rPr>
          <w:rFonts w:cs="Courier New" w:hAnsi="Courier New" w:ascii="Courier New"/>
        </w:rPr>
        <w:t xml:space="preserve">ase u razdoblju </w:t>
      </w:r>
    </w:p>
    <w:p w:rsidRDefault="004E6D28" w:rsidP="0048022B" w:rsidR="004E6D28">
      <w:pPr>
        <w:pStyle w:val="Bezproreda"/>
        <w:jc w:val="both"/>
        <w:rPr>
          <w:rFonts w:cs="Courier New" w:hAnsi="Courier New" w:ascii="Courier New"/>
        </w:rPr>
      </w:pPr>
      <w:r>
        <w:rPr>
          <w:rFonts w:cs="Courier New" w:hAnsi="Courier New" w:ascii="Courier New"/>
        </w:rPr>
        <w:t xml:space="preserve">          </w:t>
      </w:r>
      <w:r w:rsidR="0099438B">
        <w:rPr>
          <w:rFonts w:cs="Courier New" w:hAnsi="Courier New" w:ascii="Courier New"/>
        </w:rPr>
        <w:t xml:space="preserve">od </w:t>
      </w:r>
      <w:r w:rsidR="00EE562B">
        <w:rPr>
          <w:rFonts w:cs="Courier New" w:hAnsi="Courier New" w:ascii="Courier New"/>
        </w:rPr>
        <w:t>12.11.2010.g. do 31.05.2018.g.</w:t>
      </w:r>
    </w:p>
    <w:p w:rsidRDefault="004E6D28" w:rsidP="0048022B" w:rsidR="004E6D28">
      <w:pPr>
        <w:pStyle w:val="Bezproreda"/>
        <w:jc w:val="both"/>
        <w:rPr>
          <w:rFonts w:cs="Courier New" w:hAnsi="Courier New" w:ascii="Courier New"/>
        </w:rPr>
      </w:pPr>
      <w:r>
        <w:rPr>
          <w:rFonts w:cs="Courier New" w:hAnsi="Courier New" w:ascii="Courier New"/>
        </w:rPr>
        <w:t xml:space="preserve">         </w:t>
      </w:r>
    </w:p>
    <w:p w:rsidRDefault="004E6D28" w:rsidP="004E6D28" w:rsidR="004E6D28" w:rsidRPr="004E6D28">
      <w:pPr>
        <w:pStyle w:val="Bezproreda"/>
        <w:ind w:left="120"/>
        <w:jc w:val="both"/>
        <w:rPr>
          <w:rFonts w:cs="Courier New" w:hAnsi="Courier New" w:ascii="Courier New"/>
        </w:rPr>
      </w:pPr>
      <w:r>
        <w:rPr>
          <w:rFonts w:cs="Courier New" w:hAnsi="Courier New" w:ascii="Courier New"/>
        </w:rPr>
        <w:t xml:space="preserve">       -</w:t>
      </w:r>
      <w:r w:rsidRPr="004E6D28">
        <w:rPr>
          <w:rFonts w:cs="Courier New" w:hAnsi="Courier New" w:ascii="Courier New"/>
        </w:rPr>
        <w:t xml:space="preserve">Pregled i obračun nagrade stečajnom upravitelju do </w:t>
      </w:r>
    </w:p>
    <w:p w:rsidRDefault="004E6D28" w:rsidP="004E6D28" w:rsidR="00EE562B">
      <w:pPr>
        <w:pStyle w:val="Bezproreda"/>
        <w:ind w:left="120"/>
        <w:jc w:val="both"/>
        <w:rPr>
          <w:rFonts w:cs="Courier New" w:hAnsi="Courier New" w:ascii="Courier New"/>
        </w:rPr>
      </w:pPr>
      <w:r>
        <w:rPr>
          <w:rFonts w:cs="Courier New" w:hAnsi="Courier New" w:ascii="Courier New"/>
        </w:rPr>
        <w:t xml:space="preserve">        dana izrade Izvješća</w:t>
      </w:r>
      <w:r w:rsidR="00347134">
        <w:rPr>
          <w:rFonts w:cs="Courier New" w:hAnsi="Courier New" w:ascii="Courier New"/>
        </w:rPr>
        <w:t>.</w:t>
      </w:r>
    </w:p>
    <w:p w:rsidRDefault="004E6D28" w:rsidP="0048022B" w:rsidR="004E6D28">
      <w:pPr>
        <w:pStyle w:val="Bezproreda"/>
        <w:jc w:val="both"/>
        <w:rPr>
          <w:rFonts w:cs="Courier New" w:hAnsi="Courier New" w:ascii="Courier New"/>
        </w:rPr>
      </w:pPr>
    </w:p>
    <w:p w:rsidRDefault="004E6D28" w:rsidP="0048022B" w:rsidR="004E6D28">
      <w:pPr>
        <w:pStyle w:val="Bezproreda"/>
        <w:jc w:val="both"/>
        <w:rPr>
          <w:rFonts w:cs="Courier New" w:hAnsi="Courier New" w:ascii="Courier New"/>
        </w:rPr>
      </w:pPr>
    </w:p>
    <w:p w:rsidRDefault="004E6D28" w:rsidP="0048022B" w:rsidR="004E6D28">
      <w:pPr>
        <w:pStyle w:val="Bezproreda"/>
        <w:jc w:val="both"/>
        <w:rPr>
          <w:rFonts w:cs="Courier New" w:hAnsi="Courier New" w:ascii="Courier New"/>
        </w:rPr>
      </w:pPr>
    </w:p>
    <w:p w:rsidRDefault="004E6D28" w:rsidP="0048022B" w:rsidR="004E6D28">
      <w:pPr>
        <w:pStyle w:val="Bezproreda"/>
        <w:jc w:val="both"/>
        <w:rPr>
          <w:rFonts w:cs="Courier New" w:hAnsi="Courier New" w:ascii="Courier New"/>
        </w:rPr>
      </w:pPr>
    </w:p>
    <w:p w:rsidRDefault="004E6D28" w:rsidP="0048022B" w:rsidR="004E6D28">
      <w:pPr>
        <w:pStyle w:val="Bezproreda"/>
        <w:jc w:val="both"/>
        <w:rPr>
          <w:rFonts w:cs="Courier New" w:hAnsi="Courier New" w:ascii="Courier New"/>
        </w:rPr>
      </w:pPr>
    </w:p>
    <w:p w:rsidRDefault="004E6D28" w:rsidP="0048022B" w:rsidR="004E6D28">
      <w:pPr>
        <w:pStyle w:val="Bezproreda"/>
        <w:jc w:val="both"/>
        <w:rPr>
          <w:rFonts w:cs="Courier New" w:hAnsi="Courier New" w:ascii="Courier New"/>
        </w:rPr>
      </w:pPr>
    </w:p>
    <w:p w:rsidRDefault="004E6D28" w:rsidP="0048022B" w:rsidR="00D73A11" w:rsidRPr="00AC398F">
      <w:pPr>
        <w:pStyle w:val="Bezproreda"/>
        <w:jc w:val="both"/>
        <w:rPr>
          <w:rFonts w:cs="Courier New" w:hAnsi="Courier New" w:ascii="Courier New"/>
        </w:rPr>
      </w:pPr>
      <w:r>
        <w:rPr>
          <w:rFonts w:cs="Courier New" w:hAnsi="Courier New" w:ascii="Courier New"/>
        </w:rPr>
        <w:t xml:space="preserve">                              </w:t>
      </w:r>
      <w:r w:rsidR="0099438B">
        <w:rPr>
          <w:rFonts w:cs="Courier New" w:hAnsi="Courier New" w:ascii="Courier New"/>
        </w:rPr>
        <w:t>Str. – 15</w:t>
      </w:r>
      <w:r w:rsidR="008F3589">
        <w:rPr>
          <w:rFonts w:cs="Courier New" w:hAnsi="Courier New" w:ascii="Courier New"/>
        </w:rPr>
        <w:t xml:space="preserve"> –</w:t>
      </w:r>
      <w:r w:rsidR="00966079">
        <w:rPr>
          <w:rFonts w:cs="Courier New" w:hAnsi="Courier New" w:ascii="Courier New"/>
        </w:rPr>
        <w:t xml:space="preserve"> </w:t>
      </w:r>
      <w:r w:rsidR="004040BF">
        <w:rPr>
          <w:rFonts w:cs="Courier New" w:hAnsi="Courier New" w:ascii="Courier New"/>
        </w:rPr>
        <w:t xml:space="preserve">  </w:t>
      </w:r>
      <w:r w:rsidR="00D73A11">
        <w:rPr>
          <w:rFonts w:cs="Courier New" w:hAnsi="Courier New" w:ascii="Courier New"/>
        </w:rPr>
        <w:t xml:space="preserve"> </w:t>
      </w:r>
    </w:p>
    <w:sectPr w:rsidR="00D73A11" w:rsidRPr="00AC398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B3626"/>
    <w:multiLevelType w:val="hybridMultilevel"/>
    <w:tmpl w:val="0AA226D8"/>
    <w:lvl w:tplc="6B7A857A" w:ilvl="0">
      <w:start w:val="1"/>
      <w:numFmt w:val="upperRoman"/>
      <w:lvlText w:val="%1."/>
      <w:lvlJc w:val="left"/>
      <w:pPr>
        <w:ind w:hanging="720" w:left="112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
    <w:nsid w:val="13C1779A"/>
    <w:multiLevelType w:val="hybridMultilevel"/>
    <w:tmpl w:val="9EDA7848"/>
    <w:lvl w:tplc="356487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D3779F"/>
    <w:multiLevelType w:val="hybridMultilevel"/>
    <w:tmpl w:val="CDC8194C"/>
    <w:lvl w:tplc="39EEDBDA" w:ilvl="0">
      <w:numFmt w:val="bullet"/>
      <w:lvlText w:val="-"/>
      <w:lvlJc w:val="left"/>
      <w:pPr>
        <w:ind w:hanging="360" w:left="480"/>
      </w:pPr>
      <w:rPr>
        <w:rFonts w:eastAsiaTheme="minorHAnsi" w:cs="Courier New" w:hAnsi="Courier New" w:ascii="Courier New"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3">
    <w:nsid w:val="39547BF9"/>
    <w:multiLevelType w:val="multilevel"/>
    <w:tmpl w:val="55563A86"/>
    <w:lvl w:ilvl="0">
      <w:start w:val="1"/>
      <w:numFmt w:val="upperRoman"/>
      <w:lvlText w:val="%1."/>
      <w:lvlJc w:val="left"/>
      <w:pPr>
        <w:ind w:hanging="720" w:left="1080"/>
      </w:pPr>
      <w:rPr>
        <w:rFonts w:hint="default"/>
      </w:rPr>
    </w:lvl>
    <w:lvl w:ilvl="1">
      <w:start w:val="4"/>
      <w:numFmt w:val="decimal"/>
      <w:isLgl/>
      <w:lvlText w:val="%1.%2."/>
      <w:lvlJc w:val="left"/>
      <w:pPr>
        <w:ind w:hanging="720" w:left="1080"/>
      </w:pPr>
      <w:rPr>
        <w:rFonts w:hint="default"/>
      </w:rPr>
    </w:lvl>
    <w:lvl w:ilvl="2">
      <w:start w:val="1"/>
      <w:numFmt w:val="upperLetter"/>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2160" w:left="252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4">
    <w:nsid w:val="5AEF5672"/>
    <w:multiLevelType w:val="hybridMultilevel"/>
    <w:tmpl w:val="28CA3C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3C4C4F"/>
    <w:multiLevelType w:val="hybridMultilevel"/>
    <w:tmpl w:val="440E5216"/>
    <w:lvl w:tplc="7368F97A" w:ilvl="0">
      <w:numFmt w:val="bullet"/>
      <w:lvlText w:val="-"/>
      <w:lvlJc w:val="left"/>
      <w:pPr>
        <w:ind w:hanging="360" w:left="480"/>
      </w:pPr>
      <w:rPr>
        <w:rFonts w:eastAsiaTheme="minorHAnsi" w:cs="Courier New" w:hAnsi="Courier New" w:ascii="Courier New"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6">
    <w:nsid w:val="6A464064"/>
    <w:multiLevelType w:val="multilevel"/>
    <w:tmpl w:val="E2BE2B9E"/>
    <w:lvl w:ilvl="0">
      <w:start w:val="2"/>
      <w:numFmt w:val="decimal"/>
      <w:lvlText w:val="%1."/>
      <w:lvlJc w:val="left"/>
      <w:pPr>
        <w:ind w:hanging="540" w:left="540"/>
      </w:pPr>
      <w:rPr>
        <w:rFonts w:hint="default"/>
      </w:rPr>
    </w:lvl>
    <w:lvl w:ilvl="1">
      <w:start w:val="4"/>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520" w:left="2520"/>
      </w:pPr>
      <w:rPr>
        <w:rFonts w:hint="default"/>
      </w:rPr>
    </w:lvl>
  </w:abstractNum>
  <w:abstractNum w:abstractNumId="7">
    <w:nsid w:val="715B7D34"/>
    <w:multiLevelType w:val="hybridMultilevel"/>
    <w:tmpl w:val="DEB0C1C6"/>
    <w:lvl w:tplc="9F7602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4FA5B71"/>
    <w:multiLevelType w:val="hybridMultilevel"/>
    <w:tmpl w:val="1A3A72DE"/>
    <w:lvl w:tplc="3F9A4F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B641180"/>
    <w:multiLevelType w:val="multilevel"/>
    <w:tmpl w:val="2D86B56C"/>
    <w:lvl w:ilvl="0">
      <w:start w:val="1"/>
      <w:numFmt w:val="decimal"/>
      <w:lvlText w:val="%1."/>
      <w:lvlJc w:val="left"/>
      <w:pPr>
        <w:ind w:hanging="360" w:left="720"/>
      </w:pPr>
      <w:rPr>
        <w:rFonts w:hint="default"/>
      </w:rPr>
    </w:lvl>
    <w:lvl w:ilvl="1">
      <w:start w:val="3"/>
      <w:numFmt w:val="decimal"/>
      <w:isLgl/>
      <w:lvlText w:val="%1.%2."/>
      <w:lvlJc w:val="left"/>
      <w:pPr>
        <w:ind w:hanging="720" w:left="1080"/>
      </w:pPr>
      <w:rPr>
        <w:rFonts w:hint="default"/>
      </w:rPr>
    </w:lvl>
    <w:lvl w:ilvl="2">
      <w:start w:val="1"/>
      <w:numFmt w:val="upperLetter"/>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2160" w:left="252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num w:numId="1">
    <w:abstractNumId w:val="1"/>
  </w:num>
  <w:num w:numId="2">
    <w:abstractNumId w:val="8"/>
  </w:num>
  <w:num w:numId="3">
    <w:abstractNumId w:val="3"/>
  </w:num>
  <w:num w:numId="4">
    <w:abstractNumId w:val="7"/>
  </w:num>
  <w:num w:numId="5">
    <w:abstractNumId w:val="0"/>
  </w:num>
  <w:num w:numId="6">
    <w:abstractNumId w:val="2"/>
  </w:num>
  <w:num w:numId="7">
    <w:abstractNumId w:val="5"/>
  </w:num>
  <w:num w:numId="8">
    <w:abstractNumId w:val="9"/>
  </w:num>
  <w:num w:numId="9">
    <w:abstractNumId w:val="4"/>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2A5C"/>
    <w:rsid w:val="0001240C"/>
    <w:rsid w:val="00012CD3"/>
    <w:rsid w:val="00013279"/>
    <w:rsid w:val="0004732A"/>
    <w:rsid w:val="000528EE"/>
    <w:rsid w:val="00060199"/>
    <w:rsid w:val="00062D51"/>
    <w:rsid w:val="00063D74"/>
    <w:rsid w:val="00066E83"/>
    <w:rsid w:val="000713C9"/>
    <w:rsid w:val="00077ECB"/>
    <w:rsid w:val="000A1EE8"/>
    <w:rsid w:val="000B6ADF"/>
    <w:rsid w:val="000B6AFB"/>
    <w:rsid w:val="000D02ED"/>
    <w:rsid w:val="000E4084"/>
    <w:rsid w:val="000F1351"/>
    <w:rsid w:val="001062A7"/>
    <w:rsid w:val="00131A63"/>
    <w:rsid w:val="00132332"/>
    <w:rsid w:val="00145BEC"/>
    <w:rsid w:val="001555BB"/>
    <w:rsid w:val="001610B4"/>
    <w:rsid w:val="00161FED"/>
    <w:rsid w:val="00167A43"/>
    <w:rsid w:val="001727CF"/>
    <w:rsid w:val="00184484"/>
    <w:rsid w:val="001A63CD"/>
    <w:rsid w:val="001A73E8"/>
    <w:rsid w:val="001C0817"/>
    <w:rsid w:val="001C0CD9"/>
    <w:rsid w:val="001D2670"/>
    <w:rsid w:val="001D60D0"/>
    <w:rsid w:val="001E5D6F"/>
    <w:rsid w:val="001F1E67"/>
    <w:rsid w:val="00215CA3"/>
    <w:rsid w:val="002203E7"/>
    <w:rsid w:val="002301A4"/>
    <w:rsid w:val="00230EC2"/>
    <w:rsid w:val="00240F8C"/>
    <w:rsid w:val="00252426"/>
    <w:rsid w:val="00256081"/>
    <w:rsid w:val="0025655E"/>
    <w:rsid w:val="00264094"/>
    <w:rsid w:val="002662DA"/>
    <w:rsid w:val="002801E6"/>
    <w:rsid w:val="002827F6"/>
    <w:rsid w:val="0029140A"/>
    <w:rsid w:val="002A6017"/>
    <w:rsid w:val="002B5430"/>
    <w:rsid w:val="002C3060"/>
    <w:rsid w:val="002C68E9"/>
    <w:rsid w:val="002D322F"/>
    <w:rsid w:val="002D34DD"/>
    <w:rsid w:val="002D3FD7"/>
    <w:rsid w:val="002E185D"/>
    <w:rsid w:val="002E1E66"/>
    <w:rsid w:val="00301CDB"/>
    <w:rsid w:val="00313C6D"/>
    <w:rsid w:val="00314AC8"/>
    <w:rsid w:val="00317038"/>
    <w:rsid w:val="003249EC"/>
    <w:rsid w:val="00347134"/>
    <w:rsid w:val="0035217C"/>
    <w:rsid w:val="003719E3"/>
    <w:rsid w:val="00391E9D"/>
    <w:rsid w:val="003A27B6"/>
    <w:rsid w:val="003A3284"/>
    <w:rsid w:val="003B23A7"/>
    <w:rsid w:val="003C1AE8"/>
    <w:rsid w:val="003D6117"/>
    <w:rsid w:val="003D7162"/>
    <w:rsid w:val="003E5507"/>
    <w:rsid w:val="003F2A5C"/>
    <w:rsid w:val="00402020"/>
    <w:rsid w:val="004040BF"/>
    <w:rsid w:val="00415FF6"/>
    <w:rsid w:val="00421C62"/>
    <w:rsid w:val="00422559"/>
    <w:rsid w:val="00423206"/>
    <w:rsid w:val="004373A3"/>
    <w:rsid w:val="00447E3D"/>
    <w:rsid w:val="004577EA"/>
    <w:rsid w:val="0046129B"/>
    <w:rsid w:val="00462697"/>
    <w:rsid w:val="004630A6"/>
    <w:rsid w:val="004724AE"/>
    <w:rsid w:val="0047545C"/>
    <w:rsid w:val="004778FA"/>
    <w:rsid w:val="0048022B"/>
    <w:rsid w:val="004806C2"/>
    <w:rsid w:val="004820D6"/>
    <w:rsid w:val="00485D03"/>
    <w:rsid w:val="004B1516"/>
    <w:rsid w:val="004B32DD"/>
    <w:rsid w:val="004B5111"/>
    <w:rsid w:val="004C2E8B"/>
    <w:rsid w:val="004D05B5"/>
    <w:rsid w:val="004E6D28"/>
    <w:rsid w:val="004F11BA"/>
    <w:rsid w:val="004F5002"/>
    <w:rsid w:val="004F58CD"/>
    <w:rsid w:val="004F5E87"/>
    <w:rsid w:val="00502AD3"/>
    <w:rsid w:val="00506B34"/>
    <w:rsid w:val="00510253"/>
    <w:rsid w:val="00510A0E"/>
    <w:rsid w:val="00513041"/>
    <w:rsid w:val="005173AD"/>
    <w:rsid w:val="00521082"/>
    <w:rsid w:val="005228D2"/>
    <w:rsid w:val="0053488D"/>
    <w:rsid w:val="00534A40"/>
    <w:rsid w:val="00562A5A"/>
    <w:rsid w:val="00567E43"/>
    <w:rsid w:val="00573DF3"/>
    <w:rsid w:val="00581BB5"/>
    <w:rsid w:val="00583656"/>
    <w:rsid w:val="005844D2"/>
    <w:rsid w:val="005931F7"/>
    <w:rsid w:val="005938AE"/>
    <w:rsid w:val="005A5CB4"/>
    <w:rsid w:val="005B280D"/>
    <w:rsid w:val="005B5733"/>
    <w:rsid w:val="005C1882"/>
    <w:rsid w:val="005C2942"/>
    <w:rsid w:val="005D54E7"/>
    <w:rsid w:val="005E15C7"/>
    <w:rsid w:val="005E37F4"/>
    <w:rsid w:val="006041B0"/>
    <w:rsid w:val="0060622D"/>
    <w:rsid w:val="006072D9"/>
    <w:rsid w:val="006114FA"/>
    <w:rsid w:val="00614AEA"/>
    <w:rsid w:val="0062306A"/>
    <w:rsid w:val="00626890"/>
    <w:rsid w:val="00630A6E"/>
    <w:rsid w:val="00643790"/>
    <w:rsid w:val="00644856"/>
    <w:rsid w:val="00655557"/>
    <w:rsid w:val="00662DEE"/>
    <w:rsid w:val="00667E29"/>
    <w:rsid w:val="006A310A"/>
    <w:rsid w:val="006B54CF"/>
    <w:rsid w:val="006C04F0"/>
    <w:rsid w:val="006C1B7E"/>
    <w:rsid w:val="006C67C2"/>
    <w:rsid w:val="006D36D2"/>
    <w:rsid w:val="006D700D"/>
    <w:rsid w:val="006E04EF"/>
    <w:rsid w:val="006F54A6"/>
    <w:rsid w:val="006F7615"/>
    <w:rsid w:val="00721390"/>
    <w:rsid w:val="00721FA8"/>
    <w:rsid w:val="007247C5"/>
    <w:rsid w:val="00725803"/>
    <w:rsid w:val="00726C19"/>
    <w:rsid w:val="0073040B"/>
    <w:rsid w:val="007515E3"/>
    <w:rsid w:val="00765C0C"/>
    <w:rsid w:val="00766D71"/>
    <w:rsid w:val="00771C6E"/>
    <w:rsid w:val="00771DEE"/>
    <w:rsid w:val="00780E6D"/>
    <w:rsid w:val="00785C5E"/>
    <w:rsid w:val="00786EE9"/>
    <w:rsid w:val="00792211"/>
    <w:rsid w:val="00792988"/>
    <w:rsid w:val="00794CBD"/>
    <w:rsid w:val="007A5A5C"/>
    <w:rsid w:val="007A6D34"/>
    <w:rsid w:val="007C02C4"/>
    <w:rsid w:val="007C4D2E"/>
    <w:rsid w:val="007C5B7B"/>
    <w:rsid w:val="007D164C"/>
    <w:rsid w:val="007D6D7E"/>
    <w:rsid w:val="007E5B23"/>
    <w:rsid w:val="00806EE4"/>
    <w:rsid w:val="00807DDC"/>
    <w:rsid w:val="00815229"/>
    <w:rsid w:val="008249E2"/>
    <w:rsid w:val="00837D3B"/>
    <w:rsid w:val="0084608A"/>
    <w:rsid w:val="00854DD5"/>
    <w:rsid w:val="00856E0F"/>
    <w:rsid w:val="00875D6F"/>
    <w:rsid w:val="008845D8"/>
    <w:rsid w:val="00893EDE"/>
    <w:rsid w:val="0089564C"/>
    <w:rsid w:val="008B17D2"/>
    <w:rsid w:val="008D1732"/>
    <w:rsid w:val="008E2C56"/>
    <w:rsid w:val="008F3589"/>
    <w:rsid w:val="008F5969"/>
    <w:rsid w:val="00901E32"/>
    <w:rsid w:val="0090373D"/>
    <w:rsid w:val="00905AD3"/>
    <w:rsid w:val="00913F7F"/>
    <w:rsid w:val="00932C1F"/>
    <w:rsid w:val="009330CD"/>
    <w:rsid w:val="00944060"/>
    <w:rsid w:val="0095169F"/>
    <w:rsid w:val="00956490"/>
    <w:rsid w:val="0095761C"/>
    <w:rsid w:val="00964C79"/>
    <w:rsid w:val="00966079"/>
    <w:rsid w:val="009674C4"/>
    <w:rsid w:val="00972601"/>
    <w:rsid w:val="00972657"/>
    <w:rsid w:val="0097296C"/>
    <w:rsid w:val="00974867"/>
    <w:rsid w:val="00980CEA"/>
    <w:rsid w:val="0098419B"/>
    <w:rsid w:val="00986379"/>
    <w:rsid w:val="0099438B"/>
    <w:rsid w:val="009A0DA6"/>
    <w:rsid w:val="009A2F40"/>
    <w:rsid w:val="009A4970"/>
    <w:rsid w:val="009B0F42"/>
    <w:rsid w:val="009D4F50"/>
    <w:rsid w:val="009D713E"/>
    <w:rsid w:val="009F4C83"/>
    <w:rsid w:val="00A00169"/>
    <w:rsid w:val="00A01FC9"/>
    <w:rsid w:val="00A02C98"/>
    <w:rsid w:val="00A0503F"/>
    <w:rsid w:val="00A05913"/>
    <w:rsid w:val="00A0601B"/>
    <w:rsid w:val="00A1279D"/>
    <w:rsid w:val="00A16404"/>
    <w:rsid w:val="00A20583"/>
    <w:rsid w:val="00A37C2B"/>
    <w:rsid w:val="00A567AC"/>
    <w:rsid w:val="00A914AD"/>
    <w:rsid w:val="00A9659A"/>
    <w:rsid w:val="00AA1EAB"/>
    <w:rsid w:val="00AB2E87"/>
    <w:rsid w:val="00AC398F"/>
    <w:rsid w:val="00AD3B4A"/>
    <w:rsid w:val="00AE39E1"/>
    <w:rsid w:val="00B02BBD"/>
    <w:rsid w:val="00B07A74"/>
    <w:rsid w:val="00B11B6A"/>
    <w:rsid w:val="00B12E2D"/>
    <w:rsid w:val="00B22C70"/>
    <w:rsid w:val="00B276B5"/>
    <w:rsid w:val="00B3092D"/>
    <w:rsid w:val="00B30A9F"/>
    <w:rsid w:val="00B33384"/>
    <w:rsid w:val="00B420A3"/>
    <w:rsid w:val="00B42CA8"/>
    <w:rsid w:val="00B552E8"/>
    <w:rsid w:val="00B5664F"/>
    <w:rsid w:val="00B56DA5"/>
    <w:rsid w:val="00B62246"/>
    <w:rsid w:val="00B83F2B"/>
    <w:rsid w:val="00B913B1"/>
    <w:rsid w:val="00B95095"/>
    <w:rsid w:val="00B95CA8"/>
    <w:rsid w:val="00B972B0"/>
    <w:rsid w:val="00BA4069"/>
    <w:rsid w:val="00BD0F16"/>
    <w:rsid w:val="00BD3791"/>
    <w:rsid w:val="00BE6F97"/>
    <w:rsid w:val="00BF4E1A"/>
    <w:rsid w:val="00BF6E0B"/>
    <w:rsid w:val="00C060FB"/>
    <w:rsid w:val="00C06D49"/>
    <w:rsid w:val="00C133A6"/>
    <w:rsid w:val="00C16304"/>
    <w:rsid w:val="00C3678D"/>
    <w:rsid w:val="00C41ACC"/>
    <w:rsid w:val="00C47CE0"/>
    <w:rsid w:val="00C66C5F"/>
    <w:rsid w:val="00C727FE"/>
    <w:rsid w:val="00C7612F"/>
    <w:rsid w:val="00C9240E"/>
    <w:rsid w:val="00CA6AB4"/>
    <w:rsid w:val="00CB2B1F"/>
    <w:rsid w:val="00CC0022"/>
    <w:rsid w:val="00CC18A8"/>
    <w:rsid w:val="00CC404C"/>
    <w:rsid w:val="00CD4D7A"/>
    <w:rsid w:val="00CD505E"/>
    <w:rsid w:val="00CE2CF6"/>
    <w:rsid w:val="00CF042E"/>
    <w:rsid w:val="00CF1754"/>
    <w:rsid w:val="00D00086"/>
    <w:rsid w:val="00D016F0"/>
    <w:rsid w:val="00D14B73"/>
    <w:rsid w:val="00D40EA9"/>
    <w:rsid w:val="00D52B82"/>
    <w:rsid w:val="00D531A8"/>
    <w:rsid w:val="00D53703"/>
    <w:rsid w:val="00D547E9"/>
    <w:rsid w:val="00D73A11"/>
    <w:rsid w:val="00D839AB"/>
    <w:rsid w:val="00D900C3"/>
    <w:rsid w:val="00D905D0"/>
    <w:rsid w:val="00D948AD"/>
    <w:rsid w:val="00DA5B9A"/>
    <w:rsid w:val="00DC01C7"/>
    <w:rsid w:val="00DC1F77"/>
    <w:rsid w:val="00DC23A8"/>
    <w:rsid w:val="00DC78D2"/>
    <w:rsid w:val="00DE5010"/>
    <w:rsid w:val="00DE5F0B"/>
    <w:rsid w:val="00DF6F00"/>
    <w:rsid w:val="00E00136"/>
    <w:rsid w:val="00E02C7E"/>
    <w:rsid w:val="00E0314A"/>
    <w:rsid w:val="00E078E8"/>
    <w:rsid w:val="00E1627D"/>
    <w:rsid w:val="00E2253A"/>
    <w:rsid w:val="00E30F54"/>
    <w:rsid w:val="00E41958"/>
    <w:rsid w:val="00E4441D"/>
    <w:rsid w:val="00E5206C"/>
    <w:rsid w:val="00E63E6D"/>
    <w:rsid w:val="00E7113E"/>
    <w:rsid w:val="00E77865"/>
    <w:rsid w:val="00E82186"/>
    <w:rsid w:val="00E86494"/>
    <w:rsid w:val="00E8718D"/>
    <w:rsid w:val="00E91AD7"/>
    <w:rsid w:val="00EA5BF9"/>
    <w:rsid w:val="00EB4242"/>
    <w:rsid w:val="00EB6860"/>
    <w:rsid w:val="00EB7BD5"/>
    <w:rsid w:val="00ED367D"/>
    <w:rsid w:val="00ED6F7F"/>
    <w:rsid w:val="00EE5589"/>
    <w:rsid w:val="00EE562B"/>
    <w:rsid w:val="00EE6F00"/>
    <w:rsid w:val="00EF066B"/>
    <w:rsid w:val="00EF4E72"/>
    <w:rsid w:val="00EF7DC1"/>
    <w:rsid w:val="00F037DF"/>
    <w:rsid w:val="00F22487"/>
    <w:rsid w:val="00F32992"/>
    <w:rsid w:val="00F334F3"/>
    <w:rsid w:val="00F33CB4"/>
    <w:rsid w:val="00F3538B"/>
    <w:rsid w:val="00F400C7"/>
    <w:rsid w:val="00F41287"/>
    <w:rsid w:val="00F51493"/>
    <w:rsid w:val="00F563D6"/>
    <w:rsid w:val="00F87C7D"/>
    <w:rsid w:val="00FB03D4"/>
    <w:rsid w:val="00FD5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F2A5C"/>
    <w:pPr>
      <w:spacing w:lineRule="auto" w:line="240" w:after="0"/>
    </w:pPr>
  </w:style>
  <w:style w:styleId="Tekstbalonia" w:type="paragraph">
    <w:name w:val="Balloon Text"/>
    <w:basedOn w:val="Normal"/>
    <w:link w:val="TekstbaloniaChar"/>
    <w:uiPriority w:val="99"/>
    <w:semiHidden/>
    <w:unhideWhenUsed/>
    <w:rsid w:val="006041B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41B0"/>
    <w:rPr>
      <w:rFonts w:cs="Tahoma" w:hAnsi="Tahoma" w:ascii="Tahoma"/>
      <w:sz w:val="16"/>
      <w:szCs w:val="16"/>
    </w:rPr>
  </w:style>
  <w:style w:styleId="Tekstrezerviranogmjesta" w:type="character">
    <w:name w:val="Placeholder Text"/>
    <w:basedOn w:val="Zadanifontodlomka"/>
    <w:uiPriority w:val="99"/>
    <w:semiHidden/>
    <w:rsid w:val="00E02C7E"/>
    <w:rPr>
      <w:color w:val="808080"/>
      <w:bdr w:space="0" w:sz="0" w:color="auto" w:val="none"/>
      <w:shd w:fill="auto" w:color="auto" w:val="clear"/>
    </w:rPr>
  </w:style>
  <w:style w:customStyle="true" w:styleId="eSPISCCParagraphDefaultFont" w:type="character">
    <w:name w:val="eSPIS_CC_Paragraph Default Font"/>
    <w:basedOn w:val="Zadanifontodlomka"/>
    <w:rsid w:val="00E02C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C7E"/>
    <w:rPr>
      <w:rFonts w:cs="Courier New" w:hAnsi="Courier New" w:ascii="Courier New"/>
      <w:bdr w:space="0" w:sz="0" w:color="auto" w:val="none"/>
      <w:shd w:fill="FFFFCC" w:color="auto" w:val="clear"/>
      <w:lang w:val="hr-HR"/>
    </w:rPr>
  </w:style>
  <w:style w:customStyle="true" w:styleId="PozadinaSvijetloCrvena" w:type="character">
    <w:name w:val="Pozadina_SvijetloCrvena"/>
    <w:basedOn w:val="eSPISCCParagraphDefaultFont"/>
    <w:rsid w:val="00E02C7E"/>
    <w:rPr>
      <w:rFonts w:cs="Courier New" w:hAnsi="Courier New" w:ascii="Courier New"/>
      <w:sz w:val="24"/>
      <w:bdr w:space="0" w:sz="0" w:color="auto" w:val="none"/>
      <w:shd w:fill="FFCCCC" w:color="auto" w:val="clear"/>
      <w:lang w:val="hr-HR"/>
    </w:rPr>
  </w:style>
  <w:style w:customStyle="true" w:styleId="PozadinaSvijetloZelena" w:type="character">
    <w:name w:val="Pozadina_SvijetloZelena"/>
    <w:basedOn w:val="eSPISCCParagraphDefaultFont"/>
    <w:rsid w:val="00E02C7E"/>
    <w:rPr>
      <w:rFonts w:cs="Courier New" w:hAnsi="Courier New" w:ascii="Courier New"/>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F2A5C"/>
    <w:pPr>
      <w:spacing w:after="0" w:line="240" w:lineRule="auto"/>
    </w:pPr>
  </w:style>
  <w:style w:styleId="Tekstbalonia" w:type="paragraph">
    <w:name w:val="Balloon Text"/>
    <w:basedOn w:val="Normal"/>
    <w:link w:val="TekstbaloniaChar"/>
    <w:uiPriority w:val="99"/>
    <w:semiHidden/>
    <w:unhideWhenUsed/>
    <w:rsid w:val="006041B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41B0"/>
    <w:rPr>
      <w:rFonts w:ascii="Tahoma" w:cs="Tahoma" w:hAnsi="Tahoma"/>
      <w:sz w:val="16"/>
      <w:szCs w:val="16"/>
    </w:rPr>
  </w:style>
  <w:style w:styleId="Tekstrezerviranogmjesta" w:type="character">
    <w:name w:val="Placeholder Text"/>
    <w:basedOn w:val="Zadanifontodlomka"/>
    <w:uiPriority w:val="99"/>
    <w:semiHidden/>
    <w:rsid w:val="00E02C7E"/>
    <w:rPr>
      <w:color w:val="808080"/>
      <w:bdr w:color="auto" w:space="0" w:sz="0" w:val="none"/>
      <w:shd w:color="auto" w:fill="auto" w:val="clear"/>
    </w:rPr>
  </w:style>
  <w:style w:customStyle="1" w:styleId="eSPISCCParagraphDefaultFont" w:type="character">
    <w:name w:val="eSPIS_CC_Paragraph Default Font"/>
    <w:basedOn w:val="Zadanifontodlomka"/>
    <w:rsid w:val="00E02C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2C7E"/>
    <w:rPr>
      <w:rFonts w:ascii="Courier New" w:cs="Courier New" w:hAnsi="Courier New"/>
      <w:bdr w:color="auto" w:space="0" w:sz="0" w:val="none"/>
      <w:shd w:color="auto" w:fill="FFFFCC" w:val="clear"/>
      <w:lang w:val="hr-HR"/>
    </w:rPr>
  </w:style>
  <w:style w:customStyle="1" w:styleId="PozadinaSvijetloCrvena" w:type="character">
    <w:name w:val="Pozadina_SvijetloCrvena"/>
    <w:basedOn w:val="eSPISCCParagraphDefaultFont"/>
    <w:rsid w:val="00E02C7E"/>
    <w:rPr>
      <w:rFonts w:ascii="Courier New" w:cs="Courier New" w:hAnsi="Courier New"/>
      <w:sz w:val="24"/>
      <w:bdr w:color="auto" w:space="0" w:sz="0" w:val="none"/>
      <w:shd w:color="auto" w:fill="FFCCCC" w:val="clear"/>
      <w:lang w:val="hr-HR"/>
    </w:rPr>
  </w:style>
  <w:style w:customStyle="1" w:styleId="PozadinaSvijetloZelena" w:type="character">
    <w:name w:val="Pozadina_SvijetloZelena"/>
    <w:basedOn w:val="eSPISCCParagraphDefaultFont"/>
    <w:rsid w:val="00E02C7E"/>
    <w:rPr>
      <w:rFonts w:ascii="Courier New" w:cs="Courier New" w:hAnsi="Courier New"/>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4ABAB7-1F7A-42BF-AC6F-4AA43ED845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15</properties:Pages>
  <properties:Words>6411</properties:Words>
  <properties:Characters>38389</properties:Characters>
  <properties:Lines>843</properties:Lines>
  <properties:Paragraphs>222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2018-06-28T06:58:00Z</dcterms:created>
  <dc:creator>Marija</dc:creator>
  <cp:lastModifiedBy>Valentina Delač</cp:lastModifiedBy>
  <cp:lastPrinted>2018-06-22T07:20:00Z</cp:lastPrinted>
  <dcterms:modified xmlns:xsi="http://www.w3.org/2001/XMLSchema-instance" xsi:type="dcterms:W3CDTF">2018-06-28T06:59:00Z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St-376/2010-172 / Podnesak - Podnesak (izvješće tromjesečno o tijeku stečajnog postupka i stanju stečajne maseobrazac 20 15.06.2018 PRIJDLOG ZA SKUPŠTINU VJEROVIKA.docx)</vt:lpwstr>
  </prop:property>
  <prop:property name="CC_coloring" pid="4" fmtid="{D5CDD505-2E9C-101B-9397-08002B2CF9AE}">
    <vt:bool>false</vt:bool>
  </prop:property>
  <prop:property name="BrojStranica" pid="5" fmtid="{D5CDD505-2E9C-101B-9397-08002B2CF9AE}">
    <vt:i4>15</vt:i4>
  </prop:property>
</prop:Properties>
</file>