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3b48" w14:paraId="e1f3b48" w:rsidRDefault="00B512A1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7.St.845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B65D0" w:rsidR="001E068E" w:rsidRPr="00F14A92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F5ADA" w:rsidRPr="005F5ADA">
        <w:t xml:space="preserve"> </w:t>
      </w:r>
      <w:r w:rsidR="004B65D0">
        <w:t>EMBLEMA d.o.o., Solin, Kroz Smiljanovac 1, OIB: 94137461008</w:t>
      </w:r>
      <w:r w:rsidR="004B65D0" w:rsidRPr="00786D7E">
        <w:t>,</w:t>
      </w:r>
      <w:r w:rsidR="004B65D0">
        <w:t xml:space="preserve"> </w:t>
      </w:r>
      <w:r w:rsidRPr="00F14A92">
        <w:t xml:space="preserve">dana </w:t>
      </w:r>
      <w:r w:rsidR="004B65D0">
        <w:t xml:space="preserve">1. rujna </w:t>
      </w:r>
      <w:r w:rsidR="005F5ADA">
        <w:t xml:space="preserve"> </w:t>
      </w:r>
      <w:r w:rsidRPr="00F14A92">
        <w:t xml:space="preserve">2016.g. 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B65D0" w:rsidRPr="004B65D0">
        <w:t xml:space="preserve"> </w:t>
      </w:r>
      <w:r w:rsidR="004B65D0">
        <w:t>EMBLEMA d.o.o., Solin, Kroz Smiljanovac 1, OIB: 94137461008</w:t>
      </w:r>
      <w:r w:rsidR="001E068E">
        <w:t>.</w:t>
      </w:r>
    </w:p>
    <w:p w:rsidRDefault="001E068E" w:rsidP="001E068E" w:rsidR="001E068E">
      <w:pPr>
        <w:jc w:val="both"/>
      </w:pPr>
    </w:p>
    <w:p w:rsidRDefault="00D331D9" w:rsidP="001E068E" w:rsidR="00824DEA" w:rsidRPr="0097630A">
      <w:pPr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B512A1">
        <w:t>Stjepan Lović</w:t>
      </w:r>
      <w:r w:rsidR="003352B8">
        <w:t>a</w:t>
      </w:r>
      <w:r w:rsidR="00454110">
        <w:t>,</w:t>
      </w:r>
      <w:r w:rsidR="00200E7B">
        <w:t xml:space="preserve"> </w:t>
      </w:r>
      <w:r w:rsidR="00B512A1">
        <w:t>Preradovićeva 13.,</w:t>
      </w:r>
      <w:r w:rsidR="00163350">
        <w:t xml:space="preserve"> </w:t>
      </w:r>
      <w:r w:rsidR="00B512A1">
        <w:t>Zagreb</w:t>
      </w:r>
      <w:r w:rsidR="00163350">
        <w:t xml:space="preserve">, OIB: </w:t>
      </w:r>
      <w:r w:rsidR="00B512A1">
        <w:t>25964288839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B65D0" w:rsidRPr="004B65D0">
        <w:t xml:space="preserve"> </w:t>
      </w:r>
      <w:r w:rsidR="004B65D0">
        <w:t>EMBLEMA d.o.o., Solin, Kroz Smiljanovac 1, OIB: 94137461008</w:t>
      </w:r>
      <w:r w:rsidR="005F5ADA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B512A1">
        <w:t>17</w:t>
      </w:r>
      <w:r w:rsidR="003E7BC1" w:rsidRPr="0097630A">
        <w:t>.</w:t>
      </w:r>
      <w:r w:rsidR="006108BC" w:rsidRPr="0097630A">
        <w:t xml:space="preserve"> </w:t>
      </w:r>
      <w:r w:rsidR="00B512A1">
        <w:t>ožujka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B512A1">
        <w:t>204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A3990">
        <w:t>28</w:t>
      </w:r>
      <w:r w:rsidR="00987A3F" w:rsidRPr="0097630A">
        <w:t xml:space="preserve">. </w:t>
      </w:r>
      <w:r w:rsidR="001E068E">
        <w:t>lipnja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A3990">
        <w:t>28</w:t>
      </w:r>
      <w:r w:rsidR="00987A3F" w:rsidRPr="0097630A">
        <w:t>.</w:t>
      </w:r>
      <w:r w:rsidR="005362A0">
        <w:t xml:space="preserve"> </w:t>
      </w:r>
      <w:r w:rsidR="001E068E">
        <w:t>lipnja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2216B1">
      <w:pPr>
        <w:jc w:val="center"/>
        <w:rPr>
          <w:b/>
        </w:rPr>
      </w:pPr>
      <w:r>
        <w:rPr>
          <w:b/>
        </w:rPr>
        <w:t xml:space="preserve">U Dubrovniku, </w:t>
      </w:r>
      <w:r w:rsidR="004B65D0">
        <w:rPr>
          <w:b/>
        </w:rPr>
        <w:t>1. rujna 2</w:t>
      </w:r>
      <w:r w:rsidR="00A86EA4" w:rsidRPr="0097630A">
        <w:rPr>
          <w:b/>
        </w:rPr>
        <w:t>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638">
          <w:rPr>
            <w:noProof/>
          </w:rPr>
          <w:t>2</w:t>
        </w:r>
        <w:r>
          <w:fldChar w:fldCharType="end"/>
        </w:r>
        <w:r w:rsidR="00454110">
          <w:t xml:space="preserve"> </w:t>
        </w:r>
        <w:r w:rsidR="00454110">
          <w:tab/>
        </w:r>
        <w:r w:rsidR="00454110">
          <w:tab/>
          <w:t xml:space="preserve"> Posl.br.7.St.84</w:t>
        </w:r>
        <w:r w:rsidR="00B512A1">
          <w:t>5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A206E"/>
    <w:rsid w:val="001E068E"/>
    <w:rsid w:val="00200E7B"/>
    <w:rsid w:val="002216B1"/>
    <w:rsid w:val="00266638"/>
    <w:rsid w:val="002C38A7"/>
    <w:rsid w:val="002F2380"/>
    <w:rsid w:val="003352B8"/>
    <w:rsid w:val="003D446D"/>
    <w:rsid w:val="003E7BC1"/>
    <w:rsid w:val="00411DA3"/>
    <w:rsid w:val="0041725C"/>
    <w:rsid w:val="00454110"/>
    <w:rsid w:val="00466C99"/>
    <w:rsid w:val="004B65D0"/>
    <w:rsid w:val="00511383"/>
    <w:rsid w:val="0051349D"/>
    <w:rsid w:val="005362A0"/>
    <w:rsid w:val="00554503"/>
    <w:rsid w:val="0055714E"/>
    <w:rsid w:val="00593887"/>
    <w:rsid w:val="005F5ADA"/>
    <w:rsid w:val="006108BC"/>
    <w:rsid w:val="006142CF"/>
    <w:rsid w:val="0064348B"/>
    <w:rsid w:val="00652275"/>
    <w:rsid w:val="006853B0"/>
    <w:rsid w:val="006B5A25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A040A9"/>
    <w:rsid w:val="00A21486"/>
    <w:rsid w:val="00A35577"/>
    <w:rsid w:val="00A86EA4"/>
    <w:rsid w:val="00A95917"/>
    <w:rsid w:val="00AB5815"/>
    <w:rsid w:val="00B1663A"/>
    <w:rsid w:val="00B21086"/>
    <w:rsid w:val="00B469E7"/>
    <w:rsid w:val="00B5054E"/>
    <w:rsid w:val="00B512A1"/>
    <w:rsid w:val="00BB08D8"/>
    <w:rsid w:val="00BD77F4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6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6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6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6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6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6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6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6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EMBLEMA d.o.o. za građenje i usluge</izvorni_sadrzaj>
    <derivirana_varijabla naziv="DomainObject.Predmet.ProtustrankaFormated_1">  EMBLEMA d.o.o. za građenje i usluge</derivirana_varijabla>
  </DomainObject.Predmet.ProtustrankaFormated>
  <DomainObject.Predmet.ProtustrankaFormatedOIB>
    <izvorni_sadrzaj>  EMBLEMA d.o.o. za građenje i usluge, OIB 94137461008</izvorni_sadrzaj>
    <derivirana_varijabla naziv="DomainObject.Predmet.ProtustrankaFormatedOIB_1">  EMBLEMA d.o.o. za građenje i usluge, OIB 94137461008</derivirana_varijabla>
  </DomainObject.Predmet.ProtustrankaFormatedOIB>
  <DomainObject.Predmet.ProtustrankaFormatedWithAdress>
    <izvorni_sadrzaj> EMBLEMA d.o.o. za građenje i usluge, Kroz Smiljanovac 1, 21210 Solin</izvorni_sadrzaj>
    <derivirana_varijabla naziv="DomainObject.Predmet.ProtustrankaFormatedWithAdress_1"> EMBLEMA d.o.o. za građenje i usluge, Kroz Smiljanovac 1, 21210 Solin</derivirana_varijabla>
  </DomainObject.Predmet.ProtustrankaFormatedWithAdress>
  <DomainObject.Predmet.ProtustrankaFormatedWithAdressOIB>
    <izvorni_sadrzaj> EMBLEMA d.o.o. za građenje i usluge, OIB 94137461008, Kroz Smiljanovac 1, 21210 Solin</izvorni_sadrzaj>
    <derivirana_varijabla naziv="DomainObject.Predmet.ProtustrankaFormatedWithAdressOIB_1"> EMBLEMA d.o.o. za građenje i usluge, OIB 94137461008, Kroz Smiljanovac 1, 21210 Solin</derivirana_varijabla>
  </DomainObject.Predmet.ProtustrankaFormatedWithAdressOIB>
  <DomainObject.Predmet.ProtustrankaWithAdress>
    <izvorni_sadrzaj>EMBLEMA d.o.o. za građenje i usluge Kroz Smiljanovac 1, 21210 Solin</izvorni_sadrzaj>
    <derivirana_varijabla naziv="DomainObject.Predmet.ProtustrankaWithAdress_1">EMBLEMA d.o.o. za građenje i usluge Kroz Smiljanovac 1, 21210 Solin</derivirana_varijabla>
  </DomainObject.Predmet.ProtustrankaWithAdress>
  <DomainObject.Predmet.ProtustrankaWithAdressOIB>
    <izvorni_sadrzaj>EMBLEMA d.o.o. za građenje i usluge, OIB 94137461008, Kroz Smiljanovac 1, 21210 Solin</izvorni_sadrzaj>
    <derivirana_varijabla naziv="DomainObject.Predmet.ProtustrankaWithAdressOIB_1">EMBLEMA d.o.o. za građenje i usluge, OIB 94137461008, Kroz Smiljanovac 1, 21210 Solin</derivirana_varijabla>
  </DomainObject.Predmet.ProtustrankaWithAdressOIB>
  <DomainObject.Predmet.ProtustrankaNazivFormated>
    <izvorni_sadrzaj>EMBLEMA d.o.o. za građenje i usluge</izvorni_sadrzaj>
    <derivirana_varijabla naziv="DomainObject.Predmet.ProtustrankaNazivFormated_1">EMBLEMA d.o.o. za građenje i usluge</derivirana_varijabla>
  </DomainObject.Predmet.ProtustrankaNazivFormated>
  <DomainObject.Predmet.ProtustrankaNazivFormatedOIB>
    <izvorni_sadrzaj>EMBLEMA d.o.o. za građenje i usluge, OIB 94137461008</izvorni_sadrzaj>
    <derivirana_varijabla naziv="DomainObject.Predmet.ProtustrankaNazivFormatedOIB_1">EMBLEMA d.o.o. za građenje i usluge, OIB 94137461008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69640.83</izvorni_sadrzaj>
    <derivirana_varijabla naziv="DomainObject.Predmet.TrenutnaVrijednost_1">69640.83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EMBLEMA d.o.o. za građenje i usluge</item>
    </izvorni_sadrzaj>
    <derivirana_varijabla naziv="DomainObject.Predmet.ProtuStrankaListFormated_1">
      <item>EMBLEMA d.o.o. za građenje i usluge</item>
    </derivirana_varijabla>
  </DomainObject.Predmet.ProtuStrankaListFormated>
  <DomainObject.Predmet.ProtuStrankaListFormatedOIB>
    <izvorni_sadrzaj>
      <item>EMBLEMA d.o.o. za građenje i usluge, OIB 94137461008</item>
    </izvorni_sadrzaj>
    <derivirana_varijabla naziv="DomainObject.Predmet.ProtuStrankaListFormatedOIB_1">
      <item>EMBLEMA d.o.o. za građenje i usluge, OIB 94137461008</item>
    </derivirana_varijabla>
  </DomainObject.Predmet.ProtuStrankaListFormatedOIB>
  <DomainObject.Predmet.ProtuStrankaListFormatedWithAdress>
    <izvorni_sadrzaj>
      <item>EMBLEMA d.o.o. za građenje i usluge, Kroz Smiljanovac 1, 21210 Solin</item>
    </izvorni_sadrzaj>
    <derivirana_varijabla naziv="DomainObject.Predmet.ProtuStrankaListFormatedWithAdress_1">
      <item>EMBLEMA d.o.o. za građenje i usluge, Kroz Smiljanovac 1, 21210 Solin</item>
    </derivirana_varijabla>
  </DomainObject.Predmet.ProtuStrankaListFormatedWithAdress>
  <DomainObject.Predmet.ProtuStrankaListFormatedWithAdressOIB>
    <izvorni_sadrzaj>
      <item>EMBLEMA d.o.o. za građenje i usluge, OIB 94137461008, Kroz Smiljanovac 1, 21210 Solin</item>
    </izvorni_sadrzaj>
    <derivirana_varijabla naziv="DomainObject.Predmet.ProtuStrankaListFormatedWithAdressOIB_1">
      <item>EMBLEMA d.o.o. za građenje i usluge, OIB 94137461008, Kroz Smiljanovac 1, 21210 Solin</item>
    </derivirana_varijabla>
  </DomainObject.Predmet.ProtuStrankaListFormatedWithAdressOIB>
  <DomainObject.Predmet.ProtuStrankaListNazivFormated>
    <izvorni_sadrzaj>
      <item>EMBLEMA d.o.o. za građenje i usluge</item>
    </izvorni_sadrzaj>
    <derivirana_varijabla naziv="DomainObject.Predmet.ProtuStrankaListNazivFormated_1">
      <item>EMBLEMA d.o.o. za građenje i usluge</item>
    </derivirana_varijabla>
  </DomainObject.Predmet.ProtuStrankaListNazivFormated>
  <DomainObject.Predmet.ProtuStrankaListNazivFormatedOIB>
    <izvorni_sadrzaj>
      <item>EMBLEMA d.o.o. za građenje i usluge, OIB 94137461008</item>
    </izvorni_sadrzaj>
    <derivirana_varijabla naziv="DomainObject.Predmet.ProtuStrankaListNazivFormatedOIB_1">
      <item>EMBLEMA d.o.o. za građenje i usluge, OIB 94137461008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EMBLEMA d.o.o. za građenje i usluge</izvorni_sadrzaj>
    <derivirana_varijabla naziv="DomainObject.Predmet.ProtustrankaIDrugi_1">EMBLEMA d.o.o. za građenje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EMBLEMA d.o.o. za građenje i usluge, OIB 94137461008, Kroz Smiljanovac 1, 21210 Solin</izvorni_sadrzaj>
    <derivirana_varijabla naziv="DomainObject.Predmet.ProtustrankaIDrugiAdressOIB_1">EMBLEMA d.o.o. za građenje i usluge, OIB 94137461008, Kroz Smiljanovac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EMBLEMA d.o.o. za građenje i usluge</item>
      <item>FINANCIJSKA AGENCIJA, PODRUŽNICA SPLIT</item>
    </izvorni_sadrzaj>
    <derivirana_varijabla naziv="DomainObject.Predmet.SudioniciListNaziv_1">
      <item>EMBLEMA d.o.o. za građenje i usluge</item>
      <item>FINANCIJSKA AGENCIJA, PODRUŽNICA SPLIT</item>
    </derivirana_varijabla>
  </DomainObject.Predmet.SudioniciListNaziv>
  <DomainObject.Predmet.SudioniciListAdressOIB>
    <izvorni_sadrzaj>
      <item>EMBLEMA d.o.o. za građenje i usluge, OIB 94137461008, Kroz Smiljanovac 1,21210 Solin</item>
      <item>FINANCIJSKA AGENCIJA, PODRUŽNICA SPLIT, OIB 85821130368, Mažuranićevo šetalište 24b,21000 Split</item>
    </izvorni_sadrzaj>
    <derivirana_varijabla naziv="DomainObject.Predmet.SudioniciListAdressOIB_1">
      <item>EMBLEMA d.o.o. za građenje i usluge, OIB 94137461008, Kroz Smiljanovac 1,21210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94137461008</item>
      <item>, OIB 85821130368</item>
    </izvorni_sadrzaj>
    <derivirana_varijabla naziv="DomainObject.Predmet.SudioniciListNazivOIB_1">
      <item>, OIB 94137461008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3097</properties:Characters>
  <properties:Lines>89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2016-08-23T08:47:00Z</dcterms:created>
  <dc:creator>stanka grcic</dc:creator>
  <cp:lastModifiedBy>Mara Marčinko</cp:lastModifiedBy>
  <cp:lastPrinted>2016-08-09T08:53:00Z</cp:lastPrinted>
  <dcterms:modified xmlns:xsi="http://www.w3.org/2001/XMLSchema-instance" xsi:type="dcterms:W3CDTF">2016-09-01T08:32:00Z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