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b113" w14:paraId="077b113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780349">
        <w:t>50</w:t>
      </w:r>
      <w:r w:rsidR="0069264B">
        <w:t>93/15-16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9264B" w:rsidRPr="007D336F">
        <w:rPr>
          <w:lang w:val="pt-BR"/>
        </w:rPr>
        <w:t>ANITA-MIŠELA PJETRAJ j.d.o.o., Zagreb, Ljutomerska 9 A, OIB 20156061114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80349">
        <w:rPr>
          <w:lang w:val="pt-BR"/>
        </w:rPr>
        <w:t>2</w:t>
      </w:r>
      <w:r w:rsidR="0069264B">
        <w:rPr>
          <w:lang w:val="pt-BR"/>
        </w:rPr>
        <w:t>1</w:t>
      </w:r>
      <w:r w:rsidR="00926841">
        <w:rPr>
          <w:lang w:val="pt-BR"/>
        </w:rPr>
        <w:t>. rujna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9264B" w:rsidRPr="007D336F">
        <w:rPr>
          <w:lang w:val="pt-BR"/>
        </w:rPr>
        <w:t>ANITA-MIŠELA PJETRAJ j.d.o.o., Zagreb, Ljutomerska 9 A, OIB 20156061114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384F8D">
        <w:rPr>
          <w:lang w:val="pt-BR"/>
        </w:rPr>
        <w:t>23.000</w:t>
      </w:r>
      <w:r w:rsidR="00134F3A" w:rsidRPr="00134F3A">
        <w:t xml:space="preserve">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80349">
        <w:t>50</w:t>
      </w:r>
      <w:r w:rsidR="0069264B">
        <w:t>93</w:t>
      </w:r>
      <w:r w:rsidR="00780349">
        <w:t>-15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69264B" w:rsidRPr="007D336F">
        <w:rPr>
          <w:lang w:val="pt-BR"/>
        </w:rPr>
        <w:t>ANITA-MIŠELA PJETRAJ j.d.o.o., Zagreb, Ljutomerska 9 A, OIB 20156061114</w:t>
      </w:r>
      <w:r w:rsidR="00780349">
        <w:t>.</w:t>
      </w:r>
      <w:r w:rsidR="00926841">
        <w:t xml:space="preserve"> </w:t>
      </w:r>
    </w:p>
    <w:p w:rsidRDefault="00780349" w:rsidP="00780349" w:rsidR="00780349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780349">
        <w:t>2</w:t>
      </w:r>
      <w:r w:rsidR="0069264B">
        <w:t>1</w:t>
      </w:r>
      <w:r w:rsidR="00780349">
        <w:t>. listopada</w:t>
      </w:r>
      <w:r w:rsidR="00AB6CDD">
        <w:t xml:space="preserve"> </w:t>
      </w:r>
      <w:r>
        <w:t xml:space="preserve">2015. u Očevidniku redoslijeda osnova za plaćanje ima evidentirane neizvršene osnove za plaćanje u neprekinutom razdoblju od </w:t>
      </w:r>
      <w:r w:rsidR="00780349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69264B">
        <w:t>2.808,67</w:t>
      </w:r>
      <w:r>
        <w:t xml:space="preserve"> kn, kao i da dužnik ima </w:t>
      </w:r>
      <w:r w:rsidR="00B947B1">
        <w:t>1</w:t>
      </w:r>
      <w:r>
        <w:t xml:space="preserve"> zaposlen</w:t>
      </w:r>
      <w:r w:rsidR="00B947B1">
        <w:t>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780349">
        <w:t>2. veljače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69264B" w:rsidP="00D677F7" w:rsidR="00E612B4">
      <w:pPr>
        <w:pStyle w:val="Tijeloteksta"/>
        <w:ind w:firstLine="708"/>
      </w:pPr>
      <w:r>
        <w:t>N</w:t>
      </w:r>
      <w:r w:rsidR="00B947B1">
        <w:t xml:space="preserve">a ročištu </w:t>
      </w:r>
      <w:r w:rsidR="0045516A">
        <w:t xml:space="preserve">radi očitovanja o prijedlogu za otvaranje stečajnog postupka </w:t>
      </w:r>
      <w:r w:rsidR="00926841">
        <w:t>odr</w:t>
      </w:r>
      <w:r w:rsidR="00780349">
        <w:t xml:space="preserve">žanom </w:t>
      </w:r>
      <w:r>
        <w:t xml:space="preserve">11. svibnja </w:t>
      </w:r>
      <w:r w:rsidR="00B947B1">
        <w:t xml:space="preserve">2016. </w:t>
      </w:r>
      <w:r w:rsidR="00C905A8">
        <w:t>zastupni</w:t>
      </w:r>
      <w:r w:rsidR="00926841">
        <w:t>ca</w:t>
      </w:r>
      <w:r w:rsidR="00C905A8">
        <w:t xml:space="preserve"> po zakonu dužnika </w:t>
      </w:r>
      <w:r>
        <w:t xml:space="preserve">Anita Mišela Pjetraj </w:t>
      </w:r>
      <w:r w:rsidR="00926841">
        <w:t xml:space="preserve">izjavila </w:t>
      </w:r>
      <w:r>
        <w:t xml:space="preserve">je </w:t>
      </w:r>
      <w:r w:rsidR="0045516A">
        <w:t xml:space="preserve">da se protivi prijedlogu da se nad društvom </w:t>
      </w:r>
      <w:r w:rsidRPr="007D336F">
        <w:rPr>
          <w:lang w:val="pt-BR"/>
        </w:rPr>
        <w:t>ANITA-MIŠELA PJETRAJ j.d.o.o., Zagreb, Ljutomerska 9 A, OIB 20156061114</w:t>
      </w:r>
      <w:r w:rsidR="00780349">
        <w:rPr>
          <w:lang w:val="pt-BR"/>
        </w:rPr>
        <w:t xml:space="preserve"> </w:t>
      </w:r>
      <w:r w:rsidR="00772824">
        <w:t>otvori stečaj te je navela da</w:t>
      </w:r>
      <w:r w:rsidR="00E612B4">
        <w:t xml:space="preserve"> moli odgodu ročišta kako bi pokušala podmiriti dugovanje, zatim</w:t>
      </w:r>
      <w:r w:rsidR="00772824">
        <w:t xml:space="preserve"> je navela da </w:t>
      </w:r>
      <w:r w:rsidR="0045516A">
        <w:t>dužnik u svom vlasništvu nema i</w:t>
      </w:r>
      <w:r w:rsidR="00926841">
        <w:t>movine, kako pokretnina tako ni nekretnina kao ni</w:t>
      </w:r>
      <w:r w:rsidR="00E612B4">
        <w:t>ti novčanih tražbina.</w:t>
      </w:r>
      <w:r w:rsidR="00772824">
        <w:t xml:space="preserve"> </w:t>
      </w:r>
    </w:p>
    <w:p w:rsidRDefault="00E612B4" w:rsidP="00D677F7" w:rsidR="00DA7A57">
      <w:pPr>
        <w:pStyle w:val="Tijeloteksta"/>
        <w:ind w:firstLine="708"/>
      </w:pPr>
      <w:r>
        <w:t>Sud je raspravnim rješenjem naložio zastupnici po zakonu dužnika u roku 30 dana dostaviti potvrdu o deblokadi računa, no kako ista navedeno nije dostavila zakazano je sljedeće ročište za 20. rujna 2016. na koje zastupnica po zakonu dužnika, iako uredno pozvana, nije pristupila.</w:t>
      </w:r>
    </w:p>
    <w:p w:rsidRDefault="00EA23F7" w:rsidP="00EA23F7" w:rsidR="00EA23F7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B01AD2" w:rsidP="00B01AD2" w:rsidR="00B01AD2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B01AD2" w:rsidP="00B01AD2" w:rsidR="00B01AD2">
      <w:pPr>
        <w:ind w:firstLine="708"/>
        <w:jc w:val="both"/>
      </w:pPr>
      <w:r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B01AD2" w:rsidP="00B01AD2" w:rsidR="00065B42" w:rsidRPr="00B9015B">
      <w:pPr>
        <w:ind w:firstLine="708"/>
        <w:jc w:val="both"/>
      </w:pPr>
      <w:r>
        <w:t xml:space="preserve">Imajući u vidu navode zastupnika po zakonu dužnika, koji je rješenjem o pokretanju prethodnog postupka upozoren na pravne posljedice davanja netočnih ili nepotpunih podataka, obavijesti, izvješća, izjava ili popisa, dakle da imovina dužnika koja bi ušla u stečajnu masu, prema navodima zastupnika po zakonu dužnika, nije dostatna za namirenje troškova prethodnog i stečajnog postupka, u smislu odredbe čl. 132. st. 1. SZ-a pozvane su  osobe koje imaju pravni interes na predujmljivanje iznosa troškova prethodnog i otvorenoga stečajnog postupka (točka I. izreke) te su upozorene na pravne posljedice ako ne postupe po ovom rješenju iz točke I. sukladno odredbi članka 132. st. 2. SZ-a (točka II. izreke). </w:t>
      </w:r>
      <w:r w:rsidR="00065B42" w:rsidRPr="00B9015B">
        <w:t xml:space="preserve">        </w:t>
      </w:r>
    </w:p>
    <w:p w:rsidRDefault="00DA7A57" w:rsidP="002C3072" w:rsidR="00DA7A57">
      <w:pPr>
        <w:jc w:val="center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DA7A57">
        <w:t>2</w:t>
      </w:r>
      <w:r w:rsidR="00EA23F7">
        <w:t>1</w:t>
      </w:r>
      <w:r w:rsidR="0045516A">
        <w:t>. rujna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7F4287">
        <w:t>,v.r.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7F4287" w:rsidR="007F4287" w:rsidRPr="00694D64">
      <w:r w:rsidRPr="00694D64">
        <w:t>Za točnost otpravka-ovlašteni službenik:</w:t>
      </w:r>
    </w:p>
    <w:p w:rsidRDefault="007F4287" w:rsidR="007F4287" w:rsidRPr="00694D64">
      <w:r w:rsidRPr="00694D64">
        <w:t>Karmela Dolenc</w:t>
      </w:r>
    </w:p>
    <w:p w:rsidRDefault="000E57F1" w:rsidP="007F4287" w:rsidR="000E57F1" w:rsidRPr="00623457">
      <w:pPr>
        <w:pStyle w:val="Odlomakpopisa"/>
      </w:pPr>
      <w:r>
        <w:t xml:space="preserve"> </w:t>
      </w:r>
    </w:p>
    <w:sectPr w:rsidSect="00E612B4" w:rsidR="000E57F1" w:rsidRPr="00623457">
      <w:headerReference w:type="default" r:id="rId10"/>
      <w:headerReference w:type="firs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7C16DE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DA7A57">
      <w:rPr>
        <w:sz w:val="24"/>
        <w:szCs w:val="24"/>
      </w:rPr>
      <w:t>50</w:t>
    </w:r>
    <w:r w:rsidR="0069264B">
      <w:rPr>
        <w:sz w:val="24"/>
        <w:szCs w:val="24"/>
      </w:rPr>
      <w:t>93/15-16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DA7A57">
    <w:pPr>
      <w:pStyle w:val="Zaglavlje"/>
    </w:pPr>
    <w:r>
      <w:t xml:space="preserve">              </w:t>
    </w:r>
  </w:p>
  <w:p w:rsidRDefault="00DA7A57" w:rsidP="002520D6" w:rsidR="00DA7A57">
    <w:pPr>
      <w:pStyle w:val="Zaglavlje"/>
    </w:pPr>
  </w:p>
  <w:p w:rsidRDefault="00DA7A57" w:rsidP="002520D6" w:rsidR="002520D6">
    <w:pPr>
      <w:pStyle w:val="Zaglavlje"/>
    </w:pPr>
    <w:r>
      <w:t xml:space="preserve">             </w:t>
    </w:r>
    <w:r w:rsidR="002520D6">
      <w:t xml:space="preserve">        </w:t>
    </w:r>
    <w:r w:rsidR="002520D6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0E57F1"/>
    <w:rsid w:val="001013EE"/>
    <w:rsid w:val="00134F3A"/>
    <w:rsid w:val="00155A68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84F8D"/>
    <w:rsid w:val="003D4223"/>
    <w:rsid w:val="003F3702"/>
    <w:rsid w:val="00412D47"/>
    <w:rsid w:val="0045516A"/>
    <w:rsid w:val="004C428C"/>
    <w:rsid w:val="00501EBB"/>
    <w:rsid w:val="00535D8E"/>
    <w:rsid w:val="005543BD"/>
    <w:rsid w:val="005E2724"/>
    <w:rsid w:val="00602113"/>
    <w:rsid w:val="00662884"/>
    <w:rsid w:val="0069264B"/>
    <w:rsid w:val="006B1344"/>
    <w:rsid w:val="00704DD0"/>
    <w:rsid w:val="007150E9"/>
    <w:rsid w:val="00754CF2"/>
    <w:rsid w:val="00772824"/>
    <w:rsid w:val="00780349"/>
    <w:rsid w:val="007B068E"/>
    <w:rsid w:val="007C16DE"/>
    <w:rsid w:val="007E6A6F"/>
    <w:rsid w:val="007F4287"/>
    <w:rsid w:val="00800A21"/>
    <w:rsid w:val="00847BC2"/>
    <w:rsid w:val="0089764D"/>
    <w:rsid w:val="008B669A"/>
    <w:rsid w:val="00926841"/>
    <w:rsid w:val="00947BCF"/>
    <w:rsid w:val="009B3D51"/>
    <w:rsid w:val="00A0793E"/>
    <w:rsid w:val="00A6064D"/>
    <w:rsid w:val="00A75EA1"/>
    <w:rsid w:val="00A75F17"/>
    <w:rsid w:val="00A851A3"/>
    <w:rsid w:val="00AB6CDD"/>
    <w:rsid w:val="00AE149F"/>
    <w:rsid w:val="00B01AD2"/>
    <w:rsid w:val="00B40AF9"/>
    <w:rsid w:val="00B62E90"/>
    <w:rsid w:val="00B9015B"/>
    <w:rsid w:val="00B947B1"/>
    <w:rsid w:val="00BB5767"/>
    <w:rsid w:val="00BC67EF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A7A57"/>
    <w:rsid w:val="00DC6690"/>
    <w:rsid w:val="00DE0F86"/>
    <w:rsid w:val="00E24B5E"/>
    <w:rsid w:val="00E44FBD"/>
    <w:rsid w:val="00E612B4"/>
    <w:rsid w:val="00E75B5C"/>
    <w:rsid w:val="00EA23F7"/>
    <w:rsid w:val="00EE45AE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St-5093/2015</izvorni_sadrzaj>
    <derivirana_varijabla naziv="DomainObject.Predmet.OznakaBroj_1">St-5093/2015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ANITA-MIŠELA PJETRAJ jednostavno d.o.o. za usluge i trgovinu zastupanog po punomoćniku ANITA-MIŠELA PJETRAJ</izvorni_sadrzaj>
    <derivirana_varijabla naziv="DomainObject.Predmet.ProtustrankaFormated_1">  ANITA-MIŠELA PJETRAJ jednostavno d.o.o. za usluge i trgovinu zastupanog po punomoćniku ANITA-MIŠELA PJETRAJ</derivirana_varijabla>
  </DomainObject.Predmet.ProtustrankaFormated>
  <DomainObject.Predmet.ProtustrankaFormatedOIB>
    <izvorni_sadrzaj>  ANITA-MIŠELA PJETRAJ jednostavno d.o.o. za usluge i trgovinu, OIB 20156061114 zastupanog po punomoćniku ANITA-MIŠELA PJETRAJ</izvorni_sadrzaj>
    <derivirana_varijabla naziv="DomainObject.Predmet.ProtustrankaFormatedOIB_1">  ANITA-MIŠELA PJETRAJ jednostavno d.o.o. za usluge i trgovinu, OIB 20156061114 zastupanog po punomoćniku ANITA-MIŠELA PJETRAJ</derivirana_varijabla>
  </DomainObject.Predmet.ProtustrankaFormatedOIB>
  <DomainObject.Predmet.ProtustrankaFormatedWithAdress>
    <izvorni_sadrzaj> ANITA-MIŠELA PJETRAJ jednostavno d.o.o. za usluge i trgovinu, Ljutomerska 9 A, 10000 Zagreb zastupanog po punomoćniku ANITA-MIŠELA PJETRAJ</izvorni_sadrzaj>
    <derivirana_varijabla naziv="DomainObject.Predmet.ProtustrankaFormatedWithAdress_1"> ANITA-MIŠELA PJETRAJ jednostavno d.o.o. za usluge i trgovinu, Ljutomerska 9 A, 10000 Zagreb zastupanog po punomoćniku ANITA-MIŠELA PJETRAJ</derivirana_varijabla>
  </DomainObject.Predmet.ProtustrankaFormatedWithAdress>
  <DomainObject.Predmet.ProtustrankaFormatedWithAdressOIB>
    <izvorni_sadrzaj> ANITA-MIŠELA PJETRAJ jednostavno d.o.o. za usluge i trgovinu, OIB 20156061114, Ljutomerska 9 A, 10000 Zagreb zastupanog po punomoćniku ANITA-MIŠELA PJETRAJ</izvorni_sadrzaj>
    <derivirana_varijabla naziv="DomainObject.Predmet.ProtustrankaFormatedWithAdressOIB_1"> ANITA-MIŠELA PJETRAJ jednostavno d.o.o. za usluge i trgovinu, OIB 20156061114, Ljutomerska 9 A, 10000 Zagreb zastupanog po punomoćniku ANITA-MIŠELA PJETRAJ</derivirana_varijabla>
  </DomainObject.Predmet.ProtustrankaFormatedWithAdressOIB>
  <DomainObject.Predmet.ProtustrankaWithAdress>
    <izvorni_sadrzaj>ANITA-MIŠELA PJETRAJ jednostavno d.o.o. za usluge i trgovinu Ljutomerska 9 A, 10000 Zagreb</izvorni_sadrzaj>
    <derivirana_varijabla naziv="DomainObject.Predmet.ProtustrankaWithAdress_1">ANITA-MIŠELA PJETRAJ jednostavno d.o.o. za usluge i trgovinu Ljutomerska 9 A, 10000 Zagreb</derivirana_varijabla>
  </DomainObject.Predmet.ProtustrankaWithAdress>
  <DomainObject.Predmet.ProtustrankaWithAdressOIB>
    <izvorni_sadrzaj>ANITA-MIŠELA PJETRAJ jednostavno d.o.o. za usluge i trgovinu, OIB 20156061114, Ljutomerska 9 A, 10000 Zagreb</izvorni_sadrzaj>
    <derivirana_varijabla naziv="DomainObject.Predmet.ProtustrankaWithAdressOIB_1">ANITA-MIŠELA PJETRAJ jednostavno d.o.o. za usluge i trgovinu, OIB 20156061114, Ljutomerska 9 A, 10000 Zagreb</derivirana_varijabla>
  </DomainObject.Predmet.ProtustrankaWithAdressOIB>
  <DomainObject.Predmet.ProtustrankaNazivFormated>
    <izvorni_sadrzaj>ANITA-MIŠELA PJETRAJ jednostavno d.o.o. za usluge i trgovinu</izvorni_sadrzaj>
    <derivirana_varijabla naziv="DomainObject.Predmet.ProtustrankaNazivFormated_1">ANITA-MIŠELA PJETRAJ jednostavno d.o.o. za usluge i trgovinu</derivirana_varijabla>
  </DomainObject.Predmet.ProtustrankaNazivFormated>
  <DomainObject.Predmet.ProtustrankaNazivFormatedOIB>
    <izvorni_sadrzaj>ANITA-MIŠELA PJETRAJ jednostavno d.o.o. za usluge i trgovinu, OIB 20156061114</izvorni_sadrzaj>
    <derivirana_varijabla naziv="DomainObject.Predmet.ProtustrankaNazivFormatedOIB_1">ANITA-MIŠELA PJETRAJ jednostavno d.o.o. za usluge i trgovinu, OIB 20156061114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Anita-Mišela Pjetraj</izvorni_sadrzaj>
    <derivirana_varijabla naziv="DomainObject.Predmet.StrankaFormated_1">  FINA Regionalni centar Zagreb; Anita-Mišela Pjetraj</derivirana_varijabla>
  </DomainObject.Predmet.StrankaFormated>
  <DomainObject.Predmet.StrankaFormatedOIB>
    <izvorni_sadrzaj>  FINA Regionalni centar Zagreb, OIB 85821130368; Anita-Mišela Pjetraj, OIB 90357334626</izvorni_sadrzaj>
    <derivirana_varijabla naziv="DomainObject.Predmet.StrankaFormatedOIB_1">  FINA Regionalni centar Zagreb, OIB 85821130368; Anita-Mišela Pjetraj, OIB 90357334626</derivirana_varijabla>
  </DomainObject.Predmet.StrankaFormatedOIB>
  <DomainObject.Predmet.StrankaFormatedWithAdress>
    <izvorni_sadrzaj> FINA Regionalni centar Zagreb, Trg svibanjskih žrtava 1995. br.1, 10000 Zagreb; Anita-Mišela Pjetraj, Ljutomerska Ulica 9 A, 10000 Zagreb</izvorni_sadrzaj>
    <derivirana_varijabla naziv="DomainObject.Predmet.StrankaFormatedWithAdress_1"> FINA Regionalni centar Zagreb, Trg svibanjskih žrtava 1995. br.1, 10000 Zagreb; Anita-Mišela Pjetraj, Ljutomerska Ulica 9 A, 10000 Zagreb</derivirana_varijabla>
  </DomainObject.Predmet.StrankaFormatedWithAdress>
  <DomainObject.Predmet.StrankaFormatedWithAdressOIB>
    <izvorni_sadrzaj> FINA Regionalni centar Zagreb, OIB 85821130368, Trg svibanjskih žrtava 1995. br.1, 10000 Zagreb; Anita-Mišela Pjetraj, OIB 90357334626, Ljutomerska Ulica 9 A, 10000 Zagreb</izvorni_sadrzaj>
    <derivirana_varijabla naziv="DomainObject.Predmet.StrankaFormatedWithAdressOIB_1"> FINA Regionalni centar Zagreb, OIB 85821130368, Trg svibanjskih žrtava 1995. br.1, 10000 Zagreb; Anita-Mišela Pjetraj, OIB 90357334626, Ljutomerska Ulica 9 A, 10000 Zagreb</derivirana_varijabla>
  </DomainObject.Predmet.StrankaFormatedWithAdressOIB>
  <DomainObject.Predmet.StrankaWithAdress>
    <izvorni_sadrzaj>FINA Regionalni centar Zagreb Trg svibanjskih žrtava 1995. br.1,10000 Zagreb,Anita-Mišela Pjetraj Ljutomerska Ulica 9 A,10000 Zagreb</izvorni_sadrzaj>
    <derivirana_varijabla naziv="DomainObject.Predmet.StrankaWithAdress_1">FINA Regionalni centar Zagreb Trg svibanjskih žrtava 1995. br.1,10000 Zagreb,Anita-Mišela Pjetraj Ljutomerska Ulica 9 A,10000 Zagreb</derivirana_varijabla>
  </DomainObject.Predmet.StrankaWithAdress>
  <DomainObject.Predmet.StrankaWithAdressOIB>
    <izvorni_sadrzaj>FINA Regionalni centar Zagreb, OIB 85821130368, Trg svibanjskih žrtava 1995. br.1,10000 Zagreb,Anita-Mišela Pjetraj, OIB 90357334626, Ljutomerska Ulica 9 A,10000 Zagreb</izvorni_sadrzaj>
    <derivirana_varijabla naziv="DomainObject.Predmet.StrankaWithAdressOIB_1">FINA Regionalni centar Zagreb, OIB 85821130368, Trg svibanjskih žrtava 1995. br.1,10000 Zagreb,Anita-Mišela Pjetraj, OIB 90357334626, Ljutomerska Ulica 9 A,10000 Zagreb</derivirana_varijabla>
  </DomainObject.Predmet.StrankaWithAdressOIB>
  <DomainObject.Predmet.StrankaNazivFormated>
    <izvorni_sadrzaj>FINA Regionalni centar Zagreb,Anita-Mišela Pjetraj</izvorni_sadrzaj>
    <derivirana_varijabla naziv="DomainObject.Predmet.StrankaNazivFormated_1">FINA Regionalni centar Zagreb,Anita-Mišela Pjetraj</derivirana_varijabla>
  </DomainObject.Predmet.StrankaNazivFormated>
  <DomainObject.Predmet.StrankaNazivFormatedOIB>
    <izvorni_sadrzaj>FINA Regionalni centar Zagreb, OIB 85821130368,Anita-Mišela Pjetraj, OIB 90357334626</izvorni_sadrzaj>
    <derivirana_varijabla naziv="DomainObject.Predmet.StrankaNazivFormatedOIB_1">FINA Regionalni centar Zagreb, OIB 85821130368,Anita-Mišela Pjetraj, OIB 90357334626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Anita-Mišela Pjetraj</item>
    </izvorni_sadrzaj>
    <derivirana_varijabla naziv="DomainObject.Predmet.StrankaListFormated_1">
      <item>FINA Regionalni centar Zagreb</item>
      <item>Anita-Mišela Pjetraj</item>
    </derivirana_varijabla>
  </DomainObject.Predmet.StrankaListFormated>
  <DomainObject.Predmet.StrankaListFormatedOIB>
    <izvorni_sadrzaj>
      <item>FINA Regionalni centar Zagreb, OIB 85821130368</item>
      <item>Anita-Mišela Pjetraj, OIB 90357334626</item>
    </izvorni_sadrzaj>
    <derivirana_varijabla naziv="DomainObject.Predmet.StrankaListFormatedOIB_1">
      <item>FINA Regionalni centar Zagreb, OIB 85821130368</item>
      <item>Anita-Mišela Pjetraj, OIB 90357334626</item>
    </derivirana_varijabla>
  </DomainObject.Predmet.StrankaListFormatedOIB>
  <DomainObject.Predmet.StrankaListFormatedWithAdress>
    <izvorni_sadrzaj>
      <item>FINA Regionalni centar Zagreb, Trg svibanjskih žrtava 1995. br.1, 10000 Zagreb</item>
      <item>Anita-Mišela Pjetraj, Ljutomerska Ulica 9 A, 10000 Zagreb</item>
    </izvorni_sadrzaj>
    <derivirana_varijabla naziv="DomainObject.Predmet.StrankaListFormatedWithAdress_1">
      <item>FINA Regionalni centar Zagreb, Trg svibanjskih žrtava 1995. br.1, 10000 Zagreb</item>
      <item>Anita-Mišela Pjetraj, Ljutomerska Ulica 9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Anita-Mišela Pjetraj, OIB 90357334626, Ljutomerska Ulica 9 A, 10000 Zagreb</item>
    </izvorni_sadrzaj>
    <derivirana_varijabla naziv="DomainObject.Predmet.StrankaListFormatedWithAdressOIB_1">
      <item>FINA Regionalni centar Zagreb, OIB 85821130368, Trg svibanjskih žrtava 1995. br.1, 10000 Zagreb</item>
      <item>Anita-Mišela Pjetraj, OIB 90357334626, Ljutomerska Ulica 9 A, 10000 Zagreb</item>
    </derivirana_varijabla>
  </DomainObject.Predmet.StrankaListFormatedWithAdressOIB>
  <DomainObject.Predmet.StrankaListNazivFormated>
    <izvorni_sadrzaj>
      <item>FINA Regionalni centar Zagreb</item>
      <item>Anita-Mišela Pjetraj</item>
    </izvorni_sadrzaj>
    <derivirana_varijabla naziv="DomainObject.Predmet.StrankaListNazivFormated_1">
      <item>FINA Regionalni centar Zagreb</item>
      <item>Anita-Mišela Pjetraj</item>
    </derivirana_varijabla>
  </DomainObject.Predmet.StrankaListNazivFormated>
  <DomainObject.Predmet.StrankaListNazivFormatedOIB>
    <izvorni_sadrzaj>
      <item>FINA Regionalni centar Zagreb, OIB 85821130368</item>
      <item>Anita-Mišela Pjetraj, OIB 90357334626</item>
    </izvorni_sadrzaj>
    <derivirana_varijabla naziv="DomainObject.Predmet.StrankaListNazivFormatedOIB_1">
      <item>FINA Regionalni centar Zagreb, OIB 85821130368</item>
      <item>Anita-Mišela Pjetraj, OIB 90357334626</item>
    </derivirana_varijabla>
  </DomainObject.Predmet.StrankaListNazivFormatedOIB>
  <DomainObject.Predmet.ProtuStrankaListFormated>
    <izvorni_sadrzaj>
      <item>ANITA-MIŠELA PJETRAJ jednostavno d.o.o. za usluge i trgovinu zastupanog po punomoćniku ANITA-MIŠELA PJETRAJ</item>
    </izvorni_sadrzaj>
    <derivirana_varijabla naziv="DomainObject.Predmet.ProtuStrankaListFormated_1">
      <item>ANITA-MIŠELA PJETRAJ jednostavno d.o.o. za usluge i trgovinu zastupanog po punomoćniku ANITA-MIŠELA PJETRAJ</item>
    </derivirana_varijabla>
  </DomainObject.Predmet.ProtuStrankaListFormated>
  <DomainObject.Predmet.ProtuStrankaListFormatedOIB>
    <izvorni_sadrzaj>
      <item>ANITA-MIŠELA PJETRAJ jednostavno d.o.o. za usluge i trgovinu, OIB 20156061114 zastupanog po punomoćniku ANITA-MIŠELA PJETRAJ</item>
    </izvorni_sadrzaj>
    <derivirana_varijabla naziv="DomainObject.Predmet.ProtuStrankaListFormatedOIB_1">
      <item>ANITA-MIŠELA PJETRAJ jednostavno d.o.o. za usluge i trgovinu, OIB 20156061114 zastupanog po punomoćniku ANITA-MIŠELA PJETRAJ</item>
    </derivirana_varijabla>
  </DomainObject.Predmet.ProtuStrankaListFormatedOIB>
  <DomainObject.Predmet.ProtuStrankaListFormatedWithAdress>
    <izvorni_sadrzaj>
      <item>ANITA-MIŠELA PJETRAJ jednostavno d.o.o. za usluge i trgovinu, Ljutomerska 9 A, 10000 Zagreb zastupanog po punomoćniku ANITA-MIŠELA PJETRAJ</item>
    </izvorni_sadrzaj>
    <derivirana_varijabla naziv="DomainObject.Predmet.ProtuStrankaListFormatedWithAdress_1">
      <item>ANITA-MIŠELA PJETRAJ jednostavno d.o.o. za usluge i trgovinu, Ljutomerska 9 A, 10000 Zagreb zastupanog po punomoćniku ANITA-MIŠELA PJETRAJ</item>
    </derivirana_varijabla>
  </DomainObject.Predmet.ProtuStrankaListFormatedWithAdress>
  <DomainObject.Predmet.ProtuStrankaListFormatedWithAdressOIB>
    <izvorni_sadrzaj>
      <item>ANITA-MIŠELA PJETRAJ jednostavno d.o.o. za usluge i trgovinu, OIB 20156061114, Ljutomerska 9 A, 10000 Zagreb zastupanog po punomoćniku ANITA-MIŠELA PJETRAJ</item>
    </izvorni_sadrzaj>
    <derivirana_varijabla naziv="DomainObject.Predmet.ProtuStrankaListFormatedWithAdressOIB_1">
      <item>ANITA-MIŠELA PJETRAJ jednostavno d.o.o. za usluge i trgovinu, OIB 20156061114, Ljutomerska 9 A, 10000 Zagreb zastupanog po punomoćniku ANITA-MIŠELA PJETRAJ</item>
    </derivirana_varijabla>
  </DomainObject.Predmet.ProtuStrankaListFormatedWithAdressOIB>
  <DomainObject.Predmet.ProtuStrankaListNazivFormated>
    <izvorni_sadrzaj>
      <item>ANITA-MIŠELA PJETRAJ jednostavno d.o.o. za usluge i trgovinu</item>
    </izvorni_sadrzaj>
    <derivirana_varijabla naziv="DomainObject.Predmet.ProtuStrankaListNazivFormated_1">
      <item>ANITA-MIŠELA PJETRAJ jednostavno d.o.o. za usluge i trgovinu</item>
    </derivirana_varijabla>
  </DomainObject.Predmet.ProtuStrankaListNazivFormated>
  <DomainObject.Predmet.ProtuStrankaListNazivFormatedOIB>
    <izvorni_sadrzaj>
      <item>ANITA-MIŠELA PJETRAJ jednostavno d.o.o. za usluge i trgovinu, OIB 20156061114</item>
    </izvorni_sadrzaj>
    <derivirana_varijabla naziv="DomainObject.Predmet.ProtuStrankaListNazivFormatedOIB_1">
      <item>ANITA-MIŠELA PJETRAJ jednostavno d.o.o. za usluge i trgovinu, OIB 20156061114</item>
    </derivirana_varijabla>
  </DomainObject.Predmet.ProtuStrankaListNazivFormatedOIB>
  <DomainObject.Predmet.OstaliListFormated>
    <izvorni_sadrzaj>
      <item>ANITA-MIŠELA PJETRAJ punomoćnik sudionika u postupku ANITA-MIŠELA PJETRAJ jednostavno d.o.o. za usluge i trgovinu</item>
      <item>ERSTE &amp; STEIERMARKISCHE BANK d.d.</item>
    </izvorni_sadrzaj>
    <derivirana_varijabla naziv="DomainObject.Predmet.OstaliListFormated_1">
      <item>ANITA-MIŠELA PJETRAJ punomoćnik sudionika u postupku ANITA-MIŠELA PJETRAJ jednostavno d.o.o. za usluge i trgovinu</item>
      <item>ERSTE &amp; STEIERMARKISCHE BANK d.d.</item>
    </derivirana_varijabla>
  </DomainObject.Predmet.OstaliListFormated>
  <DomainObject.Predmet.OstaliListFormatedOIB>
    <izvorni_sadrzaj>
      <item>ANITA-MIŠELA PJETRAJ, OIB 90357334626 punomoćnik sudionika u postupku ANITA-MIŠELA PJETRAJ jednostavno d.o.o. za usluge i trgovinu</item>
      <item>ERSTE &amp; STEIERMARKISCHE BANK d.d.</item>
    </izvorni_sadrzaj>
    <derivirana_varijabla naziv="DomainObject.Predmet.OstaliListFormatedOIB_1">
      <item>ANITA-MIŠELA PJETRAJ, OIB 90357334626 punomoćnik sudionika u postupku ANITA-MIŠELA PJETRAJ jednostavno d.o.o. za usluge i trgovinu</item>
      <item>ERSTE &amp; STEIERMARKISCHE BANK d.d.</item>
    </derivirana_varijabla>
  </DomainObject.Predmet.OstaliListFormatedOIB>
  <DomainObject.Predmet.OstaliListFormatedWithAdress>
    <izvorni_sadrzaj>
      <item>ANITA-MIŠELA PJETRAJ, Ljutomerska 9 A, 10000 Zagreb punomoćnik sudionika u postupku ANITA-MIŠELA PJETRAJ jednostavno d.o.o. za usluge i trgovinu</item>
      <item>ERSTE &amp; STEIERMARKISCHE BANK d.d., Jadransk trg 3 A, 51000 Rijeka</item>
    </izvorni_sadrzaj>
    <derivirana_varijabla naziv="DomainObject.Predmet.OstaliListFormatedWithAdress_1">
      <item>ANITA-MIŠELA PJETRAJ, Ljutomerska 9 A, 10000 Zagreb punomoćnik sudionika u postupku ANITA-MIŠELA PJETRAJ jednostavno d.o.o. za usluge i trgovinu</item>
      <item>ERSTE &amp; STEIERMARKISCHE BANK d.d., Jadransk trg 3 A, 51000 Rijeka</item>
    </derivirana_varijabla>
  </DomainObject.Predmet.OstaliListFormatedWithAdress>
  <DomainObject.Predmet.OstaliListFormatedWithAdressOIB>
    <izvorni_sadrzaj>
      <item>ANITA-MIŠELA PJETRAJ, OIB 90357334626, Ljutomerska 9 A, 10000 Zagreb punomoćnik sudionika u postupku ANITA-MIŠELA PJETRAJ jednostavno d.o.o. za usluge i trgovinu</item>
      <item>ERSTE &amp; STEIERMARKISCHE BANK d.d., Jadransk trg 3 A, 51000 Rijeka</item>
    </izvorni_sadrzaj>
    <derivirana_varijabla naziv="DomainObject.Predmet.OstaliListFormatedWithAdressOIB_1">
      <item>ANITA-MIŠELA PJETRAJ, OIB 90357334626, Ljutomerska 9 A, 10000 Zagreb punomoćnik sudionika u postupku ANITA-MIŠELA PJETRAJ jednostavno d.o.o. za usluge i trgovinu</item>
      <item>ERSTE &amp; STEIERMARKISCHE BANK d.d., Jadransk trg 3 A, 51000 Rijeka</item>
    </derivirana_varijabla>
  </DomainObject.Predmet.OstaliListFormatedWithAdressOIB>
  <DomainObject.Predmet.OstaliListNazivFormated>
    <izvorni_sadrzaj>
      <item>ANITA-MIŠELA PJETRAJ</item>
      <item>ERSTE &amp; STEIERMARKISCHE BANK d.d.</item>
    </izvorni_sadrzaj>
    <derivirana_varijabla naziv="DomainObject.Predmet.OstaliListNazivFormated_1">
      <item>ANITA-MIŠELA PJETRAJ</item>
      <item>ERSTE &amp; STEIERMARKISCHE BANK d.d.</item>
    </derivirana_varijabla>
  </DomainObject.Predmet.OstaliListNazivFormated>
  <DomainObject.Predmet.OstaliListNazivFormatedOIB>
    <izvorni_sadrzaj>
      <item>ANITA-MIŠELA PJETRAJ, OIB 90357334626</item>
      <item>ERSTE &amp; STEIERMARKISCHE BANK d.d.</item>
    </izvorni_sadrzaj>
    <derivirana_varijabla naziv="DomainObject.Predmet.OstaliListNazivFormatedOIB_1">
      <item>ANITA-MIŠELA PJETRAJ, OIB 90357334626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ANITA-MIŠELA PJETRAJ jednostavno d.o.o. za usluge i trgovinu</izvorni_sadrzaj>
    <derivirana_varijabla naziv="DomainObject.Predmet.ProtustrankaIDrugi_1">ANITA-MIŠELA PJETRAJ jednostavno d.o.o. za usluge i trgovinu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ANITA-MIŠELA PJETRAJ jednostavno d.o.o. za usluge i trgovinu, OIB 20156061114, Ljutomerska 9 A, 10000 Zagreb</izvorni_sadrzaj>
    <derivirana_varijabla naziv="DomainObject.Predmet.ProtustrankaIDrugiAdressOIB_1">ANITA-MIŠELA PJETRAJ jednostavno d.o.o. za usluge i trgovinu, OIB 20156061114, Ljutomerska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ANITA-MIŠELA PJETRAJ jednostavno d.o.o. za usluge i trgovinu</item>
      <item>FINA Regionalni centar Zagreb</item>
      <item>ANITA-MIŠELA PJETRAJ</item>
      <item>Anita-Mišela Pjetraj</item>
      <item>ERSTE &amp; STEIERMARKISCHE BANK d.d.</item>
    </izvorni_sadrzaj>
    <derivirana_varijabla naziv="DomainObject.Predmet.SudioniciListNaziv_1">
      <item>ANITA-MIŠELA PJETRAJ jednostavno d.o.o. za usluge i trgovinu</item>
      <item>FINA Regionalni centar Zagreb</item>
      <item>ANITA-MIŠELA PJETRAJ</item>
      <item>Anita-Mišela Pjetraj</item>
      <item>ERSTE &amp; STEIERMARKISCHE BANK d.d.</item>
    </derivirana_varijabla>
  </DomainObject.Predmet.SudioniciListNaziv>
  <DomainObject.Predmet.SudioniciListAdressOIB>
    <izvorni_sadrzaj>
      <item>ANITA-MIŠELA PJETRAJ jednostavno d.o.o. za usluge i trgovinu, OIB 20156061114, Ljutomerska 9 A,10000 Zagreb</item>
      <item>FINA Regionalni centar Zagreb, OIB 85821130368, Trg svibanjskih žrtava 1995. br.1,10000 Zagreb</item>
      <item>ANITA-MIŠELA PJETRAJ, OIB 90357334626, Ljutomerska 9 A,10000 Zagreb</item>
      <item>Anita-Mišela Pjetraj, OIB 90357334626, Ljutomerska Ulica 9 A,10000 Zagreb</item>
      <item>ERSTE &amp; STEIERMARKISCHE BANK d.d., Jadransk trg 3 A,51000 Rijeka</item>
    </izvorni_sadrzaj>
    <derivirana_varijabla naziv="DomainObject.Predmet.SudioniciListAdressOIB_1">
      <item>ANITA-MIŠELA PJETRAJ jednostavno d.o.o. za usluge i trgovinu, OIB 20156061114, Ljutomerska 9 A,10000 Zagreb</item>
      <item>FINA Regionalni centar Zagreb, OIB 85821130368, Trg svibanjskih žrtava 1995. br.1,10000 Zagreb</item>
      <item>ANITA-MIŠELA PJETRAJ, OIB 90357334626, Ljutomerska 9 A,10000 Zagreb</item>
      <item>Anita-Mišela Pjetraj, OIB 90357334626, Ljutomerska Ulica 9 A,10000 Zagreb</item>
      <item>ERSTE &amp; STEIERMARKISCHE BANK d.d., Jadransk trg 3 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20156061114</item>
      <item>, OIB 85821130368</item>
      <item>, OIB 90357334626</item>
      <item>, OIB 90357334626</item>
      <item>, OIB null</item>
    </izvorni_sadrzaj>
    <derivirana_varijabla naziv="DomainObject.Predmet.SudioniciListNazivOIB_1">
      <item>, OIB 20156061114</item>
      <item>, OIB 85821130368</item>
      <item>, OIB 90357334626</item>
      <item>, OIB 90357334626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AF889-D522-432A-B9AC-F1DA4C991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824</properties:Words>
  <properties:Characters>4623</properties:Characters>
  <properties:Lines>93</properties:Lines>
  <properties:Paragraphs>25</properties:Paragraphs>
  <properties:TotalTime>290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2016-09-22T09:54:00Z</cp:lastPrinted>
  <dcterms:modified xmlns:xsi="http://www.w3.org/2001/XMLSchema-instance" xsi:type="dcterms:W3CDTF">2016-09-22T09:54:00Z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