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29aa" w14:paraId="e5329aa" w:rsidRDefault="00BF30CF" w:rsidP="00BF30CF" w:rsidR="00BF30CF">
      <w:pPr>
        <w:jc w:val="right"/>
        <w15:collapsed w:val="false"/>
      </w:pPr>
      <w:r>
        <w:t>Broj: 6 St-</w:t>
      </w:r>
      <w:r w:rsidR="002C0D5F">
        <w:t>155</w:t>
      </w:r>
      <w:r w:rsidR="009620D0">
        <w:t>/18-</w:t>
      </w:r>
      <w:proofErr w:type="spellStart"/>
      <w:r w:rsidR="002C0D5F">
        <w:t>18</w:t>
      </w:r>
      <w:proofErr w:type="spellEnd"/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2C0D5F">
        <w:t xml:space="preserve">RH MF Porezna uprava zastupana po ŽDO Osijek, za otvaranje stečajnog postupka nad dužnikom </w:t>
      </w:r>
      <w:r w:rsidR="002C0D5F">
        <w:rPr>
          <w:rFonts w:eastAsia="Calibri"/>
          <w:b/>
        </w:rPr>
        <w:t>SNOOPY j.d.o.o. za ugostiteljstvo i usluge, Osijek, Zrinjevac 0, MBS: 030176403, OIB: 42542372039</w:t>
      </w:r>
      <w:r w:rsidRPr="00D14516">
        <w:t>,</w:t>
      </w:r>
      <w:r>
        <w:t xml:space="preserve"> dana </w:t>
      </w:r>
      <w:r w:rsidR="009620D0">
        <w:t>4. lipnja</w:t>
      </w:r>
      <w:r w:rsidR="00832C4A">
        <w:t xml:space="preserve"> 2018. g.</w:t>
      </w:r>
      <w:r w:rsidR="00C40F45">
        <w:t xml:space="preserve">, 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C0D5F">
        <w:rPr>
          <w:rFonts w:eastAsia="Calibri"/>
          <w:b/>
        </w:rPr>
        <w:t>SNOOPY j.d.o.o. za ugostiteljstvo i usluge, Osijek, Zrinjevac 0, MBS: 030176403, OIB: 42542372039</w:t>
      </w:r>
      <w:r w:rsidR="00CA1D43">
        <w:rPr>
          <w:b/>
        </w:rPr>
        <w:t>.</w:t>
      </w:r>
    </w:p>
    <w:p w:rsidRDefault="00AF0B31" w:rsidP="00AF0B31" w:rsidR="00AF0B31">
      <w:pPr>
        <w:ind w:left="1080"/>
        <w:jc w:val="both"/>
        <w:rPr>
          <w:b/>
        </w:rPr>
      </w:pPr>
    </w:p>
    <w:p w:rsidRDefault="00324E7F" w:rsidP="00AF0B31" w:rsidR="00AF0B31" w:rsidRPr="00AF0B31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F0B31">
        <w:t xml:space="preserve"> </w:t>
      </w:r>
      <w:proofErr w:type="spellStart"/>
      <w:r w:rsidR="00AF0B31" w:rsidRPr="00AF0B31">
        <w:rPr>
          <w:b/>
        </w:rPr>
        <w:t>Julka</w:t>
      </w:r>
      <w:proofErr w:type="spellEnd"/>
      <w:r w:rsidR="00AF0B31" w:rsidRPr="00AF0B31">
        <w:rPr>
          <w:b/>
        </w:rPr>
        <w:t xml:space="preserve"> Bandić, Osijek, Ilirska ulica 11, OIB: 04946287686</w:t>
      </w:r>
      <w:r w:rsidR="00AF0B31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C0D5F">
        <w:rPr>
          <w:rFonts w:eastAsia="Calibri"/>
          <w:b/>
        </w:rPr>
        <w:t>SNOOPY j.d.o.o. za ugostiteljstvo i usluge, Osijek, Zrinjevac 0, MBS: 030176403, OIB: 42542372039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234989" w:rsidP="00234989" w:rsidR="00234989"/>
    <w:p w:rsidRDefault="00234989" w:rsidP="00234989" w:rsidR="00234989">
      <w:pPr>
        <w:numPr>
          <w:ilvl w:val="0"/>
          <w:numId w:val="11"/>
        </w:numPr>
        <w:jc w:val="both"/>
      </w:pPr>
      <w:r>
        <w:t xml:space="preserve">Obvezuje se </w:t>
      </w:r>
      <w:r w:rsidR="00832C4A">
        <w:t xml:space="preserve">stečajna upraviteljica </w:t>
      </w:r>
      <w:proofErr w:type="spellStart"/>
      <w:r w:rsidR="00832C4A">
        <w:t>Julka</w:t>
      </w:r>
      <w:proofErr w:type="spellEnd"/>
      <w:r w:rsidR="00832C4A">
        <w:t xml:space="preserve"> Bandić iz Osijeka</w:t>
      </w:r>
      <w:r>
        <w:rPr>
          <w:color w:val="000000"/>
        </w:rPr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391EE1" w:rsidR="00FC6077">
      <w:pPr>
        <w:pStyle w:val="Bezproreda"/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2C0D5F">
        <w:rPr>
          <w:b/>
        </w:rPr>
        <w:t>155</w:t>
      </w:r>
      <w:r w:rsidR="00832C4A">
        <w:rPr>
          <w:b/>
        </w:rPr>
        <w:t>-18</w:t>
      </w:r>
      <w:r>
        <w:t xml:space="preserve"> i obustavi daljnju pljenidbu do iznosa iz st. 1 čl. 112 Stečajnog zakona (NN 105/15) ako iznos predujma nije zaplijenjen u cijelosti.</w:t>
      </w: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</w:t>
      </w:r>
      <w:r w:rsidR="00832C4A">
        <w:t xml:space="preserve"> 6</w:t>
      </w:r>
      <w:r w:rsidRPr="005E551C">
        <w:t xml:space="preserve"> St</w:t>
      </w:r>
      <w:r>
        <w:t>-</w:t>
      </w:r>
      <w:r w:rsidR="00390F88">
        <w:t>155/18 od 8. ožujka 2018.g</w:t>
      </w:r>
      <w:r w:rsidR="00832C4A">
        <w:t>.</w:t>
      </w:r>
      <w:r w:rsidRPr="005E551C">
        <w:t xml:space="preserve"> pokrenut je </w:t>
      </w:r>
      <w:r w:rsidR="00390F88">
        <w:t xml:space="preserve">prethodni </w:t>
      </w:r>
      <w:r w:rsidRPr="005E551C">
        <w:t xml:space="preserve">postupak nad dužnikom </w:t>
      </w:r>
      <w:r w:rsidR="002C0D5F">
        <w:rPr>
          <w:rFonts w:eastAsia="Calibri"/>
          <w:b/>
        </w:rPr>
        <w:t>SNOOPY j.d.o.o. za ugostiteljstvo i usluge, Osijek, Zrinjevac 0, MBS: 030176403, OIB: 42542372039</w:t>
      </w:r>
      <w:r w:rsidRPr="005E551C">
        <w:rPr>
          <w:b/>
        </w:rPr>
        <w:t>,</w:t>
      </w:r>
      <w:r w:rsidRPr="005E551C">
        <w:t xml:space="preserve"> za privremen</w:t>
      </w:r>
      <w:r w:rsidR="00AF0B31">
        <w:t>u</w:t>
      </w:r>
      <w:r w:rsidRPr="005E551C">
        <w:t xml:space="preserve"> stečajn</w:t>
      </w:r>
      <w:r w:rsidR="00AF0B31">
        <w:t>u</w:t>
      </w:r>
      <w:r w:rsidRPr="005E551C">
        <w:t xml:space="preserve"> upravitelj</w:t>
      </w:r>
      <w:r w:rsidR="00AF0B31">
        <w:t>icu</w:t>
      </w:r>
      <w:r w:rsidRPr="005E551C">
        <w:t xml:space="preserve"> imenovan</w:t>
      </w:r>
      <w:r w:rsidR="00AF0B31">
        <w:t>a</w:t>
      </w:r>
      <w:r w:rsidRPr="005E551C">
        <w:t xml:space="preserve"> je </w:t>
      </w:r>
      <w:proofErr w:type="spellStart"/>
      <w:r w:rsidR="00AF0B31">
        <w:t>Julka</w:t>
      </w:r>
      <w:proofErr w:type="spellEnd"/>
      <w:r w:rsidR="00AF0B31">
        <w:t xml:space="preserve"> Bandić</w:t>
      </w:r>
      <w:r>
        <w:t xml:space="preserve"> iz Osijeka </w:t>
      </w:r>
      <w:r w:rsidRPr="005E551C">
        <w:t xml:space="preserve">te je za </w:t>
      </w:r>
      <w:r w:rsidR="00D52CF3">
        <w:t>10. svibanj</w:t>
      </w:r>
      <w:r w:rsidR="00832C4A">
        <w:t xml:space="preserve"> 2018</w:t>
      </w:r>
      <w:r>
        <w:t>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D52CF3">
        <w:t>10. svibnja</w:t>
      </w:r>
      <w:r w:rsidR="00832C4A">
        <w:t xml:space="preserve"> 2018</w:t>
      </w:r>
      <w:r w:rsidR="00234989">
        <w:t xml:space="preserve">. </w:t>
      </w:r>
      <w:r w:rsidR="008527DE">
        <w:t xml:space="preserve">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234989" w:rsidP="00234989" w:rsidR="00234989">
      <w:pPr>
        <w:jc w:val="both"/>
      </w:pPr>
    </w:p>
    <w:p w:rsidRDefault="00D52CF3" w:rsidP="00D52CF3" w:rsidR="00D52CF3"/>
    <w:p w:rsidRDefault="00D52CF3" w:rsidP="00390F88" w:rsidR="00D52CF3">
      <w:pPr>
        <w:jc w:val="both"/>
      </w:pPr>
      <w:r>
        <w:t>Dužnik, SNOOPY j.d.o.o.  registrirano je u Sudskom registru Trgovačkog suda u Osijeku,  od srpnja 2016. god., sa sjedištem u Osijeku, Zrinjevac 0,</w:t>
      </w:r>
    </w:p>
    <w:p w:rsidRDefault="00D52CF3" w:rsidP="00390F88" w:rsidR="00D52CF3">
      <w:pPr>
        <w:jc w:val="both"/>
      </w:pPr>
      <w:r>
        <w:t>MBS: 030176403, OIB: 42542372039.</w:t>
      </w:r>
    </w:p>
    <w:p w:rsidRDefault="00D52CF3" w:rsidP="00D52CF3" w:rsidR="00D52CF3"/>
    <w:p w:rsidRDefault="00D52CF3" w:rsidP="00D52CF3" w:rsidR="00D52CF3">
      <w:r>
        <w:t>Temeljni kapital društva je 10,00 kn.</w:t>
      </w:r>
    </w:p>
    <w:p w:rsidRDefault="00D52CF3" w:rsidP="00D52CF3" w:rsidR="00D52CF3"/>
    <w:p w:rsidRDefault="00D52CF3" w:rsidP="00D52CF3" w:rsidR="00D52CF3">
      <w:r>
        <w:t>Osnivači/članovi društva:</w:t>
      </w:r>
    </w:p>
    <w:p w:rsidRDefault="00D52CF3" w:rsidP="00D52CF3" w:rsidR="00D52CF3">
      <w:proofErr w:type="spellStart"/>
      <w:r>
        <w:t>Kristian</w:t>
      </w:r>
      <w:proofErr w:type="spellEnd"/>
      <w:r>
        <w:t xml:space="preserve"> </w:t>
      </w:r>
      <w:proofErr w:type="spellStart"/>
      <w:r>
        <w:t>Pušić</w:t>
      </w:r>
      <w:proofErr w:type="spellEnd"/>
      <w:r>
        <w:t>, OIB:84504820191</w:t>
      </w:r>
    </w:p>
    <w:p w:rsidRDefault="00D52CF3" w:rsidP="00D52CF3" w:rsidR="00D52CF3">
      <w:r>
        <w:t xml:space="preserve">Osijek, </w:t>
      </w:r>
      <w:proofErr w:type="spellStart"/>
      <w:r>
        <w:t>Kupska</w:t>
      </w:r>
      <w:proofErr w:type="spellEnd"/>
      <w:r>
        <w:t xml:space="preserve"> 1/b</w:t>
      </w:r>
    </w:p>
    <w:p w:rsidRDefault="00D52CF3" w:rsidP="00D52CF3" w:rsidR="00D52CF3">
      <w:r>
        <w:t>jedini član, j.d.o.o.</w:t>
      </w:r>
    </w:p>
    <w:p w:rsidRDefault="00D52CF3" w:rsidP="00D52CF3" w:rsidR="00D52CF3">
      <w:bookmarkStart w:name="_Hlk509402679" w:id="0"/>
      <w:r>
        <w:t>Osobe ovlaštene za zastupanje :</w:t>
      </w:r>
    </w:p>
    <w:bookmarkEnd w:id="0"/>
    <w:p w:rsidRDefault="00D52CF3" w:rsidP="00D52CF3" w:rsidR="00D52CF3">
      <w:proofErr w:type="spellStart"/>
      <w:r>
        <w:t>Kristian</w:t>
      </w:r>
      <w:proofErr w:type="spellEnd"/>
      <w:r>
        <w:t xml:space="preserve"> </w:t>
      </w:r>
      <w:proofErr w:type="spellStart"/>
      <w:r>
        <w:t>Pušić</w:t>
      </w:r>
      <w:proofErr w:type="spellEnd"/>
      <w:r>
        <w:t>, OIB:84504820191</w:t>
      </w:r>
    </w:p>
    <w:p w:rsidRDefault="00D52CF3" w:rsidP="00D52CF3" w:rsidR="00D52CF3">
      <w:r>
        <w:t xml:space="preserve">Osijek, </w:t>
      </w:r>
      <w:proofErr w:type="spellStart"/>
      <w:r>
        <w:t>Kupska</w:t>
      </w:r>
      <w:proofErr w:type="spellEnd"/>
      <w:r>
        <w:t xml:space="preserve"> 1/b</w:t>
      </w:r>
    </w:p>
    <w:p w:rsidRDefault="00D52CF3" w:rsidP="00D52CF3" w:rsidR="00D52CF3">
      <w:r>
        <w:t>direktor, samostalno i neograničeno</w:t>
      </w:r>
    </w:p>
    <w:p w:rsidRDefault="00D52CF3" w:rsidP="00D52CF3" w:rsidR="00D52CF3"/>
    <w:p w:rsidRDefault="00D52CF3" w:rsidP="00D52CF3" w:rsidR="00D52CF3">
      <w:pPr>
        <w:jc w:val="both"/>
      </w:pPr>
      <w:r>
        <w:t>Prijedlog za otvaranje stečajnog postupka nad dužnikom, podnijela je RH MF Porezna uprava zastupana po ŽDO , Osijek, dana 21. prosinca 2017. god., navodeći da prema dužniku, na dan 31.01.2018. god.,  ima tražbinu u iznosu od 8.333,79 kn, koja se temelji na vjerodostojnim ispravama, te da kod dužnika postoji stečajni razlog, budući da u Očevidniku redoslijeda osnova za plaćanje, koje vodi Fina, dužnik ima e</w:t>
      </w:r>
      <w:r w:rsidR="00390F88">
        <w:t>v</w:t>
      </w:r>
      <w:r>
        <w:t>identiranih osnova za plaćanje u razdoblju dužem od 60 dana.</w:t>
      </w:r>
    </w:p>
    <w:p w:rsidRDefault="00D52CF3" w:rsidP="00D52CF3" w:rsidR="00D52CF3">
      <w:pPr>
        <w:jc w:val="both"/>
      </w:pPr>
    </w:p>
    <w:p w:rsidRDefault="00D52CF3" w:rsidP="00D52CF3" w:rsidR="00D52CF3">
      <w:pPr>
        <w:jc w:val="both"/>
      </w:pPr>
      <w:r>
        <w:t xml:space="preserve">Prema </w:t>
      </w:r>
      <w:r w:rsidR="00390F88">
        <w:t xml:space="preserve">navodima </w:t>
      </w:r>
      <w:proofErr w:type="spellStart"/>
      <w:r w:rsidR="00390F88">
        <w:t>z.z</w:t>
      </w:r>
      <w:proofErr w:type="spellEnd"/>
      <w:r w:rsidR="00390F88">
        <w:t>. dužnika</w:t>
      </w:r>
      <w:r>
        <w:t>, društvo ne posluje, nema imovine, nema zaposlenih radnika i nema namjeru nastaviti poslovanje. Društvo se bavilo ugostiteljskom djelatnošću – kafić.</w:t>
      </w:r>
    </w:p>
    <w:p w:rsidRDefault="00D52CF3" w:rsidP="00D52CF3" w:rsidR="00D52CF3">
      <w:pPr>
        <w:jc w:val="both"/>
      </w:pPr>
    </w:p>
    <w:p w:rsidRDefault="00D52CF3" w:rsidP="00D52CF3" w:rsidR="00D52CF3">
      <w:pPr>
        <w:jc w:val="both"/>
      </w:pPr>
      <w:r>
        <w:t xml:space="preserve">Na traženje da </w:t>
      </w:r>
      <w:r w:rsidR="00390F88">
        <w:t>se</w:t>
      </w:r>
      <w:r>
        <w:t xml:space="preserve"> dostavi izvješće o financijskom poslovanju, </w:t>
      </w:r>
      <w:proofErr w:type="spellStart"/>
      <w:r>
        <w:t>prokazni</w:t>
      </w:r>
      <w:proofErr w:type="spellEnd"/>
      <w:r>
        <w:t xml:space="preserve"> popis imovine i knjigovodstvenu dokumentaciju, </w:t>
      </w:r>
      <w:proofErr w:type="spellStart"/>
      <w:r w:rsidR="00390F88">
        <w:t>z.z</w:t>
      </w:r>
      <w:proofErr w:type="spellEnd"/>
      <w:r w:rsidR="00390F88">
        <w:t xml:space="preserve">. dužnika je </w:t>
      </w:r>
      <w:r>
        <w:t xml:space="preserve">odgovorio  da on nije u Hrvatskoj, da će mi se javiti kada dođe u Hrvatsku, ali da je firmu zatvorio, da ne radi i čudi se što uopće nešto </w:t>
      </w:r>
      <w:r w:rsidR="00390F88">
        <w:t xml:space="preserve">se </w:t>
      </w:r>
      <w:r>
        <w:t xml:space="preserve">od njega </w:t>
      </w:r>
      <w:r w:rsidR="00390F88">
        <w:t>nešto traži</w:t>
      </w:r>
      <w:r>
        <w:t>.</w:t>
      </w:r>
    </w:p>
    <w:p w:rsidRDefault="00D52CF3" w:rsidP="00D52CF3" w:rsidR="00D52CF3">
      <w:pPr>
        <w:jc w:val="both"/>
      </w:pPr>
      <w:r>
        <w:lastRenderedPageBreak/>
        <w:t>Nakon ovog razgovora, više nije odgovarao na telefonske pozive, niti se javio.</w:t>
      </w:r>
    </w:p>
    <w:p w:rsidRDefault="00D52CF3" w:rsidP="00D52CF3" w:rsidR="00D52CF3"/>
    <w:p w:rsidRDefault="00D52CF3" w:rsidP="00390F88" w:rsidR="00D52CF3">
      <w:pPr>
        <w:jc w:val="both"/>
      </w:pPr>
      <w:r>
        <w:t>Prema Potvrdi Fine broj: Klasa: 120-11/18-01/53, od 05.04.2018. god., na dan izdavanja potvrde, na računima i novčanim sredstvima dužnika evidentirano je 322 dana neprekidne blokade odnosno ukupno 180 dana blokade u prethodnih 6 mjeseci zbog nepodmirenih osnova za plaćanje evidentiranih u Očevidniku redoslijeda osnova za plaćanje.</w:t>
      </w:r>
    </w:p>
    <w:p w:rsidRDefault="00D52CF3" w:rsidP="00390F88" w:rsidR="00D52CF3">
      <w:pPr>
        <w:jc w:val="both"/>
      </w:pPr>
      <w:r>
        <w:t xml:space="preserve">Nepodmirene obvezena dan izdavanja potvrde iznose 45.863,63 kn. </w:t>
      </w:r>
    </w:p>
    <w:p w:rsidRDefault="00D52CF3" w:rsidP="00D52CF3" w:rsidR="00D52CF3"/>
    <w:p w:rsidRDefault="00D52CF3" w:rsidP="00D52CF3" w:rsidR="00D52CF3">
      <w:r>
        <w:t>Prema podacima Hrvatskog zavoda za mirovinsko osiguranje, dužnik  nema prijavljenih osiguranika.</w:t>
      </w:r>
    </w:p>
    <w:p w:rsidRDefault="00D52CF3" w:rsidP="00D52CF3" w:rsidR="00D52CF3">
      <w:pPr>
        <w:rPr>
          <w:b/>
        </w:rPr>
      </w:pPr>
    </w:p>
    <w:p w:rsidRDefault="00D52CF3" w:rsidP="00390F88" w:rsidR="00D52CF3">
      <w:pPr>
        <w:jc w:val="both"/>
      </w:pPr>
      <w:r>
        <w:t>Prema  Uvjerenju Centra za vozila Hrvatske d.d., Stanice za tehnički pregled „Croatia“ Osijek, broj: H145-U-00042-18, od 12. 04. 2018. god., u službenoj evidenciji Ministarstva unutarnjih poslova o registraciji cestovnih vozila, dužnik nije evidentiran kao vlasnik vozila.</w:t>
      </w:r>
    </w:p>
    <w:p w:rsidRDefault="00D52CF3" w:rsidP="00D52CF3" w:rsidR="00D52CF3">
      <w:pPr>
        <w:rPr>
          <w:b/>
        </w:rPr>
      </w:pPr>
      <w:r>
        <w:t xml:space="preserve">                                 </w:t>
      </w:r>
    </w:p>
    <w:p w:rsidRDefault="00D52CF3" w:rsidP="00390F88" w:rsidR="00D52CF3">
      <w:pPr>
        <w:jc w:val="both"/>
      </w:pPr>
      <w:r>
        <w:t>Prema Potvrdi  Općinskog suda u Osijeku – Zemljišno knjižnog odjela, broj: 20953/18, od 12.04.2018. god., koju sam pribavila, dužnik SNOOPY j.d.o.o., OIB: 42542372039,</w:t>
      </w:r>
    </w:p>
    <w:p w:rsidRDefault="00D52CF3" w:rsidP="00390F88" w:rsidR="00D52CF3">
      <w:pPr>
        <w:jc w:val="both"/>
      </w:pPr>
      <w:r>
        <w:t>nije upisan kao vlasnik nekretnina na području nadležnosti ovog zemljišno-knjižnog odjela.</w:t>
      </w:r>
    </w:p>
    <w:p w:rsidRDefault="00390F88" w:rsidP="00D52CF3" w:rsidR="00D52CF3">
      <w:r>
        <w:t xml:space="preserve">                       </w:t>
      </w:r>
    </w:p>
    <w:p w:rsidRDefault="00D52CF3" w:rsidP="00390F88" w:rsidR="00D52CF3">
      <w:pPr>
        <w:spacing w:lineRule="auto" w:line="276"/>
        <w:jc w:val="both"/>
      </w:pPr>
      <w:r>
        <w:t>Knjigovodstveni servis DIVINUS u Osijeku, koji je vodio  poslovne /knjige za dužnika u 2016. god., na traženje knjigovodstvenih podataka, odgovorio je da za 2017. god. nema knjigovodstvenih podataka, jer im vlasnik i direktor dužnika nije dostavljao knjigovodstvene isprave, radi knjiženja.</w:t>
      </w:r>
    </w:p>
    <w:p w:rsidRDefault="00D52CF3" w:rsidP="00390F88" w:rsidR="00D52CF3">
      <w:pPr>
        <w:spacing w:lineRule="auto" w:line="276"/>
        <w:jc w:val="both"/>
      </w:pPr>
      <w:r>
        <w:t xml:space="preserve">Izvijestili su da je </w:t>
      </w:r>
      <w:proofErr w:type="spellStart"/>
      <w:r>
        <w:t>objekat</w:t>
      </w:r>
      <w:proofErr w:type="spellEnd"/>
      <w:r>
        <w:t xml:space="preserve"> u kojem je dužnik poslovalo u vlasništvu njegovih roditelja, da je zatvoren, a direktor dužnika da je napustio Hrvatsku.</w:t>
      </w:r>
    </w:p>
    <w:p w:rsidRDefault="00D52CF3" w:rsidP="00390F88" w:rsidR="00D52CF3">
      <w:pPr>
        <w:spacing w:lineRule="auto" w:line="276"/>
        <w:jc w:val="both"/>
      </w:pPr>
    </w:p>
    <w:p w:rsidRDefault="00D52CF3" w:rsidP="00390F88" w:rsidR="00D52CF3">
      <w:pPr>
        <w:spacing w:lineRule="auto" w:line="276"/>
        <w:jc w:val="both"/>
        <w:rPr>
          <w:b/>
        </w:rPr>
      </w:pPr>
      <w:r>
        <w:t xml:space="preserve">Prema javno objavljenim podacima - Računu dobiti i gubitka, za razdoblje od 29.07.2016. do 31.12.2016. god., dužnik je ostvario gubitak u iznosu od </w:t>
      </w:r>
      <w:r>
        <w:rPr>
          <w:b/>
        </w:rPr>
        <w:t>– 5.758,00.</w:t>
      </w:r>
    </w:p>
    <w:p w:rsidRDefault="00D52CF3" w:rsidP="00D52CF3" w:rsidR="00D52CF3">
      <w:pPr>
        <w:spacing w:lineRule="auto" w:line="276"/>
        <w:rPr>
          <w:sz w:val="22"/>
          <w:szCs w:val="22"/>
        </w:rPr>
      </w:pPr>
    </w:p>
    <w:tbl>
      <w:tblPr>
        <w:tblW w:type="dxa" w:w="88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7"/>
        <w:gridCol w:w="3678"/>
        <w:gridCol w:w="2258"/>
        <w:gridCol w:w="2169"/>
      </w:tblGrid>
      <w:tr w:rsidTr="001974F9" w:rsidR="00D52CF3">
        <w:trPr>
          <w:trHeight w:val="405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rb</w:t>
            </w:r>
            <w:proofErr w:type="spellEnd"/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pozicija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52CF3" w:rsidP="001974F9" w:rsidR="00D52CF3">
            <w:pPr>
              <w:spacing w:lineRule="auto" w:line="2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2016.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52CF3" w:rsidP="001974F9" w:rsidR="00D52CF3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2017.</w:t>
            </w:r>
          </w:p>
        </w:tc>
      </w:tr>
      <w:tr w:rsidTr="001974F9" w:rsidR="00D52CF3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PRIHODI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24.597,00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Tr="001974F9" w:rsidR="00D52CF3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RASHODI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30.355,00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Tr="001974F9" w:rsidR="00D52CF3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DOBIT - GUBITAK RAZDOBLJA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-5.758,00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2CF3" w:rsidP="001974F9" w:rsidR="00D52CF3">
            <w:pPr>
              <w:spacing w:lineRule="auto" w:line="276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Default="00D52CF3" w:rsidP="00D52CF3" w:rsidR="00D52CF3">
      <w:pPr>
        <w:spacing w:lineRule="auto" w:line="276"/>
        <w:rPr>
          <w:i/>
          <w:sz w:val="22"/>
          <w:szCs w:val="22"/>
        </w:rPr>
      </w:pPr>
    </w:p>
    <w:p w:rsidRDefault="00D52CF3" w:rsidP="00D52CF3" w:rsidR="00D52CF3">
      <w:pPr>
        <w:rPr>
          <w:rFonts w:cs="Arial"/>
        </w:rPr>
      </w:pPr>
      <w:r>
        <w:t xml:space="preserve">Knjigovodstveno evidentirana imovina društva na dan 31.12.2016. god., sastojala se od </w:t>
      </w:r>
      <w:r>
        <w:rPr>
          <w:b/>
        </w:rPr>
        <w:t>kratkotrajne imovine u iznosu od 8.950,00 kn</w:t>
      </w:r>
      <w:r>
        <w:t xml:space="preserve">  i to:</w:t>
      </w:r>
    </w:p>
    <w:p w:rsidRDefault="00D52CF3" w:rsidP="00D52CF3" w:rsidR="00D52CF3">
      <w:r>
        <w:t>- zalihe u iznosu od ……... ………….    4.295,00 kn</w:t>
      </w:r>
    </w:p>
    <w:p w:rsidRDefault="00D52CF3" w:rsidP="00D52CF3" w:rsidR="00D52CF3">
      <w:r>
        <w:t>- novac u banci i blagajni ……………    4.655,00 kn</w:t>
      </w:r>
    </w:p>
    <w:p w:rsidRDefault="00D52CF3" w:rsidP="00D52CF3" w:rsidR="00D52CF3">
      <w:r>
        <w:t xml:space="preserve">                                               -----------------------------</w:t>
      </w:r>
    </w:p>
    <w:p w:rsidRDefault="00D52CF3" w:rsidP="00D52CF3" w:rsidR="00D52CF3">
      <w:r>
        <w:t xml:space="preserve">                                                Ukupno:    8.950,00 kn</w:t>
      </w:r>
    </w:p>
    <w:p w:rsidRDefault="00D52CF3" w:rsidP="00D52CF3" w:rsidR="00D52CF3"/>
    <w:p w:rsidRDefault="00D52CF3" w:rsidP="00D52CF3" w:rsidR="00D52CF3">
      <w:r>
        <w:rPr>
          <w:b/>
        </w:rPr>
        <w:t>Dugotrajne imovine nema</w:t>
      </w:r>
      <w:r>
        <w:t>.</w:t>
      </w:r>
    </w:p>
    <w:p w:rsidRDefault="00D52CF3" w:rsidP="00D52CF3" w:rsidR="00D52CF3"/>
    <w:p w:rsidRDefault="00D52CF3" w:rsidP="00D52CF3" w:rsidR="00D52CF3">
      <w:pPr>
        <w:rPr>
          <w:b/>
        </w:rPr>
      </w:pPr>
      <w:r>
        <w:rPr>
          <w:b/>
        </w:rPr>
        <w:t>Dugoročnih obveza nema.</w:t>
      </w:r>
    </w:p>
    <w:p w:rsidRDefault="00D52CF3" w:rsidP="00D52CF3" w:rsidR="00D52CF3">
      <w:pPr>
        <w:rPr>
          <w:b/>
        </w:rPr>
      </w:pPr>
    </w:p>
    <w:p w:rsidRDefault="00D52CF3" w:rsidP="00D52CF3" w:rsidR="00D52CF3">
      <w:pPr>
        <w:rPr>
          <w:b/>
        </w:rPr>
      </w:pPr>
      <w:r>
        <w:rPr>
          <w:b/>
        </w:rPr>
        <w:t>Kratkoročne obveze društva na dan 31.12.2016</w:t>
      </w:r>
      <w:r>
        <w:t xml:space="preserve">. god. evidentiran su u iznosu od </w:t>
      </w:r>
      <w:r>
        <w:rPr>
          <w:b/>
        </w:rPr>
        <w:t>14.697,00 kn.</w:t>
      </w:r>
    </w:p>
    <w:p w:rsidRDefault="00D52CF3" w:rsidP="00D52CF3" w:rsidR="00D52CF3">
      <w:r>
        <w:t>Prema bilješkama uz bilancu za 2016. god., kratkoročne obveze su činile:</w:t>
      </w:r>
    </w:p>
    <w:p w:rsidRDefault="00D52CF3" w:rsidP="00D52CF3" w:rsidR="00D52CF3">
      <w:r>
        <w:t>- obveze prema dobavljačima …………..3.962,00 kn</w:t>
      </w:r>
    </w:p>
    <w:p w:rsidRDefault="00D52CF3" w:rsidP="00D52CF3" w:rsidR="00D52CF3">
      <w:r>
        <w:t>- obveze prema zaposlenicima…………..6.798.00 kn</w:t>
      </w:r>
    </w:p>
    <w:p w:rsidRDefault="00D52CF3" w:rsidP="00D52CF3" w:rsidR="00D52CF3">
      <w:r>
        <w:t>- obveze za poreze i doprinose …………3.937,00 kn.</w:t>
      </w:r>
    </w:p>
    <w:p w:rsidRDefault="00D52CF3" w:rsidP="00D52CF3" w:rsidR="00D52CF3">
      <w:pPr>
        <w:spacing w:lineRule="auto" w:line="276"/>
        <w:rPr>
          <w:sz w:val="22"/>
          <w:szCs w:val="22"/>
        </w:rPr>
      </w:pPr>
    </w:p>
    <w:p w:rsidRDefault="00D52CF3" w:rsidP="00D52CF3" w:rsidR="00D52CF3">
      <w:pPr>
        <w:rPr>
          <w:rFonts w:cs="Arial"/>
          <w:lang w:eastAsia="en-US"/>
        </w:rPr>
      </w:pPr>
      <w:r>
        <w:t>Navedeni podaci nisu potpuni, jer knjigovodstvo nije uredno vođeno.</w:t>
      </w:r>
    </w:p>
    <w:p w:rsidRDefault="00D52CF3" w:rsidP="00D52CF3" w:rsidR="00D52CF3">
      <w:pPr>
        <w:rPr>
          <w:b/>
        </w:rPr>
      </w:pPr>
    </w:p>
    <w:p w:rsidRDefault="00D52CF3" w:rsidP="00390F88" w:rsidR="00D52CF3">
      <w:pPr>
        <w:jc w:val="both"/>
      </w:pPr>
      <w:r>
        <w:t xml:space="preserve">Uvidom u sudski registar Trgovačkog suda u Osijeku, </w:t>
      </w:r>
      <w:r w:rsidR="00390F88">
        <w:t>utvrđeno je da</w:t>
      </w:r>
      <w:r>
        <w:t xml:space="preserve"> je direktor dužnika također i direktor  trgovačkog društva, PUŠIĆ j.d.o.o., OIB. 41572456935, sa istim sjedištem društva – Osijek, Zrinjevac 0, kao i sjedište dužnika. </w:t>
      </w:r>
    </w:p>
    <w:p w:rsidRDefault="00D52CF3" w:rsidP="00D52CF3" w:rsidR="00D52CF3"/>
    <w:p w:rsidRDefault="00D52CF3" w:rsidP="00D52CF3" w:rsidR="00D52CF3">
      <w:r>
        <w:t>Za navedeno povezano društvo, osnivači su:</w:t>
      </w:r>
    </w:p>
    <w:p w:rsidRDefault="00D52CF3" w:rsidP="00D52CF3" w:rsidR="00D52CF3">
      <w:r>
        <w:t xml:space="preserve">-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Pušić</w:t>
      </w:r>
      <w:proofErr w:type="spellEnd"/>
      <w:r>
        <w:t>, OIB:84504820191</w:t>
      </w:r>
    </w:p>
    <w:p w:rsidRDefault="00D52CF3" w:rsidP="00D52CF3" w:rsidR="00D52CF3">
      <w:r>
        <w:t xml:space="preserve">  Osijek, </w:t>
      </w:r>
      <w:proofErr w:type="spellStart"/>
      <w:r>
        <w:t>Kupska</w:t>
      </w:r>
      <w:proofErr w:type="spellEnd"/>
      <w:r>
        <w:t xml:space="preserve"> 1/b</w:t>
      </w:r>
    </w:p>
    <w:p w:rsidRDefault="00D52CF3" w:rsidP="00D52CF3" w:rsidR="00D52CF3">
      <w:r>
        <w:t xml:space="preserve">- Dražen </w:t>
      </w:r>
      <w:proofErr w:type="spellStart"/>
      <w:r>
        <w:t>Peter</w:t>
      </w:r>
      <w:proofErr w:type="spellEnd"/>
      <w:r>
        <w:t>, OIB:27417963385</w:t>
      </w:r>
    </w:p>
    <w:p w:rsidRDefault="00D52CF3" w:rsidP="00D52CF3" w:rsidR="00D52CF3">
      <w:r>
        <w:t xml:space="preserve">  Osijek, Vukovarska 14 d</w:t>
      </w:r>
    </w:p>
    <w:p w:rsidRDefault="00D52CF3" w:rsidP="00D52CF3" w:rsidR="00D52CF3"/>
    <w:p w:rsidRDefault="00D52CF3" w:rsidP="00D52CF3" w:rsidR="00D52CF3">
      <w:r>
        <w:t>Osoba ovlaštena za zastupanje je ista kao i kod dužnika:</w:t>
      </w:r>
    </w:p>
    <w:p w:rsidRDefault="00D52CF3" w:rsidP="00D52CF3" w:rsidR="00D52CF3">
      <w:r>
        <w:t xml:space="preserve">-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Pušić</w:t>
      </w:r>
      <w:proofErr w:type="spellEnd"/>
      <w:r>
        <w:t>, OIB:84504820191</w:t>
      </w:r>
    </w:p>
    <w:p w:rsidRDefault="00D52CF3" w:rsidP="00D52CF3" w:rsidR="00D52CF3">
      <w:r>
        <w:t xml:space="preserve">  Osijek, </w:t>
      </w:r>
      <w:proofErr w:type="spellStart"/>
      <w:r>
        <w:t>Kupska</w:t>
      </w:r>
      <w:proofErr w:type="spellEnd"/>
      <w:r>
        <w:t xml:space="preserve"> 1/b</w:t>
      </w:r>
    </w:p>
    <w:p w:rsidRDefault="00D52CF3" w:rsidP="00D52CF3" w:rsidR="00D52CF3">
      <w:r>
        <w:t xml:space="preserve">  direktor, samostalno i neograničeno.</w:t>
      </w:r>
    </w:p>
    <w:p w:rsidRDefault="00D52CF3" w:rsidP="00D52CF3" w:rsidR="00D52CF3">
      <w:r>
        <w:t>Društvo je osnovano 23.04.2013. god.</w:t>
      </w:r>
    </w:p>
    <w:p w:rsidRDefault="00D52CF3" w:rsidP="00D52CF3" w:rsidR="00D52CF3"/>
    <w:p w:rsidRDefault="00D52CF3" w:rsidP="00D52CF3" w:rsidR="00D52CF3">
      <w:pPr>
        <w:rPr>
          <w:b/>
        </w:rPr>
      </w:pPr>
      <w:r>
        <w:rPr>
          <w:b/>
        </w:rPr>
        <w:t>Predviđeni troškovi stečajnog postupka iznosili bi:</w:t>
      </w:r>
    </w:p>
    <w:p w:rsidRDefault="00D52CF3" w:rsidP="00D52CF3" w:rsidR="00D52CF3"/>
    <w:p w:rsidRDefault="00D52CF3" w:rsidP="00D52CF3" w:rsidR="00D52CF3">
      <w:r>
        <w:t>- troškovi izrade pečata ……………………………………….      150,00 kn</w:t>
      </w:r>
    </w:p>
    <w:p w:rsidRDefault="00D52CF3" w:rsidP="00D52CF3" w:rsidR="00D52CF3">
      <w:r>
        <w:t xml:space="preserve">- troškovi naknada, poštarine i pristojbi za </w:t>
      </w:r>
      <w:proofErr w:type="spellStart"/>
      <w:r>
        <w:t>pribavu</w:t>
      </w:r>
      <w:proofErr w:type="spellEnd"/>
      <w:r>
        <w:t xml:space="preserve"> podataka…     200,00 kn</w:t>
      </w:r>
    </w:p>
    <w:p w:rsidRDefault="00D52CF3" w:rsidP="00D52CF3" w:rsidR="00D52CF3">
      <w:r>
        <w:t>- troškove naknade FINI za potvrdu o blokadi ……………….        50,00 kn</w:t>
      </w:r>
    </w:p>
    <w:p w:rsidRDefault="00D52CF3" w:rsidP="00D52CF3" w:rsidR="00D52CF3">
      <w:r>
        <w:t>- troškovi otvaranja, vođenja i zatvaranja žiro-računa ……….    1.000,00 kn</w:t>
      </w:r>
    </w:p>
    <w:p w:rsidRDefault="00D52CF3" w:rsidP="00D52CF3" w:rsidR="00D52CF3">
      <w:r>
        <w:t xml:space="preserve"> - troškovi vođenja knjigovodstva  1 god. …….………………  12.000,00 kn</w:t>
      </w:r>
    </w:p>
    <w:p w:rsidRDefault="00D52CF3" w:rsidP="00D52CF3" w:rsidR="00D52CF3">
      <w:r>
        <w:t xml:space="preserve"> - troškovi arhiviranja …………………………………………    5.000,00 kn</w:t>
      </w:r>
    </w:p>
    <w:p w:rsidRDefault="00D52CF3" w:rsidP="00D52CF3" w:rsidR="00D52CF3">
      <w:r>
        <w:t xml:space="preserve"> - nagrada stečajnom upravitelju ……………………………...     5.000,00 kn</w:t>
      </w:r>
    </w:p>
    <w:p w:rsidRDefault="00D52CF3" w:rsidP="00D52CF3" w:rsidR="00D52CF3">
      <w:r>
        <w:t xml:space="preserve"> - ostali  nepredviđeni materijalni troškovi ……………………    2.000.00 kn</w:t>
      </w:r>
    </w:p>
    <w:p w:rsidRDefault="00D52CF3" w:rsidP="00D52CF3" w:rsidR="00D52CF3">
      <w:r>
        <w:t xml:space="preserve">------------------------------------------------------------------------------------------- </w:t>
      </w:r>
    </w:p>
    <w:p w:rsidRDefault="00D52CF3" w:rsidP="00D52CF3" w:rsidR="00D52CF3">
      <w:r>
        <w:t xml:space="preserve">                                                                 UKUPNO: ………...    25.400,00 kn</w:t>
      </w:r>
    </w:p>
    <w:p w:rsidRDefault="00D52CF3" w:rsidP="00D52CF3" w:rsidR="00D52CF3"/>
    <w:p w:rsidRDefault="00D52CF3" w:rsidP="00390F88" w:rsidR="00D52CF3">
      <w:pPr>
        <w:jc w:val="both"/>
      </w:pPr>
      <w:r>
        <w:t xml:space="preserve">Nakon pregleda dostupne dokumentacije i utvrđenog stanja poslovanja dužnika, može se zaključiti da dužnik, SNOOPY j.d.o.o. za ugostiteljstvo i usluge Osijek, Zrinjevac 0, MBS: 030176403,OIB: 42542372039.  nema izgleda za nastavak poslovanja, jer mu je račun blokiran duže od 60 dana, a podaci o knjigovodstveno evidentiranoj imovini nisu </w:t>
      </w:r>
      <w:r>
        <w:lastRenderedPageBreak/>
        <w:t>potpuni i ne slažu se sa stvarnim stanjem, obzirom da knjigovodstvo za 2017. god. nije niti vođeno. Novca na računima u banci nema, a  knjigovodstveni podaci su nepotpuni.</w:t>
      </w:r>
    </w:p>
    <w:p w:rsidRDefault="00D52CF3" w:rsidP="00390F88" w:rsidR="00D52CF3">
      <w:pPr>
        <w:jc w:val="both"/>
      </w:pPr>
      <w:r>
        <w:t>Ni knjigovodstveno evidentirana imovina, da je točna, ne bi bila dostatna niti za troškove stečajnog postupka.</w:t>
      </w:r>
    </w:p>
    <w:p w:rsidRDefault="00D52CF3" w:rsidP="00390F88" w:rsidR="00D52CF3">
      <w:pPr>
        <w:jc w:val="both"/>
      </w:pPr>
      <w:r>
        <w:t>Dužnik je nesposoban za plaćanje i prezadužen, a više ne posluje.</w:t>
      </w:r>
    </w:p>
    <w:p w:rsidRDefault="00D52CF3" w:rsidP="00D52CF3" w:rsidR="00D52CF3"/>
    <w:p w:rsidRDefault="00D52CF3" w:rsidP="00D52CF3" w:rsidR="00D52CF3">
      <w:pPr>
        <w:jc w:val="both"/>
      </w:pPr>
      <w:r>
        <w:t>Na strani dužnika, postoje stečajni razlozi predviđeni u čl. 5. i 6.  Stečajnog zakona (NN-71/15 i NN-104/17) – nesposobnost za plaćanje i prezaduženost.</w:t>
      </w:r>
    </w:p>
    <w:p w:rsidRDefault="00D52CF3" w:rsidP="00D52CF3" w:rsidR="00D52CF3">
      <w:pPr>
        <w:jc w:val="both"/>
      </w:pPr>
      <w:r>
        <w:t xml:space="preserve">U skladu sa utvrđenim činjenicama u izvješću, </w:t>
      </w:r>
      <w:r w:rsidR="00390F88">
        <w:t>i</w:t>
      </w:r>
      <w:r>
        <w:t>spunjeni</w:t>
      </w:r>
      <w:r w:rsidR="00390F88">
        <w:t xml:space="preserve"> su</w:t>
      </w:r>
      <w:r>
        <w:t xml:space="preserve"> svi preduvjeti iz čl. 132 .Stečajnog zakona, obzirom da  nije utvrđena imovina dužnika, koja bi ušla u stečajnu masu, a koja bi bila dovoljna za namirenje troškova stečajnog postupka. </w:t>
      </w:r>
      <w:r w:rsidR="00390F88">
        <w:t>Z</w:t>
      </w:r>
      <w:r>
        <w:t>bog nedostatnosti stečajne mase</w:t>
      </w:r>
      <w:r w:rsidR="00390F88">
        <w:t xml:space="preserve"> da se</w:t>
      </w:r>
      <w:r>
        <w:t xml:space="preserve"> provede stečajni postupak sukladno članku 132. Stečajnog zakona</w:t>
      </w:r>
      <w:r w:rsidR="00390F88">
        <w:t xml:space="preserve"> te d</w:t>
      </w:r>
      <w:r>
        <w:t>onese rješenje kojim se pozivaju vjerovnici dužnika, SNOOPY j.d.o.o. za ugostiteljstvo i usluge Osijek, Zrinjevac 0, MBS: 030176403,OIB: 42542372039 ,  te druge osobe koje za to imaju pravni interes, da predujme iznos od 25.400,00 kn za pokriće troškova prethodnog postupka i eventualno otvorenog stečajnog postupka, sukladno čl. 132. Stečajnog zakona.</w:t>
      </w:r>
    </w:p>
    <w:p w:rsidRDefault="00D52CF3" w:rsidP="00D52CF3" w:rsidR="00D52CF3">
      <w:pPr>
        <w:jc w:val="both"/>
      </w:pPr>
      <w:r>
        <w:t xml:space="preserve">Ukoliko osobe koje imaju pravni interes ne predujme navedeni iznos, </w:t>
      </w:r>
      <w:r w:rsidR="00390F88">
        <w:t xml:space="preserve">da se </w:t>
      </w:r>
      <w:r>
        <w:t xml:space="preserve">u skladu s čl. 132. st. 2. Stečajnog zakona, donese rješenje o otvaranju i zaključenju stečajnog postupka.  </w:t>
      </w:r>
    </w:p>
    <w:p w:rsidRDefault="007D2041" w:rsidP="00C40F45" w:rsidR="007D2041">
      <w:pPr>
        <w:jc w:val="both"/>
        <w:rPr>
          <w:bCs/>
        </w:rPr>
      </w:pPr>
    </w:p>
    <w:p w:rsidRDefault="008F15DF" w:rsidP="008F15DF" w:rsidR="008F15DF">
      <w:r>
        <w:rPr>
          <w:bCs/>
        </w:rPr>
        <w:tab/>
        <w:t>Savjetni</w:t>
      </w:r>
      <w:r w:rsidR="00D52CF3">
        <w:rPr>
          <w:bCs/>
        </w:rPr>
        <w:t>k</w:t>
      </w:r>
      <w:r>
        <w:rPr>
          <w:bCs/>
        </w:rPr>
        <w:t xml:space="preserve"> ŽDO se suglasi</w:t>
      </w:r>
      <w:r w:rsidR="00D52CF3">
        <w:rPr>
          <w:bCs/>
        </w:rPr>
        <w:t>o</w:t>
      </w:r>
      <w:r>
        <w:rPr>
          <w:bCs/>
        </w:rPr>
        <w:t xml:space="preserve"> s </w:t>
      </w:r>
      <w:r>
        <w:t xml:space="preserve"> izvješćem i prijedlog </w:t>
      </w:r>
      <w:proofErr w:type="spellStart"/>
      <w:r>
        <w:t>priv</w:t>
      </w:r>
      <w:proofErr w:type="spellEnd"/>
      <w:r>
        <w:t>. st. upraviteljice.</w:t>
      </w:r>
    </w:p>
    <w:p w:rsidRDefault="008F15DF" w:rsidP="00C40F45" w:rsidR="008F15DF" w:rsidRPr="004A2B09">
      <w:pPr>
        <w:jc w:val="both"/>
        <w:rPr>
          <w:bCs/>
        </w:rPr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Rješenjem ovoga suda broj </w:t>
      </w:r>
      <w:r w:rsidR="00832C4A">
        <w:t xml:space="preserve">6 </w:t>
      </w:r>
      <w:r w:rsidRPr="005E551C">
        <w:t>St-</w:t>
      </w:r>
      <w:r w:rsidR="00D52CF3">
        <w:t>155</w:t>
      </w:r>
      <w:r w:rsidR="00832C4A">
        <w:t>/18-1</w:t>
      </w:r>
      <w:r w:rsidR="00D52CF3">
        <w:t>6</w:t>
      </w:r>
      <w:r w:rsidR="00832C4A">
        <w:t xml:space="preserve"> od </w:t>
      </w:r>
      <w:r w:rsidR="00D52CF3">
        <w:t>14. svibnja</w:t>
      </w:r>
      <w:r w:rsidR="00832C4A">
        <w:t xml:space="preserve"> 2018</w:t>
      </w:r>
      <w:r w:rsidR="00AF0B31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32C4A">
        <w:t>25.400,00</w:t>
      </w:r>
      <w:r w:rsidRPr="005E551C">
        <w:t xml:space="preserve"> kn na ime predujma za pokriće troškova kako prethodnog tako i otvorenog stečajnog postupka.</w:t>
      </w:r>
    </w:p>
    <w:p w:rsidRDefault="007D2041" w:rsidP="00C40F45" w:rsidR="007D2041" w:rsidRPr="005E551C">
      <w:pPr>
        <w:ind w:firstLine="708"/>
        <w:jc w:val="both"/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D52CF3">
        <w:t>14. svibnja</w:t>
      </w:r>
      <w:r w:rsidR="00832C4A">
        <w:t xml:space="preserve"> 2018. g.</w:t>
      </w:r>
    </w:p>
    <w:p w:rsidRDefault="007D2041" w:rsidP="00C40F45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C40F45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F0B31" w:rsidR="007D2041" w:rsidRPr="005E551C">
      <w:pPr>
        <w:pStyle w:val="Bezproreda"/>
        <w:jc w:val="both"/>
      </w:pPr>
    </w:p>
    <w:p w:rsidRDefault="007D2041" w:rsidP="00D52CF3" w:rsidR="00D52CF3" w:rsidRPr="00E209A5">
      <w:pPr>
        <w:pStyle w:val="Odlomakpopisa"/>
        <w:spacing w:lineRule="auto" w:line="240"/>
        <w:ind w:firstLine="708" w:left="0"/>
        <w:jc w:val="both"/>
        <w:rPr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AF0B31">
        <w:t xml:space="preserve"> </w:t>
      </w:r>
      <w:r w:rsidR="00D52CF3">
        <w:rPr>
          <w:lang w:val="hr-HR"/>
        </w:rPr>
        <w:t xml:space="preserve">zahtjev za provedbu skraćenog st. postupka FINE </w:t>
      </w:r>
      <w:proofErr w:type="gramStart"/>
      <w:r w:rsidR="00D52CF3">
        <w:rPr>
          <w:lang w:val="hr-HR"/>
        </w:rPr>
        <w:t>od</w:t>
      </w:r>
      <w:proofErr w:type="gramEnd"/>
      <w:r w:rsidR="00D52CF3">
        <w:rPr>
          <w:lang w:val="hr-HR"/>
        </w:rPr>
        <w:t xml:space="preserve"> 29.11.2017. g., izvadak iz sudskog registra, prijedlog RH MF Porezne uprave od 21.12.2017. g. za otvaranje st. postupka, Očevidnik FINE o redoslijedu plaćanja od 13.12.2017. g., podaci Porezne uprave o imovini dužnika od 13.12.2017. g., Potvrda FINE o blokadi računa dužnika od 5.4.2018. g., Potvrda </w:t>
      </w:r>
      <w:proofErr w:type="spellStart"/>
      <w:r w:rsidR="00D52CF3">
        <w:rPr>
          <w:lang w:val="hr-HR"/>
        </w:rPr>
        <w:t>zk</w:t>
      </w:r>
      <w:proofErr w:type="spellEnd"/>
      <w:r w:rsidR="00D52CF3">
        <w:rPr>
          <w:lang w:val="hr-HR"/>
        </w:rPr>
        <w:t>. odjela Osijek od 12.4.2018. g., Uvjerenje Centra za vozila Hrvatske d.d. od 12.4.2018. g., popis osiguranika HZMO od 29.3.2018. g., potvrda FINE o blokadi računa od 24.4.2018. g.</w:t>
      </w:r>
    </w:p>
    <w:p w:rsidRDefault="007D2041" w:rsidP="00D52CF3" w:rsidR="00FC6077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</w:t>
      </w:r>
      <w:proofErr w:type="spellStart"/>
      <w:r w:rsidRPr="005E551C">
        <w:t>provedenog</w:t>
      </w:r>
      <w:proofErr w:type="spellEnd"/>
      <w:r w:rsidRPr="005E551C">
        <w:t xml:space="preserve"> </w:t>
      </w:r>
      <w:proofErr w:type="spellStart"/>
      <w:r w:rsidRPr="005E551C">
        <w:t>dokaznog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sud</w:t>
      </w:r>
      <w:proofErr w:type="spellEnd"/>
      <w:r w:rsidRPr="005E551C">
        <w:t xml:space="preserve"> je </w:t>
      </w:r>
      <w:proofErr w:type="spellStart"/>
      <w:r w:rsidRPr="005E551C">
        <w:t>utvrdio</w:t>
      </w:r>
      <w:proofErr w:type="spellEnd"/>
      <w:r w:rsidRPr="005E551C">
        <w:t xml:space="preserve"> da </w:t>
      </w:r>
      <w:proofErr w:type="spellStart"/>
      <w:r w:rsidRPr="005E551C">
        <w:t>su</w:t>
      </w:r>
      <w:proofErr w:type="spellEnd"/>
      <w:r w:rsidRPr="005E551C">
        <w:t xml:space="preserve"> </w:t>
      </w:r>
      <w:proofErr w:type="spellStart"/>
      <w:r w:rsidRPr="005E551C">
        <w:t>ispunjene</w:t>
      </w:r>
      <w:proofErr w:type="spellEnd"/>
      <w:r w:rsidRPr="005E551C">
        <w:t xml:space="preserve"> </w:t>
      </w:r>
      <w:proofErr w:type="spellStart"/>
      <w:r w:rsidRPr="005E551C">
        <w:t>pretpostavke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otvaranje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proofErr w:type="gramStart"/>
      <w:r w:rsidRPr="005E551C">
        <w:t>nad</w:t>
      </w:r>
      <w:proofErr w:type="spellEnd"/>
      <w:proofErr w:type="gramEnd"/>
      <w:r w:rsidRPr="005E551C">
        <w:t xml:space="preserve"> </w:t>
      </w:r>
      <w:proofErr w:type="spellStart"/>
      <w:r w:rsidRPr="005E551C">
        <w:t>dužnikom</w:t>
      </w:r>
      <w:proofErr w:type="spellEnd"/>
      <w:r w:rsidRPr="005E551C">
        <w:t xml:space="preserve"> </w:t>
      </w:r>
      <w:proofErr w:type="spellStart"/>
      <w:r w:rsidRPr="005E551C">
        <w:t>propisane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r w:rsidR="00B654E2">
        <w:t>5</w:t>
      </w:r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zakona</w:t>
      </w:r>
      <w:proofErr w:type="spellEnd"/>
      <w:r w:rsidRPr="005E551C">
        <w:t xml:space="preserve"> („</w:t>
      </w:r>
      <w:proofErr w:type="spellStart"/>
      <w:r w:rsidRPr="005E551C">
        <w:t>Narodne</w:t>
      </w:r>
      <w:proofErr w:type="spellEnd"/>
      <w:r w:rsidRPr="005E551C">
        <w:t xml:space="preserve"> </w:t>
      </w:r>
      <w:proofErr w:type="spellStart"/>
      <w:r w:rsidRPr="005E551C">
        <w:t>novine</w:t>
      </w:r>
      <w:proofErr w:type="spellEnd"/>
      <w:proofErr w:type="gramStart"/>
      <w:r w:rsidRPr="005E551C">
        <w:t xml:space="preserve">“ </w:t>
      </w:r>
      <w:proofErr w:type="spellStart"/>
      <w:r w:rsidRPr="005E551C">
        <w:t>broj</w:t>
      </w:r>
      <w:proofErr w:type="spellEnd"/>
      <w:proofErr w:type="gramEnd"/>
      <w:r w:rsidRPr="005E551C">
        <w:t xml:space="preserve"> </w:t>
      </w:r>
      <w:r w:rsidR="00B654E2">
        <w:t xml:space="preserve">71/15 </w:t>
      </w:r>
      <w:r w:rsidRPr="005E551C">
        <w:t xml:space="preserve">u </w:t>
      </w:r>
      <w:proofErr w:type="spellStart"/>
      <w:r w:rsidRPr="005E551C">
        <w:t>daljnjem</w:t>
      </w:r>
      <w:proofErr w:type="spellEnd"/>
      <w:r w:rsidRPr="005E551C">
        <w:t xml:space="preserve"> </w:t>
      </w:r>
      <w:proofErr w:type="spellStart"/>
      <w:r w:rsidRPr="005E551C">
        <w:t>tekstu</w:t>
      </w:r>
      <w:proofErr w:type="spellEnd"/>
      <w:r w:rsidRPr="005E551C">
        <w:t xml:space="preserve"> SZ) -  </w:t>
      </w:r>
      <w:proofErr w:type="spellStart"/>
      <w:r w:rsidR="00AB2B8B">
        <w:t>nesposobnost</w:t>
      </w:r>
      <w:proofErr w:type="spellEnd"/>
      <w:r w:rsidR="00AB2B8B">
        <w:t xml:space="preserve"> </w:t>
      </w:r>
      <w:proofErr w:type="spellStart"/>
      <w:r w:rsidR="00AB2B8B">
        <w:t>za</w:t>
      </w:r>
      <w:proofErr w:type="spellEnd"/>
      <w:r w:rsidR="00AB2B8B">
        <w:t xml:space="preserve"> </w:t>
      </w:r>
      <w:proofErr w:type="spellStart"/>
      <w:r w:rsidR="00AB2B8B">
        <w:t>plaćanje</w:t>
      </w:r>
      <w:proofErr w:type="spellEnd"/>
      <w:r w:rsidR="00AB2B8B">
        <w:t xml:space="preserve"> </w:t>
      </w:r>
      <w:proofErr w:type="spellStart"/>
      <w:r w:rsidRPr="005E551C">
        <w:t>te</w:t>
      </w:r>
      <w:proofErr w:type="spellEnd"/>
      <w:r w:rsidRPr="005E551C">
        <w:t xml:space="preserve"> </w:t>
      </w:r>
      <w:proofErr w:type="spellStart"/>
      <w:r w:rsidRPr="005E551C">
        <w:t>ujedno</w:t>
      </w:r>
      <w:proofErr w:type="spellEnd"/>
      <w:r w:rsidRPr="005E551C">
        <w:t xml:space="preserve"> da </w:t>
      </w:r>
      <w:proofErr w:type="spellStart"/>
      <w:r w:rsidRPr="005E551C">
        <w:t>dužnik</w:t>
      </w:r>
      <w:proofErr w:type="spellEnd"/>
      <w:r w:rsidRPr="005E551C">
        <w:t xml:space="preserve"> ne </w:t>
      </w:r>
      <w:proofErr w:type="spellStart"/>
      <w:r w:rsidRPr="005E551C">
        <w:t>posjeduje</w:t>
      </w:r>
      <w:proofErr w:type="spellEnd"/>
      <w:r w:rsidRPr="005E551C">
        <w:t xml:space="preserve"> </w:t>
      </w:r>
      <w:proofErr w:type="spellStart"/>
      <w:r w:rsidRPr="005E551C">
        <w:t>nikakvu</w:t>
      </w:r>
      <w:proofErr w:type="spellEnd"/>
      <w:r w:rsidRPr="005E551C">
        <w:t xml:space="preserve"> </w:t>
      </w:r>
      <w:proofErr w:type="spellStart"/>
      <w:r w:rsidRPr="005E551C">
        <w:t>imovinu</w:t>
      </w:r>
      <w:proofErr w:type="spellEnd"/>
      <w:r w:rsidRPr="005E551C">
        <w:t xml:space="preserve"> a </w:t>
      </w:r>
      <w:proofErr w:type="spellStart"/>
      <w:r w:rsidRPr="005E551C">
        <w:t>niti</w:t>
      </w:r>
      <w:proofErr w:type="spellEnd"/>
      <w:r w:rsidRPr="005E551C">
        <w:t xml:space="preserve"> </w:t>
      </w:r>
      <w:proofErr w:type="spellStart"/>
      <w:r w:rsidRPr="005E551C">
        <w:t>onu</w:t>
      </w:r>
      <w:proofErr w:type="spellEnd"/>
      <w:r w:rsidRPr="005E551C">
        <w:t xml:space="preserve"> </w:t>
      </w:r>
      <w:proofErr w:type="spellStart"/>
      <w:r w:rsidRPr="005E551C">
        <w:t>koja</w:t>
      </w:r>
      <w:proofErr w:type="spellEnd"/>
      <w:r w:rsidRPr="005E551C">
        <w:t xml:space="preserve"> bi </w:t>
      </w:r>
      <w:proofErr w:type="spellStart"/>
      <w:r w:rsidRPr="005E551C">
        <w:t>bila</w:t>
      </w:r>
      <w:proofErr w:type="spellEnd"/>
      <w:r w:rsidRPr="005E551C">
        <w:t xml:space="preserve"> </w:t>
      </w:r>
      <w:proofErr w:type="spellStart"/>
      <w:r w:rsidRPr="005E551C">
        <w:lastRenderedPageBreak/>
        <w:t>dovoljna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namirenje</w:t>
      </w:r>
      <w:proofErr w:type="spellEnd"/>
      <w:r w:rsidRPr="005E551C">
        <w:t xml:space="preserve"> </w:t>
      </w:r>
      <w:proofErr w:type="spellStart"/>
      <w:r w:rsidRPr="005E551C">
        <w:t>troškova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valjalo</w:t>
      </w:r>
      <w:proofErr w:type="spellEnd"/>
      <w:r w:rsidRPr="005E551C">
        <w:t xml:space="preserve"> je </w:t>
      </w:r>
      <w:proofErr w:type="spellStart"/>
      <w:r w:rsidRPr="005E551C">
        <w:t>sukladno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proofErr w:type="gramStart"/>
      <w:r w:rsidR="00831D30">
        <w:t xml:space="preserve">132 </w:t>
      </w:r>
      <w:proofErr w:type="spellStart"/>
      <w:r w:rsidR="00B654E2">
        <w:t>st.</w:t>
      </w:r>
      <w:proofErr w:type="spellEnd"/>
      <w:r w:rsidR="00B654E2">
        <w:t xml:space="preserve"> 2 </w:t>
      </w:r>
      <w:proofErr w:type="spellStart"/>
      <w:r w:rsidR="00831D30">
        <w:t>Stečajnog</w:t>
      </w:r>
      <w:proofErr w:type="spellEnd"/>
      <w:r w:rsidR="00831D30">
        <w:t xml:space="preserve"> </w:t>
      </w:r>
      <w:proofErr w:type="spellStart"/>
      <w:r w:rsidR="00831D30">
        <w:t>zakona</w:t>
      </w:r>
      <w:proofErr w:type="spellEnd"/>
      <w:r w:rsidR="00831D30">
        <w:t xml:space="preserve"> (NN br. 71/15)</w:t>
      </w:r>
      <w:r w:rsidR="00B654E2">
        <w:t xml:space="preserve"> </w:t>
      </w:r>
      <w:proofErr w:type="spellStart"/>
      <w:r w:rsidR="00B654E2">
        <w:t>donijeti</w:t>
      </w:r>
      <w:proofErr w:type="spellEnd"/>
      <w:r w:rsidR="00B654E2">
        <w:t xml:space="preserve"> </w:t>
      </w:r>
      <w:proofErr w:type="spellStart"/>
      <w:r w:rsidR="00B654E2">
        <w:t>rješenje</w:t>
      </w:r>
      <w:proofErr w:type="spellEnd"/>
      <w:r w:rsidR="00B654E2">
        <w:t xml:space="preserve"> o </w:t>
      </w:r>
      <w:proofErr w:type="spellStart"/>
      <w:r w:rsidR="00B654E2">
        <w:t>otvaranju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="00B654E2">
        <w:t xml:space="preserve"> </w:t>
      </w:r>
      <w:proofErr w:type="spellStart"/>
      <w:r w:rsidR="00B654E2">
        <w:t>zaključenju</w:t>
      </w:r>
      <w:proofErr w:type="spellEnd"/>
      <w:r w:rsidR="00B654E2">
        <w:t xml:space="preserve">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FC6077" w:rsidP="00832C4A" w:rsidR="00FC6077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proofErr w:type="spellStart"/>
      <w:r w:rsidR="00AF0B31">
        <w:t>Julka</w:t>
      </w:r>
      <w:proofErr w:type="spellEnd"/>
      <w:r w:rsidR="00AF0B31">
        <w:t xml:space="preserve"> Bandić</w:t>
      </w:r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FC6077" w:rsidP="007D2041" w:rsidR="00FC6077">
      <w:pPr>
        <w:jc w:val="both"/>
      </w:pPr>
    </w:p>
    <w:p w:rsidRDefault="00FC6077" w:rsidP="007D2041" w:rsidR="00FC607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9620D0">
        <w:t>4. lipnja</w:t>
      </w:r>
      <w:r w:rsidR="00832C4A">
        <w:t xml:space="preserve"> 2018.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C6077" w:rsidP="00BD7F22" w:rsidR="00FC6077" w:rsidRPr="00BD7F22">
      <w:pPr>
        <w:jc w:val="both"/>
        <w:rPr>
          <w:b/>
        </w:rPr>
      </w:pPr>
    </w:p>
    <w:p w:rsidRDefault="00DF5F6A" w:rsidP="00BD7F22" w:rsidR="00DF5F6A" w:rsidRPr="00BD7F22">
      <w:pPr>
        <w:jc w:val="both"/>
      </w:pPr>
      <w:r w:rsidRPr="00BD7F22">
        <w:t>DNA:</w:t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stečajn</w:t>
      </w:r>
      <w:r w:rsidR="00E33447" w:rsidRPr="00BD7F22">
        <w:rPr>
          <w:lang w:val="hr-HR"/>
        </w:rPr>
        <w:t>i</w:t>
      </w:r>
      <w:r w:rsidRPr="00BD7F22">
        <w:rPr>
          <w:lang w:val="hr-HR"/>
        </w:rPr>
        <w:t xml:space="preserve"> uprav. </w:t>
      </w:r>
      <w:proofErr w:type="spellStart"/>
      <w:r w:rsidR="00AF0B31" w:rsidRPr="00BD7F22">
        <w:rPr>
          <w:lang w:val="hr-HR"/>
        </w:rPr>
        <w:t>Julka</w:t>
      </w:r>
      <w:proofErr w:type="spellEnd"/>
      <w:r w:rsidR="00AF0B31" w:rsidRPr="00BD7F22">
        <w:rPr>
          <w:lang w:val="hr-HR"/>
        </w:rPr>
        <w:t xml:space="preserve"> Bandić</w:t>
      </w:r>
      <w:r w:rsidR="00C40F45" w:rsidRPr="00BD7F22">
        <w:rPr>
          <w:lang w:val="hr-HR"/>
        </w:rPr>
        <w:tab/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b/>
          <w:lang w:val="hr-HR"/>
        </w:rPr>
        <w:t xml:space="preserve"> </w:t>
      </w:r>
      <w:r w:rsidRPr="00BD7F22">
        <w:rPr>
          <w:lang w:val="hr-HR"/>
        </w:rPr>
        <w:t xml:space="preserve">ŽDO </w:t>
      </w:r>
      <w:r w:rsidR="00390F88">
        <w:rPr>
          <w:lang w:val="hr-HR"/>
        </w:rPr>
        <w:t>Osijek</w:t>
      </w:r>
      <w:r w:rsidR="006A7184" w:rsidRPr="00BD7F22">
        <w:rPr>
          <w:lang w:val="hr-HR"/>
        </w:rPr>
        <w:tab/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dužnik</w:t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e-</w:t>
      </w:r>
      <w:proofErr w:type="spellStart"/>
      <w:r w:rsidR="00DF5F6A" w:rsidRPr="00BD7F22">
        <w:rPr>
          <w:lang w:val="hr-HR"/>
        </w:rPr>
        <w:t>ogl</w:t>
      </w:r>
      <w:proofErr w:type="spellEnd"/>
      <w:r w:rsidR="00DF5F6A" w:rsidRPr="00BD7F22">
        <w:rPr>
          <w:lang w:val="hr-HR"/>
        </w:rPr>
        <w:t>. pl.</w:t>
      </w:r>
    </w:p>
    <w:p w:rsidRDefault="00FC6077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FINA</w:t>
      </w:r>
    </w:p>
    <w:p w:rsidRDefault="00163859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Registar</w:t>
      </w:r>
      <w:r w:rsidR="005456F8" w:rsidRPr="00BD7F22">
        <w:rPr>
          <w:lang w:val="hr-HR"/>
        </w:rPr>
        <w:t xml:space="preserve"> TS Osijek</w:t>
      </w:r>
    </w:p>
    <w:p w:rsidRDefault="00163859" w:rsidP="00BD7F22" w:rsidR="00163859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kal. </w:t>
      </w:r>
      <w:r w:rsidR="004864D1">
        <w:rPr>
          <w:lang w:val="hr-HR"/>
        </w:rPr>
        <w:t>4.7.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8A7210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1"/>
      <w:bookmarkEnd w:id="1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E52" w:rsidR="00E45E52">
      <w:r>
        <w:separator/>
      </w:r>
    </w:p>
  </w:endnote>
  <w:endnote w:id="0" w:type="continuationSeparator">
    <w:p w:rsidRDefault="00E45E52" w:rsidR="00E45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E52" w:rsidR="00E45E52">
      <w:r>
        <w:separator/>
      </w:r>
    </w:p>
  </w:footnote>
  <w:footnote w:id="0" w:type="continuationSeparator">
    <w:p w:rsidRDefault="00E45E52" w:rsidR="00E45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21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390F88" w:rsidP="00390F88" w:rsidR="00390F88">
    <w:pPr>
      <w:jc w:val="right"/>
    </w:pPr>
    <w:r>
      <w:t>Broj: 6 St-155/18-</w:t>
    </w:r>
    <w:proofErr w:type="spellStart"/>
    <w:r>
      <w:t>18</w:t>
    </w:r>
    <w:proofErr w:type="spellEnd"/>
  </w:p>
  <w:p w:rsidRDefault="0092156A" w:rsidP="00390F88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9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7"/>
  </w:num>
  <w:num w:numId="15">
    <w:abstractNumId w:val="23"/>
  </w:num>
  <w:num w:numId="16">
    <w:abstractNumId w:val="0"/>
  </w:num>
  <w:num w:numId="17">
    <w:abstractNumId w:val="7"/>
  </w:num>
  <w:num w:numId="18">
    <w:abstractNumId w:val="12"/>
  </w:num>
  <w:num w:numId="19">
    <w:abstractNumId w:val="14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34989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21B6"/>
    <w:rsid w:val="002B7A2F"/>
    <w:rsid w:val="002C0D5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1BC"/>
    <w:rsid w:val="00357407"/>
    <w:rsid w:val="0036228E"/>
    <w:rsid w:val="00362918"/>
    <w:rsid w:val="0036644F"/>
    <w:rsid w:val="00382AF2"/>
    <w:rsid w:val="00384258"/>
    <w:rsid w:val="00390F88"/>
    <w:rsid w:val="00391EE1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4D1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6A1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37D01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2C4A"/>
    <w:rsid w:val="00834690"/>
    <w:rsid w:val="00837349"/>
    <w:rsid w:val="008444F3"/>
    <w:rsid w:val="008527DE"/>
    <w:rsid w:val="008A7210"/>
    <w:rsid w:val="008E435F"/>
    <w:rsid w:val="008F15D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620D0"/>
    <w:rsid w:val="009703E4"/>
    <w:rsid w:val="00970C9E"/>
    <w:rsid w:val="009746E5"/>
    <w:rsid w:val="00981EE8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0B31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0D40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D7F22"/>
    <w:rsid w:val="00BF27D4"/>
    <w:rsid w:val="00BF30CF"/>
    <w:rsid w:val="00BF63E8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11390"/>
    <w:rsid w:val="00D2596C"/>
    <w:rsid w:val="00D31877"/>
    <w:rsid w:val="00D458C8"/>
    <w:rsid w:val="00D5134B"/>
    <w:rsid w:val="00D52CF3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04567"/>
    <w:rsid w:val="00E1247F"/>
    <w:rsid w:val="00E175CA"/>
    <w:rsid w:val="00E2219C"/>
    <w:rsid w:val="00E228C7"/>
    <w:rsid w:val="00E25B83"/>
    <w:rsid w:val="00E33447"/>
    <w:rsid w:val="00E437B7"/>
    <w:rsid w:val="00E4590D"/>
    <w:rsid w:val="00E45E52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3FF8"/>
    <w:rsid w:val="00F058D9"/>
    <w:rsid w:val="00F11DAD"/>
    <w:rsid w:val="00F21871"/>
    <w:rsid w:val="00F41C45"/>
    <w:rsid w:val="00F43FEE"/>
    <w:rsid w:val="00F63463"/>
    <w:rsid w:val="00F80B32"/>
    <w:rsid w:val="00F82A78"/>
    <w:rsid w:val="00F914E7"/>
    <w:rsid w:val="00F944F7"/>
    <w:rsid w:val="00F9515B"/>
    <w:rsid w:val="00FA29C3"/>
    <w:rsid w:val="00FB43E2"/>
    <w:rsid w:val="00FC2E35"/>
    <w:rsid w:val="00FC3029"/>
    <w:rsid w:val="00FC4961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5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0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6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21273-7A81-4F9B-BF35-1DC5DBE7F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1696</properties:Words>
  <properties:Characters>9734</properties:Characters>
  <properties:Lines>307</properties:Lines>
  <properties:Paragraphs>118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2018-06-04T10:27:00Z</dcterms:created>
  <dc:creator>dsekulic</dc:creator>
  <cp:lastModifiedBy>Danijela Sekulić</cp:lastModifiedBy>
  <cp:lastPrinted>2018-06-04T11:53:00Z</cp:lastPrinted>
  <dcterms:modified xmlns:xsi="http://www.w3.org/2001/XMLSchema-instance" xsi:type="dcterms:W3CDTF">2018-06-04T11:54:00Z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(SNOOPY.docx)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