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5c065" w14:paraId="9a5c065" w:rsidRDefault="008E2607" w:rsidP="008E2607" w:rsidR="008E2607">
      <w:pPr>
        <w15:collapsed w:val="false"/>
      </w:pPr>
      <w:bookmarkStart w:name="_GoBack" w:id="0"/>
      <w:bookmarkEnd w:id="0"/>
    </w:p>
    <w:p w:rsidRDefault="008E2607" w:rsidP="008E2607" w:rsidR="008E2607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2607" w:rsidP="008E2607" w:rsidR="008E2607" w:rsidRPr="00D21A2C"/>
    <w:p w:rsidRDefault="008E2607" w:rsidP="008E2607" w:rsidR="008E260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E2607" w:rsidP="00A92EA1" w:rsidR="00517DA4" w:rsidRPr="00B45A8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17DA4" w:rsidP="008E2607" w:rsidR="00517DA4"/>
    <w:p w:rsidRDefault="008E2607" w:rsidP="009855F3" w:rsidR="008E2607">
      <w:pPr>
        <w:pStyle w:val="Naslov1"/>
        <w:rPr>
          <w:b w:val="false"/>
          <w:sz w:val="24"/>
        </w:rPr>
      </w:pPr>
      <w:r w:rsidRPr="008E2607">
        <w:rPr>
          <w:b w:val="false"/>
          <w:sz w:val="24"/>
        </w:rPr>
        <w:t>Z A K L J U Č A K</w:t>
      </w:r>
    </w:p>
    <w:p w:rsidRDefault="00517DA4" w:rsidP="00A77BA4" w:rsidR="00517DA4"/>
    <w:p w:rsidRDefault="00A92EA1" w:rsidP="00517DA4" w:rsidR="00A77BA4">
      <w:pPr>
        <w:pStyle w:val="Tijeloteksta"/>
        <w:ind w:firstLine="708"/>
      </w:pPr>
      <w:r>
        <w:t xml:space="preserve">Trgovački sud u Osijeku, po sucu pojedincu Jadranki Herman kao stečajnom sucu, u stečajnom postupku nad dužnikom </w:t>
      </w:r>
      <w:r w:rsidR="00DB6285">
        <w:rPr>
          <w:color w:val="000000"/>
        </w:rPr>
        <w:t>LISAC d.o.o. za usluge i trgovinu, u stečaju, Vukovar, Miroslava Krleže 17, MBS: 030077974, OIB: 65587696984</w:t>
      </w:r>
      <w:r>
        <w:t xml:space="preserve">,  </w:t>
      </w:r>
      <w:r w:rsidR="00A77BA4">
        <w:t>dana</w:t>
      </w:r>
      <w:r w:rsidR="00DB6285">
        <w:t xml:space="preserve"> 23. svibnja</w:t>
      </w:r>
      <w:r w:rsidR="00A77BA4">
        <w:t xml:space="preserve"> 2018. </w:t>
      </w:r>
    </w:p>
    <w:p w:rsidRDefault="00517DA4" w:rsidP="00472F09" w:rsidR="00517DA4">
      <w:pPr>
        <w:pStyle w:val="Tijeloteksta"/>
      </w:pPr>
    </w:p>
    <w:p w:rsidRDefault="001051FD" w:rsidP="00A92EA1" w:rsidR="00517DA4">
      <w:pPr>
        <w:jc w:val="center"/>
      </w:pPr>
      <w:r>
        <w:t>z a k l j u č i o     j e</w:t>
      </w:r>
    </w:p>
    <w:p w:rsidRDefault="00517DA4" w:rsidP="00922070" w:rsidR="00517DA4" w:rsidRPr="00A56185"/>
    <w:p w:rsidRDefault="00497B94" w:rsidP="00B4246D" w:rsidR="00DB6285" w:rsidRPr="00E1030F">
      <w:pPr>
        <w:ind w:left="1068"/>
        <w:jc w:val="both"/>
      </w:pPr>
      <w:r>
        <w:t>I</w:t>
      </w:r>
      <w:r>
        <w:tab/>
      </w:r>
      <w:r w:rsidR="00FF53EC" w:rsidRPr="00A56185">
        <w:t>Određuje se ročište za</w:t>
      </w:r>
      <w:r w:rsidR="006115EB">
        <w:t xml:space="preserve"> određivanje vrijednosti nekretnina</w:t>
      </w:r>
      <w:r w:rsidR="00830AAE">
        <w:t xml:space="preserve"> :</w:t>
      </w:r>
    </w:p>
    <w:p w:rsidRDefault="00DB6285" w:rsidP="00DB6285" w:rsidR="00DB6285">
      <w:pPr>
        <w:ind w:left="1128"/>
        <w:jc w:val="both"/>
      </w:pPr>
      <w:r>
        <w:t>Upisanih u Zk. ul. 8131 k.o. Vukovar:</w:t>
      </w:r>
    </w:p>
    <w:p w:rsidRDefault="00DB6285" w:rsidP="00DB6285" w:rsidR="00DB6285">
      <w:pPr>
        <w:pStyle w:val="Odlomakpopisa"/>
        <w:numPr>
          <w:ilvl w:val="0"/>
          <w:numId w:val="17"/>
        </w:numPr>
        <w:jc w:val="both"/>
      </w:pPr>
      <w:r>
        <w:t>kč. br. 4401/1  u  naravi dio kuće broj 17 i dvor u Ul. M. Krleže sa 227 m2,</w:t>
      </w:r>
    </w:p>
    <w:p w:rsidRDefault="00DB6285" w:rsidP="00DB6285" w:rsidR="00DB6285">
      <w:pPr>
        <w:pStyle w:val="Odlomakpopisa"/>
        <w:numPr>
          <w:ilvl w:val="0"/>
          <w:numId w:val="17"/>
        </w:numPr>
        <w:jc w:val="both"/>
      </w:pPr>
      <w:r>
        <w:t>kč. br. 4403/20 u naravi dio kuće broj 17 i dvor u Ul. M. Krleže sa 392 m2.</w:t>
      </w:r>
    </w:p>
    <w:p w:rsidRDefault="00DB6285" w:rsidP="00DB6285" w:rsidR="00DB6285">
      <w:pPr>
        <w:pStyle w:val="Odlomakpopisa"/>
        <w:ind w:left="1848"/>
        <w:jc w:val="both"/>
      </w:pPr>
    </w:p>
    <w:p w:rsidRDefault="00DB6285" w:rsidP="00DB6285" w:rsidR="00A77BA4" w:rsidRPr="00A77BA4">
      <w:pPr>
        <w:ind w:left="708"/>
        <w:jc w:val="both"/>
        <w:rPr>
          <w:color w:val="000000"/>
        </w:rPr>
      </w:pPr>
      <w:r>
        <w:rPr>
          <w:color w:val="000000"/>
        </w:rPr>
        <w:t>Na navedenim nekretninama upisano je razlučno pravo u korist razlučnog vjerovnika Hypo Alpe-Adria-Bank d.d. Zagreb, RH MF Porezna uprava Područni ured Slavonija i Baranja.</w:t>
      </w:r>
    </w:p>
    <w:p w:rsidRDefault="009855F3" w:rsidP="0005029C" w:rsidR="00C43EC7">
      <w:pPr>
        <w:pStyle w:val="Odlomakpopisa"/>
        <w:ind w:left="1428"/>
        <w:jc w:val="center"/>
      </w:pPr>
      <w:r>
        <w:t>za dan</w:t>
      </w:r>
      <w:r w:rsidR="00497B94">
        <w:t xml:space="preserve"> </w:t>
      </w:r>
      <w:r w:rsidR="00DB6285">
        <w:t>12. lipanj</w:t>
      </w:r>
      <w:r w:rsidR="00A569B1">
        <w:t xml:space="preserve"> </w:t>
      </w:r>
      <w:r w:rsidR="00A60048">
        <w:t xml:space="preserve"> 2018.</w:t>
      </w:r>
      <w:r w:rsidR="0070675D">
        <w:t xml:space="preserve">  godine s početkom u</w:t>
      </w:r>
      <w:r w:rsidR="00A60048">
        <w:t xml:space="preserve"> </w:t>
      </w:r>
      <w:r w:rsidR="00A569B1">
        <w:t>10</w:t>
      </w:r>
      <w:r w:rsidR="006671B7">
        <w:t>,</w:t>
      </w:r>
      <w:r w:rsidR="00517DA4">
        <w:t>00</w:t>
      </w:r>
      <w:r w:rsidR="0070675D">
        <w:t xml:space="preserve"> </w:t>
      </w:r>
      <w:r w:rsidR="00912890">
        <w:t xml:space="preserve"> sati.</w:t>
      </w:r>
    </w:p>
    <w:p w:rsidRDefault="00517DA4" w:rsidP="00FF53EC" w:rsidR="00517DA4" w:rsidRPr="00A56185">
      <w:pPr>
        <w:jc w:val="both"/>
      </w:pPr>
    </w:p>
    <w:p w:rsidRDefault="00FF53EC" w:rsidP="00FF53EC" w:rsidR="00FF53EC" w:rsidRPr="00A56185">
      <w:pPr>
        <w:jc w:val="center"/>
      </w:pPr>
      <w:r w:rsidRPr="00A56185">
        <w:t>Obrazloženje</w:t>
      </w:r>
    </w:p>
    <w:p w:rsidRDefault="00517DA4" w:rsidP="00FF53EC" w:rsidR="00517DA4" w:rsidRPr="00A56185">
      <w:pPr>
        <w:jc w:val="both"/>
      </w:pPr>
    </w:p>
    <w:p w:rsidRDefault="00912890" w:rsidP="00A92EA1" w:rsidR="00517DA4">
      <w:pPr>
        <w:ind w:firstLine="708"/>
        <w:jc w:val="both"/>
      </w:pPr>
      <w:r>
        <w:t xml:space="preserve">Temeljem članka 247. stav 1. </w:t>
      </w:r>
      <w:r w:rsidR="00B47A86">
        <w:t xml:space="preserve"> </w:t>
      </w:r>
      <w:r>
        <w:t>Stečajnog zakona</w:t>
      </w:r>
      <w:r w:rsidR="00B47A86">
        <w:t xml:space="preserve"> (Narodne novine broj 71/15</w:t>
      </w:r>
      <w:r w:rsidR="00472F09">
        <w:t xml:space="preserve"> i 104/17</w:t>
      </w:r>
      <w:r w:rsidR="00B47A86">
        <w:t xml:space="preserve">) </w:t>
      </w:r>
      <w:r>
        <w:t xml:space="preserve"> </w:t>
      </w:r>
      <w:r w:rsidR="00B47A86">
        <w:t xml:space="preserve">i članka 92. Ovršnog zakona </w:t>
      </w:r>
      <w:r w:rsidR="00932339">
        <w:t>(Narodne novine broj</w:t>
      </w:r>
      <w:r w:rsidR="00A569B1">
        <w:t xml:space="preserve"> 112/12, 25/13, </w:t>
      </w:r>
      <w:r w:rsidR="00932339">
        <w:t>93/14</w:t>
      </w:r>
      <w:r w:rsidR="00A569B1">
        <w:t xml:space="preserve">, </w:t>
      </w:r>
      <w:r w:rsidR="00472F09">
        <w:t>55/16 i 73/17</w:t>
      </w:r>
      <w:r w:rsidR="00932339">
        <w:t>)  odlučeno je kao u izreci.</w:t>
      </w:r>
    </w:p>
    <w:p w:rsidRDefault="00517DA4" w:rsidP="00517DA4" w:rsidR="00517DA4" w:rsidRPr="00A56185">
      <w:pPr>
        <w:jc w:val="both"/>
      </w:pPr>
    </w:p>
    <w:p w:rsidRDefault="00912890" w:rsidP="00A92EA1" w:rsidR="00A60048">
      <w:pPr>
        <w:jc w:val="center"/>
      </w:pPr>
      <w:r>
        <w:t>U Osijeku</w:t>
      </w:r>
      <w:r w:rsidR="00CF0210">
        <w:t xml:space="preserve"> </w:t>
      </w:r>
      <w:r w:rsidR="00DB6285">
        <w:t>23. svibanj</w:t>
      </w:r>
      <w:r w:rsidR="00A569B1">
        <w:t xml:space="preserve"> </w:t>
      </w:r>
      <w:r w:rsidR="00A60048">
        <w:t xml:space="preserve"> 2018.</w:t>
      </w:r>
    </w:p>
    <w:p w:rsidRDefault="001E716B" w:rsidP="001E716B" w:rsidR="00517DA4">
      <w:r>
        <w:t>Zapisničar</w:t>
      </w:r>
    </w:p>
    <w:p w:rsidRDefault="00A77BA4" w:rsidP="001E716B" w:rsidR="00517DA4">
      <w:r>
        <w:t>Maja Kocijan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7122E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05029C" w:rsidP="001E716B" w:rsidR="0005029C"/>
    <w:p w:rsidRDefault="00CF0210" w:rsidP="001E716B" w:rsidR="001E716B">
      <w:r>
        <w:t xml:space="preserve">UPUTA O PRAVNOM </w:t>
      </w:r>
      <w:r w:rsidR="005263F1">
        <w:t xml:space="preserve"> LIJEKU:</w:t>
      </w:r>
    </w:p>
    <w:p w:rsidRDefault="005263F1" w:rsidP="001E716B" w:rsidR="005263F1">
      <w:r>
        <w:t xml:space="preserve">Protiv </w:t>
      </w:r>
      <w:r w:rsidR="00932339">
        <w:t xml:space="preserve">zaključka </w:t>
      </w:r>
      <w:r w:rsidR="00CF0210">
        <w:t xml:space="preserve"> nije dopušten pravni lijek (članak 19. stav 7</w:t>
      </w:r>
      <w:r w:rsidR="00932339">
        <w:t xml:space="preserve">. Stečajnog zakona). </w:t>
      </w:r>
    </w:p>
    <w:p w:rsidRDefault="00517DA4" w:rsidP="001E716B" w:rsidR="00517DA4"/>
    <w:p w:rsidRDefault="00374827" w:rsidP="00A92EA1" w:rsidR="00A92EA1">
      <w:r>
        <w:t>DNA:</w:t>
      </w:r>
    </w:p>
    <w:p w:rsidRDefault="00B4246D" w:rsidP="00B4246D" w:rsidR="00B4246D">
      <w:pPr>
        <w:pStyle w:val="Tijeloteksta"/>
        <w:numPr>
          <w:ilvl w:val="0"/>
          <w:numId w:val="11"/>
        </w:numPr>
        <w:jc w:val="left"/>
      </w:pPr>
      <w:r>
        <w:t>stečajna upraviteljica  Blanka Gambiraža</w:t>
      </w:r>
    </w:p>
    <w:p w:rsidRDefault="00B4246D" w:rsidP="00B4246D" w:rsidR="00B4246D" w:rsidRPr="00D2326F">
      <w:pPr>
        <w:pStyle w:val="Tijeloteksta"/>
        <w:numPr>
          <w:ilvl w:val="0"/>
          <w:numId w:val="11"/>
        </w:numPr>
        <w:jc w:val="left"/>
      </w:pPr>
      <w:r>
        <w:t>razlučni vjerovnik Hypo Alpe-Adria-Bank d.d. Zagreb, Zagreb, Slavonska avenija 6, (Addiko bank d.d.)</w:t>
      </w:r>
    </w:p>
    <w:p w:rsidRDefault="00B4246D" w:rsidP="00B4246D" w:rsidR="00B4246D" w:rsidRPr="00B5056C">
      <w:pPr>
        <w:pStyle w:val="Tijeloteksta"/>
        <w:numPr>
          <w:ilvl w:val="0"/>
          <w:numId w:val="11"/>
        </w:numPr>
        <w:jc w:val="left"/>
      </w:pPr>
      <w:r>
        <w:t xml:space="preserve">razlučni vjerovnik </w:t>
      </w:r>
      <w:r>
        <w:rPr>
          <w:color w:val="000000"/>
        </w:rPr>
        <w:t>RH MF Porezna uprava Područni ured Slavonija i Baranja po ŽDO Vukovar</w:t>
      </w:r>
    </w:p>
    <w:p w:rsidRDefault="00374827" w:rsidP="00A92EA1" w:rsidR="00374827">
      <w:pPr>
        <w:pStyle w:val="Tijeloteksta"/>
        <w:numPr>
          <w:ilvl w:val="0"/>
          <w:numId w:val="11"/>
        </w:numPr>
        <w:jc w:val="left"/>
      </w:pPr>
      <w:r>
        <w:t xml:space="preserve">e-oglasna ploča </w:t>
      </w:r>
    </w:p>
    <w:p w:rsidRDefault="00B4246D" w:rsidP="00517DA4" w:rsidR="00374827">
      <w:pPr>
        <w:pStyle w:val="Tijeloteksta"/>
        <w:numPr>
          <w:ilvl w:val="0"/>
          <w:numId w:val="11"/>
        </w:numPr>
        <w:jc w:val="left"/>
      </w:pPr>
      <w:r>
        <w:t>roč. 12/6</w:t>
      </w:r>
    </w:p>
    <w:sectPr w:rsidSect="0005029C" w:rsidR="00374827">
      <w:headerReference w:type="default" r:id="rId11"/>
      <w:pgSz w:code="9" w:h="16838" w:w="11906"/>
      <w:pgMar w:gutter="0" w:footer="709" w:header="709" w:left="1417" w:bottom="568" w:right="1417" w:top="1276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E2C00" w:rsidP="007E2C00" w:rsidR="007E2C00">
      <w:r>
        <w:separator/>
      </w:r>
    </w:p>
  </w:endnote>
  <w:endnote w:id="0" w:type="continuationSeparator">
    <w:p w:rsidRDefault="007E2C00" w:rsidP="007E2C00" w:rsidR="007E2C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E2C00" w:rsidP="007E2C00" w:rsidR="007E2C00">
      <w:r>
        <w:separator/>
      </w:r>
    </w:p>
  </w:footnote>
  <w:footnote w:id="0" w:type="continuationSeparator">
    <w:p w:rsidRDefault="007E2C00" w:rsidP="007E2C00" w:rsidR="007E2C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7B94" w:rsidP="00497B94" w:rsidR="00497B94">
    <w:pPr>
      <w:jc w:val="right"/>
    </w:pPr>
    <w:r>
      <w:t>1</w:t>
    </w:r>
    <w:r w:rsidR="00DB6285">
      <w:t>3 St-920/16-30</w:t>
    </w:r>
  </w:p>
  <w:p w:rsidRDefault="007E2C00" w:rsidP="00497B94" w:rsidR="007E2C00" w:rsidRPr="00497B9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5C7F0A"/>
    <w:multiLevelType w:val="hybridMultilevel"/>
    <w:tmpl w:val="C37AD9A8"/>
    <w:lvl w:tplc="9AECC1D0" w:ilvl="0">
      <w:start w:val="13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abstractNum w:abstractNumId="1">
    <w:nsid w:val="0A661031"/>
    <w:multiLevelType w:val="hybridMultilevel"/>
    <w:tmpl w:val="CE6ED51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0F130D0"/>
    <w:multiLevelType w:val="hybridMultilevel"/>
    <w:tmpl w:val="81F8693C"/>
    <w:lvl w:tplc="569C2A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4021D"/>
    <w:multiLevelType w:val="hybridMultilevel"/>
    <w:tmpl w:val="1F323678"/>
    <w:lvl w:tplc="937A3B58" w:ilvl="0">
      <w:start w:val="13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4">
    <w:nsid w:val="1D4758C4"/>
    <w:multiLevelType w:val="hybridMultilevel"/>
    <w:tmpl w:val="9CC4B0D6"/>
    <w:lvl w:tplc="4352089C" w:ilvl="0">
      <w:start w:val="2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5">
    <w:nsid w:val="328E22A1"/>
    <w:multiLevelType w:val="hybridMultilevel"/>
    <w:tmpl w:val="C60664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511537"/>
    <w:multiLevelType w:val="hybridMultilevel"/>
    <w:tmpl w:val="38B84F8C"/>
    <w:lvl w:tplc="C174059A" w:ilvl="0">
      <w:start w:val="12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7">
    <w:nsid w:val="3F9E4CAC"/>
    <w:multiLevelType w:val="hybridMultilevel"/>
    <w:tmpl w:val="47D8861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F63D8A"/>
    <w:multiLevelType w:val="hybridMultilevel"/>
    <w:tmpl w:val="33303B50"/>
    <w:lvl w:tplc="E6E8DEA6" w:ilvl="0">
      <w:start w:val="16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0">
    <w:nsid w:val="467A7586"/>
    <w:multiLevelType w:val="hybridMultilevel"/>
    <w:tmpl w:val="36466EE8"/>
    <w:lvl w:tplc="BD283730" w:ilvl="0">
      <w:start w:val="1"/>
      <w:numFmt w:val="decimal"/>
      <w:lvlText w:val="%1."/>
      <w:lvlJc w:val="left"/>
      <w:pPr>
        <w:ind w:hanging="360" w:left="106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1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5236155E"/>
    <w:multiLevelType w:val="hybridMultilevel"/>
    <w:tmpl w:val="B9128382"/>
    <w:lvl w:tplc="BFEA109E" w:ilvl="0">
      <w:start w:val="1"/>
      <w:numFmt w:val="decimal"/>
      <w:lvlText w:val="%1."/>
      <w:lvlJc w:val="left"/>
      <w:pPr>
        <w:ind w:hanging="420" w:left="11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61820099"/>
    <w:multiLevelType w:val="hybridMultilevel"/>
    <w:tmpl w:val="CBC4D60E"/>
    <w:lvl w:tplc="0EA2C6E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5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5EC29AF"/>
    <w:multiLevelType w:val="hybridMultilevel"/>
    <w:tmpl w:val="64848EA4"/>
    <w:lvl w:tplc="C1F44618" w:ilvl="0">
      <w:start w:val="13"/>
      <w:numFmt w:val="bullet"/>
      <w:lvlText w:val="-"/>
      <w:lvlJc w:val="left"/>
      <w:pPr>
        <w:ind w:hanging="360" w:left="184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6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8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00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72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4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6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8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608"/>
      </w:pPr>
      <w:rPr>
        <w:rFonts w:hAnsi="Wingdings" w:ascii="Wingdings" w:hint="default"/>
      </w:rPr>
    </w:lvl>
  </w:abstractNum>
  <w:abstractNum w:abstractNumId="17">
    <w:nsid w:val="7680709E"/>
    <w:multiLevelType w:val="hybridMultilevel"/>
    <w:tmpl w:val="A7586A22"/>
    <w:lvl w:tplc="A986E74A" w:ilvl="0">
      <w:start w:val="13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8">
    <w:nsid w:val="7855291E"/>
    <w:multiLevelType w:val="hybridMultilevel"/>
    <w:tmpl w:val="674EB9D4"/>
    <w:lvl w:tplc="CC7EA45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9">
    <w:nsid w:val="78DC5038"/>
    <w:multiLevelType w:val="hybridMultilevel"/>
    <w:tmpl w:val="0302D3C0"/>
    <w:lvl w:tplc="31E8FEC8" w:ilvl="0">
      <w:start w:val="2"/>
      <w:numFmt w:val="decimalZero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20">
    <w:nsid w:val="7EA67156"/>
    <w:multiLevelType w:val="hybridMultilevel"/>
    <w:tmpl w:val="C26AD53C"/>
    <w:lvl w:tplc="71A081DE" w:ilvl="0">
      <w:start w:val="4"/>
      <w:numFmt w:val="bullet"/>
      <w:lvlText w:val="-"/>
      <w:lvlJc w:val="left"/>
      <w:pPr>
        <w:ind w:hanging="360" w:left="14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48"/>
      </w:pPr>
      <w:rPr>
        <w:rFonts w:hAnsi="Wingdings" w:ascii="Wingdings" w:hint="default"/>
      </w:rPr>
    </w:lvl>
  </w:abstractNum>
  <w:num w:numId="1">
    <w:abstractNumId w:val="15"/>
  </w:num>
  <w:num w:numId="2">
    <w:abstractNumId w:val="12"/>
  </w:num>
  <w:num w:numId="3">
    <w:abstractNumId w:val="9"/>
  </w:num>
  <w:num w:numId="4">
    <w:abstractNumId w:val="11"/>
  </w:num>
  <w:num w:numId="5">
    <w:abstractNumId w:val="2"/>
  </w:num>
  <w:num w:numId="6">
    <w:abstractNumId w:val="19"/>
  </w:num>
  <w:num w:numId="7">
    <w:abstractNumId w:val="1"/>
  </w:num>
  <w:num w:numId="8">
    <w:abstractNumId w:val="13"/>
  </w:num>
  <w:num w:numId="9">
    <w:abstractNumId w:val="17"/>
  </w:num>
  <w:num w:numId="10">
    <w:abstractNumId w:val="6"/>
  </w:num>
  <w:num w:numId="11">
    <w:abstractNumId w:val="7"/>
  </w:num>
  <w:num w:numId="12">
    <w:abstractNumId w:val="0"/>
  </w:num>
  <w:num w:numId="13">
    <w:abstractNumId w:val="8"/>
  </w:num>
  <w:num w:numId="14">
    <w:abstractNumId w:val="20"/>
  </w:num>
  <w:num w:numId="15">
    <w:abstractNumId w:val="4"/>
  </w:num>
  <w:num w:numId="16">
    <w:abstractNumId w:val="14"/>
  </w:num>
  <w:num w:numId="17">
    <w:abstractNumId w:val="16"/>
  </w:num>
  <w:num w:numId="18">
    <w:abstractNumId w:val="5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1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029C"/>
    <w:rsid w:val="0005396D"/>
    <w:rsid w:val="00054A28"/>
    <w:rsid w:val="000644FD"/>
    <w:rsid w:val="00067ECC"/>
    <w:rsid w:val="00072D98"/>
    <w:rsid w:val="00074DFF"/>
    <w:rsid w:val="000773AC"/>
    <w:rsid w:val="00077596"/>
    <w:rsid w:val="000A604F"/>
    <w:rsid w:val="000B0BDD"/>
    <w:rsid w:val="000C20F1"/>
    <w:rsid w:val="000D05DE"/>
    <w:rsid w:val="000D070D"/>
    <w:rsid w:val="000D0D6D"/>
    <w:rsid w:val="000D1B7B"/>
    <w:rsid w:val="000E414B"/>
    <w:rsid w:val="00101E37"/>
    <w:rsid w:val="001051FD"/>
    <w:rsid w:val="00106ADA"/>
    <w:rsid w:val="00106D30"/>
    <w:rsid w:val="00111495"/>
    <w:rsid w:val="00115DF9"/>
    <w:rsid w:val="001212CA"/>
    <w:rsid w:val="00140577"/>
    <w:rsid w:val="00143A3D"/>
    <w:rsid w:val="001444B7"/>
    <w:rsid w:val="00146A6E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16DE"/>
    <w:rsid w:val="001C4693"/>
    <w:rsid w:val="001D0ADA"/>
    <w:rsid w:val="001E716B"/>
    <w:rsid w:val="001E75FC"/>
    <w:rsid w:val="001F7DF8"/>
    <w:rsid w:val="00200B6E"/>
    <w:rsid w:val="0020298B"/>
    <w:rsid w:val="0020629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91B9C"/>
    <w:rsid w:val="00293D91"/>
    <w:rsid w:val="00295A96"/>
    <w:rsid w:val="002D56BB"/>
    <w:rsid w:val="002D64BA"/>
    <w:rsid w:val="002D7D92"/>
    <w:rsid w:val="002E47BC"/>
    <w:rsid w:val="002E55AF"/>
    <w:rsid w:val="002E5641"/>
    <w:rsid w:val="002F2BD0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55170"/>
    <w:rsid w:val="003643E1"/>
    <w:rsid w:val="003655EB"/>
    <w:rsid w:val="00374827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45A"/>
    <w:rsid w:val="003E08E5"/>
    <w:rsid w:val="003E147C"/>
    <w:rsid w:val="003E350A"/>
    <w:rsid w:val="003E675B"/>
    <w:rsid w:val="00400334"/>
    <w:rsid w:val="004075CE"/>
    <w:rsid w:val="00410B24"/>
    <w:rsid w:val="004115E5"/>
    <w:rsid w:val="004168D3"/>
    <w:rsid w:val="00417F48"/>
    <w:rsid w:val="00420977"/>
    <w:rsid w:val="004229E3"/>
    <w:rsid w:val="0042301D"/>
    <w:rsid w:val="00423A35"/>
    <w:rsid w:val="00432ABD"/>
    <w:rsid w:val="00437419"/>
    <w:rsid w:val="004407C7"/>
    <w:rsid w:val="00446754"/>
    <w:rsid w:val="00446D6E"/>
    <w:rsid w:val="0045299D"/>
    <w:rsid w:val="00463140"/>
    <w:rsid w:val="00463FE6"/>
    <w:rsid w:val="00465526"/>
    <w:rsid w:val="0046562D"/>
    <w:rsid w:val="00472F09"/>
    <w:rsid w:val="00473689"/>
    <w:rsid w:val="0047377F"/>
    <w:rsid w:val="004806AD"/>
    <w:rsid w:val="00482A3A"/>
    <w:rsid w:val="00494F34"/>
    <w:rsid w:val="004967FC"/>
    <w:rsid w:val="00497410"/>
    <w:rsid w:val="00497B94"/>
    <w:rsid w:val="004A5B92"/>
    <w:rsid w:val="004B3E77"/>
    <w:rsid w:val="004C0219"/>
    <w:rsid w:val="004C0CAE"/>
    <w:rsid w:val="004C53D6"/>
    <w:rsid w:val="004D5F3D"/>
    <w:rsid w:val="004E32D2"/>
    <w:rsid w:val="004E5065"/>
    <w:rsid w:val="004F66CF"/>
    <w:rsid w:val="00500BBD"/>
    <w:rsid w:val="005027E2"/>
    <w:rsid w:val="005119D7"/>
    <w:rsid w:val="00513B98"/>
    <w:rsid w:val="00513FB9"/>
    <w:rsid w:val="00517DA4"/>
    <w:rsid w:val="005263F1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513D"/>
    <w:rsid w:val="00576650"/>
    <w:rsid w:val="005A4ABC"/>
    <w:rsid w:val="005A5C0E"/>
    <w:rsid w:val="005B403D"/>
    <w:rsid w:val="005B4DD1"/>
    <w:rsid w:val="005C0DA7"/>
    <w:rsid w:val="005C12C6"/>
    <w:rsid w:val="005C3C6F"/>
    <w:rsid w:val="005C5C85"/>
    <w:rsid w:val="005D6588"/>
    <w:rsid w:val="005E21A5"/>
    <w:rsid w:val="005F73AB"/>
    <w:rsid w:val="00607E75"/>
    <w:rsid w:val="0061121A"/>
    <w:rsid w:val="00611476"/>
    <w:rsid w:val="006115EB"/>
    <w:rsid w:val="006235FB"/>
    <w:rsid w:val="0062681D"/>
    <w:rsid w:val="00645938"/>
    <w:rsid w:val="00656375"/>
    <w:rsid w:val="00656BD9"/>
    <w:rsid w:val="006671B7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0675D"/>
    <w:rsid w:val="007122EE"/>
    <w:rsid w:val="00712D84"/>
    <w:rsid w:val="00713626"/>
    <w:rsid w:val="00724403"/>
    <w:rsid w:val="00725641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64EA3"/>
    <w:rsid w:val="00770224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E2C00"/>
    <w:rsid w:val="007F1960"/>
    <w:rsid w:val="007F3C1E"/>
    <w:rsid w:val="007F5322"/>
    <w:rsid w:val="007F7905"/>
    <w:rsid w:val="0080666F"/>
    <w:rsid w:val="008070F0"/>
    <w:rsid w:val="00820D28"/>
    <w:rsid w:val="00830AAE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2607"/>
    <w:rsid w:val="008E4B8C"/>
    <w:rsid w:val="008E51EB"/>
    <w:rsid w:val="008F04BB"/>
    <w:rsid w:val="008F36EA"/>
    <w:rsid w:val="009001D6"/>
    <w:rsid w:val="00903527"/>
    <w:rsid w:val="00910D43"/>
    <w:rsid w:val="00912890"/>
    <w:rsid w:val="00915CDB"/>
    <w:rsid w:val="00922070"/>
    <w:rsid w:val="00932339"/>
    <w:rsid w:val="009360D9"/>
    <w:rsid w:val="00937A18"/>
    <w:rsid w:val="00946D9D"/>
    <w:rsid w:val="00976E5E"/>
    <w:rsid w:val="0098127F"/>
    <w:rsid w:val="009847DF"/>
    <w:rsid w:val="009855F3"/>
    <w:rsid w:val="0099066D"/>
    <w:rsid w:val="00994095"/>
    <w:rsid w:val="00994DCA"/>
    <w:rsid w:val="009973F4"/>
    <w:rsid w:val="009A23AD"/>
    <w:rsid w:val="009A7387"/>
    <w:rsid w:val="009B1ADD"/>
    <w:rsid w:val="009B40E0"/>
    <w:rsid w:val="009B64E6"/>
    <w:rsid w:val="009C13EB"/>
    <w:rsid w:val="009C6677"/>
    <w:rsid w:val="009D3E70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569B1"/>
    <w:rsid w:val="00A60048"/>
    <w:rsid w:val="00A77BA4"/>
    <w:rsid w:val="00A826BE"/>
    <w:rsid w:val="00A92EA1"/>
    <w:rsid w:val="00AB1592"/>
    <w:rsid w:val="00AB56F9"/>
    <w:rsid w:val="00AB69CA"/>
    <w:rsid w:val="00AC2C6D"/>
    <w:rsid w:val="00AE227B"/>
    <w:rsid w:val="00B35E32"/>
    <w:rsid w:val="00B4246D"/>
    <w:rsid w:val="00B45A85"/>
    <w:rsid w:val="00B47A86"/>
    <w:rsid w:val="00B607EF"/>
    <w:rsid w:val="00B66E48"/>
    <w:rsid w:val="00B670B9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43EC7"/>
    <w:rsid w:val="00C514CF"/>
    <w:rsid w:val="00C65EE6"/>
    <w:rsid w:val="00C67713"/>
    <w:rsid w:val="00C67AF2"/>
    <w:rsid w:val="00C729C2"/>
    <w:rsid w:val="00C83AC3"/>
    <w:rsid w:val="00C9197B"/>
    <w:rsid w:val="00C92679"/>
    <w:rsid w:val="00CA3666"/>
    <w:rsid w:val="00CA370D"/>
    <w:rsid w:val="00CA5EA9"/>
    <w:rsid w:val="00CB1176"/>
    <w:rsid w:val="00CB2EB4"/>
    <w:rsid w:val="00CC3C24"/>
    <w:rsid w:val="00CC567A"/>
    <w:rsid w:val="00CD0847"/>
    <w:rsid w:val="00CF0210"/>
    <w:rsid w:val="00CF0605"/>
    <w:rsid w:val="00CF4431"/>
    <w:rsid w:val="00CF71B8"/>
    <w:rsid w:val="00CF7813"/>
    <w:rsid w:val="00D0584A"/>
    <w:rsid w:val="00D15F61"/>
    <w:rsid w:val="00D17872"/>
    <w:rsid w:val="00D178DC"/>
    <w:rsid w:val="00D21236"/>
    <w:rsid w:val="00D22DB4"/>
    <w:rsid w:val="00D42F58"/>
    <w:rsid w:val="00D47052"/>
    <w:rsid w:val="00D47F21"/>
    <w:rsid w:val="00D50344"/>
    <w:rsid w:val="00D6448E"/>
    <w:rsid w:val="00D64559"/>
    <w:rsid w:val="00D7518A"/>
    <w:rsid w:val="00D80C83"/>
    <w:rsid w:val="00D85A5F"/>
    <w:rsid w:val="00D86163"/>
    <w:rsid w:val="00DA5E58"/>
    <w:rsid w:val="00DB1348"/>
    <w:rsid w:val="00DB3EB6"/>
    <w:rsid w:val="00DB6285"/>
    <w:rsid w:val="00DC5D19"/>
    <w:rsid w:val="00DC7BF5"/>
    <w:rsid w:val="00DD411E"/>
    <w:rsid w:val="00DD4BCF"/>
    <w:rsid w:val="00DE58F9"/>
    <w:rsid w:val="00DF1748"/>
    <w:rsid w:val="00DF29F0"/>
    <w:rsid w:val="00E062E8"/>
    <w:rsid w:val="00E1030F"/>
    <w:rsid w:val="00E10F34"/>
    <w:rsid w:val="00E11B8B"/>
    <w:rsid w:val="00E12151"/>
    <w:rsid w:val="00E1321F"/>
    <w:rsid w:val="00E154A9"/>
    <w:rsid w:val="00E21B21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B7BB7"/>
    <w:rsid w:val="00EC45B6"/>
    <w:rsid w:val="00ED0232"/>
    <w:rsid w:val="00EE32FF"/>
    <w:rsid w:val="00EF08B5"/>
    <w:rsid w:val="00F031AC"/>
    <w:rsid w:val="00F1094F"/>
    <w:rsid w:val="00F135B3"/>
    <w:rsid w:val="00F36A69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  <w:rsid w:val="00FF5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true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D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6D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6D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6D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6D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styleId="Popis" w:type="paragraph">
    <w:name w:val="List"/>
    <w:basedOn w:val="Normal"/>
    <w:rsid w:val="00355170"/>
    <w:pPr>
      <w:ind w:hanging="283" w:left="283"/>
      <w:contextualSpacing/>
    </w:pPr>
  </w:style>
  <w:style w:customStyle="1" w:styleId="TijelotekstaChar" w:type="character">
    <w:name w:val="Tijelo teksta Char"/>
    <w:link w:val="Tijeloteksta"/>
    <w:rsid w:val="00770224"/>
    <w:rPr>
      <w:sz w:val="24"/>
      <w:szCs w:val="24"/>
    </w:rPr>
  </w:style>
  <w:style w:styleId="Naglaeno" w:type="character">
    <w:name w:val="Strong"/>
    <w:qFormat/>
    <w:rsid w:val="0070675D"/>
    <w:rPr>
      <w:b/>
      <w:bCs/>
    </w:rPr>
  </w:style>
  <w:style w:styleId="Odlomakpopisa" w:type="paragraph">
    <w:name w:val="List Paragraph"/>
    <w:basedOn w:val="Normal"/>
    <w:uiPriority w:val="34"/>
    <w:qFormat/>
    <w:rsid w:val="00912890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30AAE"/>
    <w:rPr>
      <w:b/>
      <w:bCs/>
      <w:sz w:val="28"/>
      <w:szCs w:val="24"/>
    </w:rPr>
  </w:style>
  <w:style w:styleId="Zaglavlje" w:type="paragraph">
    <w:name w:val="header"/>
    <w:basedOn w:val="Normal"/>
    <w:link w:val="ZaglavljeChar"/>
    <w:rsid w:val="007E2C0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E2C00"/>
    <w:rPr>
      <w:sz w:val="24"/>
      <w:szCs w:val="24"/>
    </w:rPr>
  </w:style>
  <w:style w:styleId="Podnoje" w:type="paragraph">
    <w:name w:val="footer"/>
    <w:basedOn w:val="Normal"/>
    <w:link w:val="PodnojeChar"/>
    <w:rsid w:val="007E2C0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E2C0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06D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6D3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6D3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6D3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6D3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5742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96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953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619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920</izvorni_sadrzaj>
    <derivirana_varijabla naziv="DomainObject.Predmet.Broj_1">920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St-920/2016</izvorni_sadrzaj>
    <derivirana_varijabla naziv="DomainObject.Predmet.OznakaBroj_1">St-920/2016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LISAC d.o.o. za usluge i trgovinu</izvorni_sadrzaj>
    <derivirana_varijabla naziv="DomainObject.Predmet.ProtustrankaFormated_1">  LISAC d.o.o. za usluge i trgovinu</derivirana_varijabla>
  </DomainObject.Predmet.ProtustrankaFormated>
  <DomainObject.Predmet.ProtustrankaFormatedOIB>
    <izvorni_sadrzaj>  LISAC d.o.o. za usluge i trgovinu, OIB 65587696984</izvorni_sadrzaj>
    <derivirana_varijabla naziv="DomainObject.Predmet.ProtustrankaFormatedOIB_1">  LISAC d.o.o. za usluge i trgovinu, OIB 65587696984</derivirana_varijabla>
  </DomainObject.Predmet.ProtustrankaFormatedOIB>
  <DomainObject.Predmet.ProtustrankaFormatedWithAdress>
    <izvorni_sadrzaj> LISAC d.o.o. za usluge i trgovinu, Miroslava Krleže 17, 32000 Vukovar</izvorni_sadrzaj>
    <derivirana_varijabla naziv="DomainObject.Predmet.ProtustrankaFormatedWithAdress_1"> LISAC d.o.o. za usluge i trgovinu, Miroslava Krleže 17, 32000 Vukovar</derivirana_varijabla>
  </DomainObject.Predmet.ProtustrankaFormatedWithAdress>
  <DomainObject.Predmet.ProtustrankaFormatedWithAdressOIB>
    <izvorni_sadrzaj> LISAC d.o.o. za usluge i trgovinu, OIB 65587696984, Miroslava Krleže 17, 32000 Vukovar</izvorni_sadrzaj>
    <derivirana_varijabla naziv="DomainObject.Predmet.ProtustrankaFormatedWithAdressOIB_1"> LISAC d.o.o. za usluge i trgovinu, OIB 65587696984, Miroslava Krleže 17, 32000 Vukovar</derivirana_varijabla>
  </DomainObject.Predmet.ProtustrankaFormatedWithAdressOIB>
  <DomainObject.Predmet.ProtustrankaWithAdress>
    <izvorni_sadrzaj>LISAC d.o.o. za usluge i trgovinu Miroslava Krleže 17, 32000 Vukovar</izvorni_sadrzaj>
    <derivirana_varijabla naziv="DomainObject.Predmet.ProtustrankaWithAdress_1">LISAC d.o.o. za usluge i trgovinu Miroslava Krleže 17, 32000 Vukovar</derivirana_varijabla>
  </DomainObject.Predmet.ProtustrankaWithAdress>
  <DomainObject.Predmet.ProtustrankaWithAdressOIB>
    <izvorni_sadrzaj>LISAC d.o.o. za usluge i trgovinu, OIB 65587696984, Miroslava Krleže 17, 32000 Vukovar</izvorni_sadrzaj>
    <derivirana_varijabla naziv="DomainObject.Predmet.ProtustrankaWithAdressOIB_1">LISAC d.o.o. za usluge i trgovinu, OIB 65587696984, Miroslava Krleže 17, 32000 Vukovar</derivirana_varijabla>
  </DomainObject.Predmet.ProtustrankaWithAdressOIB>
  <DomainObject.Predmet.ProtustrankaNazivFormated>
    <izvorni_sadrzaj>LISAC d.o.o. za usluge i trgovinu</izvorni_sadrzaj>
    <derivirana_varijabla naziv="DomainObject.Predmet.ProtustrankaNazivFormated_1">LISAC d.o.o. za usluge i trgovinu</derivirana_varijabla>
  </DomainObject.Predmet.ProtustrankaNazivFormated>
  <DomainObject.Predmet.ProtustrankaNazivFormatedOIB>
    <izvorni_sadrzaj>LISAC d.o.o. za usluge i trgovinu, OIB 65587696984</izvorni_sadrzaj>
    <derivirana_varijabla naziv="DomainObject.Predmet.ProtustrankaNazivFormatedOIB_1">LISAC d.o.o. za usluge i trgovinu, OIB 65587696984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UPRAVA, POREZNO MJESTO VUKOVAR</izvorni_sadrzaj>
    <derivirana_varijabla naziv="DomainObject.Predmet.StrankaFormated_1">  RH MF POREZNA UPRAVA, POREZNO MJESTO VUKOVAR</derivirana_varijabla>
  </DomainObject.Predmet.StrankaFormated>
  <DomainObject.Predmet.StrankaFormatedOIB>
    <izvorni_sadrzaj>  RH MF POREZNA UPRAVA, POREZNO MJESTO VUKOVAR, OIB 18683136487</izvorni_sadrzaj>
    <derivirana_varijabla naziv="DomainObject.Predmet.StrankaFormatedOIB_1">  RH MF POREZNA UPRAVA, POREZNO MJESTO VUKOVAR, OIB 18683136487</derivirana_varijabla>
  </DomainObject.Predmet.StrankaFormatedOIB>
  <DomainObject.Predmet.StrankaFormatedWithAdress>
    <izvorni_sadrzaj> RH MF POREZNA UPRAVA, POREZNO MJESTO VUKOVAR</izvorni_sadrzaj>
    <derivirana_varijabla naziv="DomainObject.Predmet.StrankaFormatedWithAdress_1"> RH MF POREZNA UPRAVA, POREZNO MJESTO VUKOVAR</derivirana_varijabla>
  </DomainObject.Predmet.StrankaFormatedWithAdress>
  <DomainObject.Predmet.StrankaFormatedWithAdressOIB>
    <izvorni_sadrzaj> RH MF POREZNA UPRAVA, POREZNO MJESTO VUKOVAR, OIB 18683136487</izvorni_sadrzaj>
    <derivirana_varijabla naziv="DomainObject.Predmet.StrankaFormatedWithAdressOIB_1"> RH MF POREZNA UPRAVA, POREZNO MJESTO VUKOVAR, OIB 18683136487</derivirana_varijabla>
  </DomainObject.Predmet.StrankaFormatedWithAdressOIB>
  <DomainObject.Predmet.StrankaWithAdress>
    <izvorni_sadrzaj>RH MF POREZNA UPRAVA, POREZNO MJESTO VUKOVAR </izvorni_sadrzaj>
    <derivirana_varijabla naziv="DomainObject.Predmet.StrankaWithAdress_1">RH MF POREZNA UPRAVA, POREZNO MJESTO VUKOVAR </derivirana_varijabla>
  </DomainObject.Predmet.StrankaWithAdress>
  <DomainObject.Predmet.StrankaWithAdressOIB>
    <izvorni_sadrzaj>RH MF POREZNA UPRAVA, POREZNO MJESTO VUKOVAR, OIB 18683136487</izvorni_sadrzaj>
    <derivirana_varijabla naziv="DomainObject.Predmet.StrankaWithAdressOIB_1">RH MF POREZNA UPRAVA, POREZNO MJESTO VUKOVAR, OIB 18683136487</derivirana_varijabla>
  </DomainObject.Predmet.StrankaWithAdressOIB>
  <DomainObject.Predmet.StrankaNazivFormated>
    <izvorni_sadrzaj>RH MF POREZNA UPRAVA, POREZNO MJESTO VUKOVAR</izvorni_sadrzaj>
    <derivirana_varijabla naziv="DomainObject.Predmet.StrankaNazivFormated_1">RH MF POREZNA UPRAVA, POREZNO MJESTO VUKOVAR</derivirana_varijabla>
  </DomainObject.Predmet.StrankaNazivFormated>
  <DomainObject.Predmet.StrankaNazivFormatedOIB>
    <izvorni_sadrzaj>RH MF POREZNA UPRAVA, POREZNO MJESTO VUKOVAR, OIB 18683136487</izvorni_sadrzaj>
    <derivirana_varijabla naziv="DomainObject.Predmet.StrankaNazivFormatedOIB_1">RH MF POREZNA UPRAVA, POREZNO MJESTO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RH MF POREZNA UPRAVA, POREZNO MJESTO VUKOVAR</item>
    </izvorni_sadrzaj>
    <derivirana_varijabla naziv="DomainObject.Predmet.StrankaListFormated_1">
      <item>RH MF POREZNA UPRAVA, POREZNO MJESTO VUKOVAR</item>
    </derivirana_varijabla>
  </DomainObject.Predmet.StrankaListFormated>
  <DomainObject.Predmet.StrankaListFormatedOIB>
    <izvorni_sadrzaj>
      <item>RH MF POREZNA UPRAVA, POREZNO MJESTO VUKOVAR, OIB 18683136487</item>
    </izvorni_sadrzaj>
    <derivirana_varijabla naziv="DomainObject.Predmet.StrankaListFormatedOIB_1">
      <item>RH MF POREZNA UPRAVA, POREZNO MJESTO VUKOVAR, OIB 18683136487</item>
    </derivirana_varijabla>
  </DomainObject.Predmet.StrankaListFormatedOIB>
  <DomainObject.Predmet.StrankaListFormatedWithAdress>
    <izvorni_sadrzaj>
      <item>RH MF POREZNA UPRAVA, POREZNO MJESTO VUKOVAR</item>
    </izvorni_sadrzaj>
    <derivirana_varijabla naziv="DomainObject.Predmet.StrankaListFormatedWithAdress_1">
      <item>RH MF POREZNA UPRAVA, POREZNO MJESTO VUKOVAR</item>
    </derivirana_varijabla>
  </DomainObject.Predmet.StrankaListFormatedWithAdress>
  <DomainObject.Predmet.StrankaListFormatedWithAdressOIB>
    <izvorni_sadrzaj>
      <item>RH MF POREZNA UPRAVA, POREZNO MJESTO VUKOVAR, OIB 18683136487</item>
    </izvorni_sadrzaj>
    <derivirana_varijabla naziv="DomainObject.Predmet.StrankaListFormatedWithAdressOIB_1">
      <item>RH MF POREZNA UPRAVA, POREZNO MJESTO VUKOVAR, OIB 18683136487</item>
    </derivirana_varijabla>
  </DomainObject.Predmet.StrankaListFormatedWithAdressOIB>
  <DomainObject.Predmet.StrankaListNazivFormated>
    <izvorni_sadrzaj>
      <item>RH MF POREZNA UPRAVA, POREZNO MJESTO VUKOVAR</item>
    </izvorni_sadrzaj>
    <derivirana_varijabla naziv="DomainObject.Predmet.StrankaListNazivFormated_1">
      <item>RH MF POREZNA UPRAVA, POREZNO MJESTO VUKOVAR</item>
    </derivirana_varijabla>
  </DomainObject.Predmet.StrankaListNazivFormated>
  <DomainObject.Predmet.StrankaListNazivFormatedOIB>
    <izvorni_sadrzaj>
      <item>RH MF POREZNA UPRAVA, POREZNO MJESTO VUKOVAR, OIB 18683136487</item>
    </izvorni_sadrzaj>
    <derivirana_varijabla naziv="DomainObject.Predmet.StrankaListNazivFormatedOIB_1">
      <item>RH MF POREZNA UPRAVA, POREZNO MJESTO VUKOVAR, OIB 18683136487</item>
    </derivirana_varijabla>
  </DomainObject.Predmet.StrankaListNazivFormatedOIB>
  <DomainObject.Predmet.ProtuStrankaListFormated>
    <izvorni_sadrzaj>
      <item>LISAC d.o.o. za usluge i trgovinu</item>
    </izvorni_sadrzaj>
    <derivirana_varijabla naziv="DomainObject.Predmet.ProtuStrankaListFormated_1">
      <item>LISAC d.o.o. za usluge i trgovinu</item>
    </derivirana_varijabla>
  </DomainObject.Predmet.ProtuStrankaListFormated>
  <DomainObject.Predmet.ProtuStrankaListFormatedOIB>
    <izvorni_sadrzaj>
      <item>LISAC d.o.o. za usluge i trgovinu, OIB 65587696984</item>
    </izvorni_sadrzaj>
    <derivirana_varijabla naziv="DomainObject.Predmet.ProtuStrankaListFormatedOIB_1">
      <item>LISAC d.o.o. za usluge i trgovinu, OIB 65587696984</item>
    </derivirana_varijabla>
  </DomainObject.Predmet.ProtuStrankaListFormatedOIB>
  <DomainObject.Predmet.ProtuStrankaListFormatedWithAdress>
    <izvorni_sadrzaj>
      <item>LISAC d.o.o. za usluge i trgovinu, Miroslava Krleže 17, 32000 Vukovar</item>
    </izvorni_sadrzaj>
    <derivirana_varijabla naziv="DomainObject.Predmet.ProtuStrankaListFormatedWithAdress_1">
      <item>LISAC d.o.o. za usluge i trgovinu, Miroslava Krleže 17, 32000 Vukovar</item>
    </derivirana_varijabla>
  </DomainObject.Predmet.ProtuStrankaListFormatedWithAdress>
  <DomainObject.Predmet.ProtuStrankaListFormatedWithAdressOIB>
    <izvorni_sadrzaj>
      <item>LISAC d.o.o. za usluge i trgovinu, OIB 65587696984, Miroslava Krleže 17, 32000 Vukovar</item>
    </izvorni_sadrzaj>
    <derivirana_varijabla naziv="DomainObject.Predmet.ProtuStrankaListFormatedWithAdressOIB_1">
      <item>LISAC d.o.o. za usluge i trgovinu, OIB 65587696984, Miroslava Krleže 17, 32000 Vukovar</item>
    </derivirana_varijabla>
  </DomainObject.Predmet.ProtuStrankaListFormatedWithAdressOIB>
  <DomainObject.Predmet.ProtuStrankaListNazivFormated>
    <izvorni_sadrzaj>
      <item>LISAC d.o.o. za usluge i trgovinu</item>
    </izvorni_sadrzaj>
    <derivirana_varijabla naziv="DomainObject.Predmet.ProtuStrankaListNazivFormated_1">
      <item>LISAC d.o.o. za usluge i trgovinu</item>
    </derivirana_varijabla>
  </DomainObject.Predmet.ProtuStrankaListNazivFormated>
  <DomainObject.Predmet.ProtuStrankaListNazivFormatedOIB>
    <izvorni_sadrzaj>
      <item>LISAC d.o.o. za usluge i trgovinu, OIB 65587696984</item>
    </izvorni_sadrzaj>
    <derivirana_varijabla naziv="DomainObject.Predmet.ProtuStrankaListNazivFormatedOIB_1">
      <item>LISAC d.o.o. za usluge i trgovinu, OIB 65587696984</item>
    </derivirana_varijabla>
  </DomainObject.Predmet.ProtuStrankaListNazivFormatedOIB>
  <DomainObject.Predmet.OstaliListFormated>
    <izvorni_sadrzaj>
      <item>Daria Lisac</item>
      <item>Robert Lisac</item>
    </izvorni_sadrzaj>
    <derivirana_varijabla naziv="DomainObject.Predmet.OstaliListFormated_1">
      <item>Daria Lisac</item>
      <item>Robert Lisac</item>
    </derivirana_varijabla>
  </DomainObject.Predmet.OstaliListFormated>
  <DomainObject.Predmet.OstaliListFormatedOIB>
    <izvorni_sadrzaj>
      <item>Daria Lisac, OIB 14771028346</item>
      <item>Robert Lisac, OIB 71745248004</item>
    </izvorni_sadrzaj>
    <derivirana_varijabla naziv="DomainObject.Predmet.OstaliListFormatedOIB_1">
      <item>Daria Lisac, OIB 14771028346</item>
      <item>Robert Lisac, OIB 71745248004</item>
    </derivirana_varijabla>
  </DomainObject.Predmet.OstaliListFormatedOIB>
  <DomainObject.Predmet.OstaliListFormatedWithAdress>
    <izvorni_sadrzaj>
      <item>Daria Lisac, Kačjak 82, 51260 Dramalj</item>
      <item>Robert Lisac, Kačjak 82, 51260 Dramalj</item>
    </izvorni_sadrzaj>
    <derivirana_varijabla naziv="DomainObject.Predmet.OstaliListFormatedWithAdress_1">
      <item>Daria Lisac, Kačjak 82, 51260 Dramalj</item>
      <item>Robert Lisac, Kačjak 82, 51260 Dramalj</item>
    </derivirana_varijabla>
  </DomainObject.Predmet.OstaliListFormatedWithAdress>
  <DomainObject.Predmet.OstaliListFormatedWithAdressOIB>
    <izvorni_sadrzaj>
      <item>Daria Lisac, OIB 14771028346, Kačjak 82, 51260 Dramalj</item>
      <item>Robert Lisac, OIB 71745248004, Kačjak 82, 51260 Dramalj</item>
    </izvorni_sadrzaj>
    <derivirana_varijabla naziv="DomainObject.Predmet.OstaliListFormatedWithAdressOIB_1">
      <item>Daria Lisac, OIB 14771028346, Kačjak 82, 51260 Dramalj</item>
      <item>Robert Lisac, OIB 71745248004, Kačjak 82, 51260 Dramalj</item>
    </derivirana_varijabla>
  </DomainObject.Predmet.OstaliListFormatedWithAdressOIB>
  <DomainObject.Predmet.OstaliListNazivFormated>
    <izvorni_sadrzaj>
      <item>Daria Lisac</item>
      <item>Robert Lisac</item>
    </izvorni_sadrzaj>
    <derivirana_varijabla naziv="DomainObject.Predmet.OstaliListNazivFormated_1">
      <item>Daria Lisac</item>
      <item>Robert Lisac</item>
    </derivirana_varijabla>
  </DomainObject.Predmet.OstaliListNazivFormated>
  <DomainObject.Predmet.OstaliListNazivFormatedOIB>
    <izvorni_sadrzaj>
      <item>Daria Lisac, OIB 14771028346</item>
      <item>Robert Lisac, OIB 71745248004</item>
    </izvorni_sadrzaj>
    <derivirana_varijabla naziv="DomainObject.Predmet.OstaliListNazivFormatedOIB_1">
      <item>Daria Lisac, OIB 14771028346</item>
      <item>Robert Lisac, OIB 71745248004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UPRAVA, POREZNO MJESTO VUKOVAR</izvorni_sadrzaj>
    <derivirana_varijabla naziv="DomainObject.Predmet.StrankaIDrugi_1">RH MF POREZNA UPRAVA, POREZNO MJESTO VUKOVAR</derivirana_varijabla>
  </DomainObject.Predmet.StrankaIDrugi>
  <DomainObject.Predmet.ProtustrankaIDrugi>
    <izvorni_sadrzaj>LISAC d.o.o. za usluge i trgovinu</izvorni_sadrzaj>
    <derivirana_varijabla naziv="DomainObject.Predmet.ProtustrankaIDrugi_1">LISAC d.o.o. za usluge i trgovinu</derivirana_varijabla>
  </DomainObject.Predmet.ProtustrankaIDrugi>
  <DomainObject.Predmet.StrankaIDrugiAdressOIB>
    <izvorni_sadrzaj>RH MF POREZNA UPRAVA, POREZNO MJESTO VUKOVAR, OIB 18683136487</izvorni_sadrzaj>
    <derivirana_varijabla naziv="DomainObject.Predmet.StrankaIDrugiAdressOIB_1">RH MF POREZNA UPRAVA, POREZNO MJESTO VUKOVAR, OIB 18683136487</derivirana_varijabla>
  </DomainObject.Predmet.StrankaIDrugiAdressOIB>
  <DomainObject.Predmet.ProtustrankaIDrugiAdressOIB>
    <izvorni_sadrzaj>LISAC d.o.o. za usluge i trgovinu, OIB 65587696984, Miroslava Krleže 17, 32000 Vukovar</izvorni_sadrzaj>
    <derivirana_varijabla naziv="DomainObject.Predmet.ProtustrankaIDrugiAdressOIB_1">LISAC d.o.o. za usluge i trgovinu, OIB 65587696984, Miroslava Krleže 17,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LISAC d.o.o. za usluge i trgovinu</item>
      <item>RH MF POREZNA UPRAVA, POREZNO MJESTO VUKOVAR</item>
      <item>Daria Lisac</item>
      <item>Robert Lisac</item>
    </izvorni_sadrzaj>
    <derivirana_varijabla naziv="DomainObject.Predmet.SudioniciListNaziv_1">
      <item>LISAC d.o.o. za usluge i trgovinu</item>
      <item>RH MF POREZNA UPRAVA, POREZNO MJESTO VUKOVAR</item>
      <item>Daria Lisac</item>
      <item>Robert Lisac</item>
    </derivirana_varijabla>
  </DomainObject.Predmet.SudioniciListNaziv>
  <DomainObject.Predmet.SudioniciListAdressOIB>
    <izvorni_sadrzaj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izvorni_sadrzaj>
    <derivirana_varijabla naziv="DomainObject.Predmet.SudioniciListAdressOIB_1">
      <item>LISAC d.o.o. za usluge i trgovinu, OIB 65587696984, Miroslava Krleže 17,32000 Vukovar</item>
      <item>RH MF POREZNA UPRAVA, POREZNO MJESTO VUKOVAR, OIB 18683136487</item>
      <item>Daria Lisac, OIB 14771028346, Kačjak 82,51260 Dramalj</item>
      <item>Robert Lisac, OIB 71745248004, Kačjak 82,51260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65587696984</item>
      <item>, OIB 18683136487</item>
      <item>, OIB 14771028346</item>
      <item>, OIB 71745248004</item>
    </izvorni_sadrzaj>
    <derivirana_varijabla naziv="DomainObject.Predmet.SudioniciListNazivOIB_1">
      <item>, OIB 65587696984</item>
      <item>, OIB 18683136487</item>
      <item>, OIB 14771028346</item>
      <item>, OIB 71745248004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Blanka Gambiraža, OIB 81085118009, Šamačka 9/I Osijek</item>
    </izvorni_sadrzaj>
    <derivirana_varijabla naziv="DomainObject.Predmet.StecajniUpraviteljiListAddressOIB_1">
      <item>Blanka Gambiraža, OIB 81085118009, Šamačka 9/I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A86B1D-2D3A-491C-97AF-50905A3E79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254</properties:Words>
  <properties:Characters>1232</properties:Characters>
  <properties:Lines>49</properties:Lines>
  <properties:Paragraphs>26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2018-05-23T07:18:00Z</dcterms:created>
  <dc:creator>hermanj</dc:creator>
  <cp:lastModifiedBy>Maja Kocijan</cp:lastModifiedBy>
  <cp:lastPrinted>2018-05-23T07:21:00Z</cp:lastPrinted>
  <dcterms:modified xmlns:xsi="http://www.w3.org/2001/XMLSchema-instance" xsi:type="dcterms:W3CDTF">2018-05-23T07:23:00Z</dcterms:modified>
  <cp:revision>4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roč. za određivanje vrij.nekretn.docx)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