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6c9c" w14:paraId="0416c9c" w:rsidRDefault="00C40D52" w:rsidP="00910611" w:rsidR="00C40D52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D52" w:rsidP="00910611" w:rsidR="00C40D52">
      <w:r>
        <w:rPr>
          <w:rFonts w:eastAsia="MS Mincho"/>
        </w:rPr>
        <w:t xml:space="preserve">  REPUBLIKA HRVATSKA</w:t>
      </w:r>
    </w:p>
    <w:p w:rsidRDefault="00C40D52" w:rsidP="00910611" w:rsidR="00C40D52">
      <w:r>
        <w:rPr>
          <w:rFonts w:eastAsia="MS Mincho"/>
        </w:rPr>
        <w:t>TRGOVAČKI SUD U RIJECI</w:t>
      </w:r>
    </w:p>
    <w:p w:rsidRDefault="00C40D52" w:rsidR="00C40D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D52" w:rsidP="00910611" w:rsidR="00C40D52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>HIT 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004A3E">
        <w:t>06. lipnja</w:t>
      </w:r>
      <w:r w:rsidR="00A83E5B" w:rsidRPr="00A83E5B">
        <w:t xml:space="preserve"> 201</w:t>
      </w:r>
      <w:r w:rsidR="00D402F8">
        <w:t>6</w:t>
      </w:r>
      <w:r w:rsidR="00A83E5B" w:rsidRPr="00A83E5B">
        <w:t xml:space="preserve">. godine </w:t>
      </w: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B16CA1" w:rsidR="00B16CA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B16CA1">
        <w:rPr>
          <w:lang w:val="en-US"/>
        </w:rPr>
        <w:t xml:space="preserve"> </w:t>
      </w:r>
      <w:r w:rsidR="00545437">
        <w:t xml:space="preserve"> zemljišnoknjižni odjel </w:t>
      </w:r>
      <w:r w:rsidR="00DD0977">
        <w:t>Novi Vinodolski</w:t>
      </w:r>
      <w:r w:rsidR="00B16CA1">
        <w:t>:</w:t>
      </w:r>
      <w:r w:rsidR="00545437">
        <w:t xml:space="preserve"> </w:t>
      </w:r>
    </w:p>
    <w:p w:rsidRDefault="00004A3E" w:rsidP="00004A3E" w:rsidR="00004A3E">
      <w:pPr>
        <w:pStyle w:val="Odlomakpopisa"/>
        <w:ind w:left="1080"/>
        <w:jc w:val="both"/>
      </w:pPr>
      <w:r>
        <w:rPr>
          <w:b/>
        </w:rPr>
        <w:t xml:space="preserve">-  </w:t>
      </w:r>
      <w:r w:rsidRPr="00D802B6">
        <w:rPr>
          <w:b/>
        </w:rPr>
        <w:t>objekt "</w:t>
      </w:r>
      <w:r>
        <w:rPr>
          <w:b/>
        </w:rPr>
        <w:t>Lucija</w:t>
      </w:r>
      <w:r w:rsidRPr="00D802B6">
        <w:rPr>
          <w:b/>
        </w:rPr>
        <w:t>", posebni dio zgrade sagrađen na k.č.br.16521/</w:t>
      </w:r>
      <w:r>
        <w:rPr>
          <w:b/>
        </w:rPr>
        <w:t>12</w:t>
      </w:r>
      <w:r w:rsidRPr="00D802B6">
        <w:rPr>
          <w:b/>
        </w:rPr>
        <w:t xml:space="preserve">, k.o. </w:t>
      </w:r>
      <w:r>
        <w:rPr>
          <w:b/>
        </w:rPr>
        <w:t xml:space="preserve">  </w:t>
      </w:r>
      <w:r>
        <w:rPr>
          <w:b/>
        </w:rPr>
        <w:tab/>
        <w:t xml:space="preserve"> </w:t>
      </w:r>
      <w:r w:rsidRPr="00D802B6">
        <w:rPr>
          <w:b/>
        </w:rPr>
        <w:t>Nov</w:t>
      </w:r>
      <w:r>
        <w:rPr>
          <w:b/>
        </w:rPr>
        <w:t>i:</w:t>
      </w:r>
    </w:p>
    <w:p w:rsidRDefault="00004A3E" w:rsidP="00004A3E" w:rsidR="00004A3E">
      <w:pPr>
        <w:pStyle w:val="Odlomakpopisa"/>
        <w:ind w:left="1080"/>
        <w:jc w:val="both"/>
      </w:pPr>
      <w:r>
        <w:t xml:space="preserve">      1.etaža, lokal 1; </w:t>
      </w:r>
    </w:p>
    <w:p w:rsidRDefault="00004A3E" w:rsidP="00004A3E" w:rsidR="00004A3E">
      <w:pPr>
        <w:pStyle w:val="Odlomakpopisa"/>
        <w:numPr>
          <w:ilvl w:val="0"/>
          <w:numId w:val="3"/>
        </w:numPr>
        <w:jc w:val="both"/>
      </w:pPr>
      <w:r w:rsidRPr="00A66867">
        <w:rPr>
          <w:b/>
        </w:rPr>
        <w:t>objekt "</w:t>
      </w:r>
      <w:r>
        <w:rPr>
          <w:b/>
        </w:rPr>
        <w:t>Fijolica</w:t>
      </w:r>
      <w:r w:rsidRPr="00A66867">
        <w:rPr>
          <w:b/>
        </w:rPr>
        <w:t>", posebni dio zgrade sagrađen na k.č.br.16521/</w:t>
      </w:r>
      <w:r>
        <w:rPr>
          <w:b/>
        </w:rPr>
        <w:t>9</w:t>
      </w:r>
      <w:r w:rsidRPr="00A66867">
        <w:rPr>
          <w:b/>
        </w:rPr>
        <w:t>, k.o. Novi;</w:t>
      </w:r>
    </w:p>
    <w:p w:rsidRDefault="00004A3E" w:rsidP="00004A3E" w:rsidR="00004A3E">
      <w:pPr>
        <w:pStyle w:val="Odlomakpopisa"/>
        <w:ind w:left="1440"/>
        <w:jc w:val="both"/>
      </w:pPr>
      <w:r>
        <w:t>1.etaža, lokal 1;</w:t>
      </w:r>
    </w:p>
    <w:p w:rsidRDefault="00004A3E" w:rsidP="00004A3E" w:rsidR="00004A3E" w:rsidRPr="00D402F8">
      <w:pPr>
        <w:pStyle w:val="Odlomakpopisa"/>
        <w:ind w:left="1440"/>
        <w:jc w:val="both"/>
      </w:pPr>
      <w:r>
        <w:t>3.etaža, lokal 3;</w:t>
      </w:r>
    </w:p>
    <w:p w:rsidRDefault="00B03DC2" w:rsidP="00B03DC2" w:rsidR="00B03DC2" w:rsidRPr="00D402F8">
      <w:pPr>
        <w:pStyle w:val="Odlomakpopisa"/>
        <w:numPr>
          <w:ilvl w:val="0"/>
          <w:numId w:val="3"/>
        </w:numPr>
        <w:jc w:val="both"/>
      </w:pPr>
      <w:r w:rsidRPr="00A66867">
        <w:rPr>
          <w:b/>
        </w:rPr>
        <w:t>objekt "</w:t>
      </w:r>
      <w:r w:rsidR="00004A3E">
        <w:rPr>
          <w:b/>
        </w:rPr>
        <w:t>Marina</w:t>
      </w:r>
      <w:r w:rsidRPr="00A66867">
        <w:rPr>
          <w:b/>
        </w:rPr>
        <w:t>", posebni dio zgrade sagrađen na k.č.br.16521/</w:t>
      </w:r>
      <w:r w:rsidR="00004A3E">
        <w:rPr>
          <w:b/>
        </w:rPr>
        <w:t>16</w:t>
      </w:r>
      <w:r w:rsidRPr="00A66867">
        <w:rPr>
          <w:b/>
        </w:rPr>
        <w:t>, k.o. Novi;</w:t>
      </w:r>
    </w:p>
    <w:p w:rsidRDefault="00B03DC2" w:rsidP="00004A3E" w:rsidR="00B03DC2">
      <w:pPr>
        <w:jc w:val="both"/>
      </w:pPr>
      <w:r>
        <w:tab/>
      </w:r>
      <w:r>
        <w:tab/>
      </w:r>
      <w:r w:rsidR="00004A3E">
        <w:t>29</w:t>
      </w:r>
      <w:r>
        <w:t xml:space="preserve">. etaža, </w:t>
      </w:r>
      <w:r w:rsidR="00004A3E">
        <w:t>stan 3</w:t>
      </w:r>
    </w:p>
    <w:p w:rsidRDefault="00DD0977" w:rsidP="004365E1" w:rsidR="007664ED">
      <w:pPr>
        <w:pStyle w:val="Odlomakpopisa"/>
        <w:ind w:left="1080"/>
        <w:jc w:val="both"/>
      </w:pPr>
      <w:r>
        <w:t>z</w:t>
      </w:r>
      <w:r w:rsidR="007664ED">
        <w:t>a dan</w:t>
      </w:r>
    </w:p>
    <w:p w:rsidRDefault="00004A3E" w:rsidP="007664ED" w:rsidR="007664ED">
      <w:pPr>
        <w:jc w:val="center"/>
        <w:rPr>
          <w:b/>
        </w:rPr>
      </w:pPr>
      <w:r>
        <w:rPr>
          <w:b/>
        </w:rPr>
        <w:t>11</w:t>
      </w:r>
      <w:r w:rsidR="004239F6">
        <w:rPr>
          <w:b/>
        </w:rPr>
        <w:t xml:space="preserve">. </w:t>
      </w:r>
      <w:r>
        <w:rPr>
          <w:b/>
        </w:rPr>
        <w:t>srpnja</w:t>
      </w:r>
      <w:r w:rsidR="007664ED">
        <w:rPr>
          <w:b/>
        </w:rPr>
        <w:t xml:space="preserve"> 201</w:t>
      </w:r>
      <w:r w:rsidR="00B16CA1">
        <w:rPr>
          <w:b/>
        </w:rPr>
        <w:t>6</w:t>
      </w:r>
      <w:r w:rsidR="007664ED">
        <w:rPr>
          <w:b/>
        </w:rPr>
        <w:t xml:space="preserve">. godine u </w:t>
      </w:r>
      <w:r>
        <w:rPr>
          <w:b/>
        </w:rPr>
        <w:t>11</w:t>
      </w:r>
      <w:r w:rsidR="004365E1">
        <w:rPr>
          <w:b/>
        </w:rPr>
        <w:t>:</w:t>
      </w:r>
      <w:r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sudnica 2, I. kat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004A3E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CB78EF">
        <w:t>ci</w:t>
      </w:r>
      <w:r>
        <w:t xml:space="preserve"> </w:t>
      </w:r>
      <w:r w:rsidR="00A745B8">
        <w:t>Zagrebačka banka</w:t>
      </w:r>
      <w:r w:rsidR="00DD0977">
        <w:t xml:space="preserve"> d.d. Zagreb</w:t>
      </w:r>
      <w:r w:rsidR="00CB78EF">
        <w:t xml:space="preserve">, </w:t>
      </w:r>
      <w:r w:rsidR="00A83E5B">
        <w:t>REPUBLIKA HRVATSKA</w:t>
      </w:r>
      <w:r w:rsidR="00004A3E">
        <w:t xml:space="preserve"> i</w:t>
      </w:r>
      <w:r w:rsidR="00CB78EF">
        <w:t xml:space="preserve"> </w:t>
      </w:r>
      <w:r w:rsidR="00004A3E">
        <w:t>LJILJAN</w:t>
      </w:r>
      <w:r w:rsidR="00CB78EF">
        <w:t xml:space="preserve"> S d.o.o. Kutina</w:t>
      </w: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004A3E">
        <w:t>06. lipnja</w:t>
      </w:r>
      <w:r w:rsidR="00E95A99">
        <w:t xml:space="preserve"> </w:t>
      </w:r>
      <w:r w:rsidR="0012500B" w:rsidRPr="00FF34F0">
        <w:t>201</w:t>
      </w:r>
      <w:r w:rsidR="00297CB3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C40D52" w:rsidR="00860B46" w:rsidRPr="00C131E9">
      <w:pPr>
        <w:tabs>
          <w:tab w:pos="7250" w:val="left"/>
        </w:tabs>
        <w:jc w:val="right"/>
        <w:rPr>
          <w:sz w:val="20"/>
        </w:rPr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C40D52"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 w:rsidRPr="00A66867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</w:p>
    <w:p w:rsidRDefault="0078598F" w:rsidP="0078598F" w:rsidR="00DD0977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DD0977">
        <w:rPr>
          <w:sz w:val="20"/>
          <w:szCs w:val="20"/>
        </w:rPr>
        <w:t xml:space="preserve">ZABA d.d. po </w:t>
      </w:r>
      <w:r w:rsidR="00CB78EF">
        <w:rPr>
          <w:sz w:val="20"/>
          <w:szCs w:val="20"/>
        </w:rPr>
        <w:t xml:space="preserve">opun. </w:t>
      </w:r>
      <w:r w:rsidR="00DD0977">
        <w:rPr>
          <w:sz w:val="20"/>
          <w:szCs w:val="20"/>
        </w:rPr>
        <w:t>OD Hanžeković i partneri</w:t>
      </w:r>
      <w:r w:rsidR="004365E1">
        <w:rPr>
          <w:sz w:val="20"/>
          <w:szCs w:val="20"/>
        </w:rPr>
        <w:t xml:space="preserve"> </w:t>
      </w:r>
    </w:p>
    <w:p w:rsidRDefault="0078598F" w:rsidP="0078598F" w:rsidR="007664ED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A83E5B">
        <w:rPr>
          <w:sz w:val="20"/>
          <w:szCs w:val="20"/>
        </w:rPr>
        <w:t xml:space="preserve">Republika Hrvatska po zz ŽDO </w:t>
      </w:r>
      <w:r w:rsidR="00DD0977">
        <w:rPr>
          <w:sz w:val="20"/>
          <w:szCs w:val="20"/>
        </w:rPr>
        <w:t>Rijeka</w:t>
      </w:r>
    </w:p>
    <w:p w:rsidRDefault="0078598F" w:rsidP="0078598F" w:rsidR="00CB78EF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CB78EF">
        <w:rPr>
          <w:sz w:val="20"/>
          <w:szCs w:val="20"/>
        </w:rPr>
        <w:t xml:space="preserve">Ljiljan s d.o.o. Kutina po opun. Đurđa Graher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8598F">
        <w:rPr>
          <w:sz w:val="20"/>
          <w:szCs w:val="20"/>
        </w:rPr>
        <w:t>06. lipnja</w:t>
      </w:r>
      <w:r w:rsidR="004239F6">
        <w:rPr>
          <w:sz w:val="20"/>
          <w:szCs w:val="20"/>
        </w:rPr>
        <w:t xml:space="preserve"> </w:t>
      </w:r>
      <w:r w:rsidR="00297CB3">
        <w:rPr>
          <w:sz w:val="20"/>
          <w:szCs w:val="20"/>
        </w:rPr>
        <w:t>2016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D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004A3E">
      <w:t>1064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97CB3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0D3"/>
    <w:rsid w:val="00C11A80"/>
    <w:rsid w:val="00C12D88"/>
    <w:rsid w:val="00C131E9"/>
    <w:rsid w:val="00C40D52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St-162/2010-1064</izvorni_sadrzaj>
    <derivirana_varijabla naziv="DomainObject.Oznaka_1">St-162/2010-1064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svibnja 2016.</izvorni_sadrzaj>
    <derivirana_varijabla naziv="DomainObject.Predmet.SpisIzvanSuda.DatumIzlazaSpisa_1">3. svibnja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>Ež-284/16</izvorni_sadrzaj>
    <derivirana_varijabla naziv="DomainObject.Predmet.SpisIzvanSuda.Napomena_1">Ež-284/16</derivirana_varijabla>
  </DomainObject.Predmet.SpisIzvanSuda.Napomena>
  <DomainObject.Predmet.SpisIzvanSuda.RazlogIzlaskaSpisa>
    <izvorni_sadrzaj>žalba ovršenika Tibora Szalkai</izvorni_sadrzaj>
    <derivirana_varijabla naziv="DomainObject.Predmet.SpisIzvanSuda.RazlogIzlaskaSpisa_1">žalba ovršenika Tibora Szalkai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St-162/2010-1064</izvorni_sadrzaj>
    <derivirana_varijabla naziv="DomainObject.PoslovniBrojDokumenta_1">St-162/2010-1064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D34EF-C6E9-452B-9166-8AA111A65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1541</properties:Characters>
  <properties:Lines>60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2016-06-06T12:44:00Z</dcterms:created>
  <dc:creator>dcmelik</dc:creator>
  <cp:lastModifiedBy>Jasna Radulović</cp:lastModifiedBy>
  <cp:lastPrinted>2016-06-06T12:54:00Z</cp:lastPrinted>
  <dcterms:modified xmlns:xsi="http://www.w3.org/2001/XMLSchema-instance" xsi:type="dcterms:W3CDTF">2016-06-06T12:55:00Z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St-162/2010-1064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