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3704" w14:paraId="d4e3704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DF39C8">
        <w:t>35</w:t>
      </w:r>
      <w:proofErr w:type="spellEnd"/>
      <w:r w:rsidR="00E64FCC">
        <w:t>/</w:t>
      </w:r>
      <w:proofErr w:type="spellStart"/>
      <w:r w:rsidR="00E64FCC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DF39C8">
        <w:rPr>
          <w:szCs w:val="20"/>
        </w:rPr>
        <w:t xml:space="preserve">MARIO </w:t>
      </w:r>
      <w:proofErr w:type="spellStart"/>
      <w:r w:rsidR="00DF39C8">
        <w:rPr>
          <w:szCs w:val="20"/>
        </w:rPr>
        <w:t>ČIŽMEK</w:t>
      </w:r>
      <w:proofErr w:type="spellEnd"/>
      <w:r w:rsidR="00DF39C8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DF39C8">
        <w:rPr>
          <w:szCs w:val="20"/>
        </w:rPr>
        <w:t xml:space="preserve">Hrvatskog sokola </w:t>
      </w:r>
      <w:proofErr w:type="spellStart"/>
      <w:r w:rsidR="00DF39C8">
        <w:rPr>
          <w:szCs w:val="20"/>
        </w:rPr>
        <w:t>67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DF39C8">
        <w:rPr>
          <w:szCs w:val="20"/>
        </w:rPr>
        <w:t>81031097978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DF39C8">
        <w:t>17.726,16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D35C9"/>
    <w:rsid w:val="001E7BC6"/>
    <w:rsid w:val="00215869"/>
    <w:rsid w:val="002405DE"/>
    <w:rsid w:val="00246F1D"/>
    <w:rsid w:val="002C4400"/>
    <w:rsid w:val="002F7E58"/>
    <w:rsid w:val="0034753A"/>
    <w:rsid w:val="00457EF8"/>
    <w:rsid w:val="00527C9C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A63C1"/>
    <w:rsid w:val="00D05353"/>
    <w:rsid w:val="00D90085"/>
    <w:rsid w:val="00DF39C8"/>
    <w:rsid w:val="00E64FCC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ČIŽMEK jednostavno društvo s ograničenom odgovornošću za prijevoz i usluge</izvorni_sadrzaj>
    <derivirana_varijabla naziv="DomainObject.Predmet.ProtustrankaFormated_1">  MARIO ČIŽMEK jednostavno društvo s ograničenom odgovornošću za prijevoz i usluge</derivirana_varijabla>
  </DomainObject.Predmet.ProtustrankaFormated>
  <DomainObject.Predmet.ProtustrankaFormatedOIB>
    <izvorni_sadrzaj>  MARIO ČIŽMEK jednostavno društvo s ograničenom odgovornošću za prijevoz i usluge, OIB 81031097978</izvorni_sadrzaj>
    <derivirana_varijabla naziv="DomainObject.Predmet.ProtustrankaFormatedOIB_1">  MARIO ČIŽMEK jednostavno društvo s ograničenom odgovornošću za prijevoz i usluge, OIB 81031097978</derivirana_varijabla>
  </DomainObject.Predmet.ProtustrankaFormatedOIB>
  <DomainObject.Predmet.ProtustrankaFormatedWithAdress>
    <izvorni_sadrzaj> MARIO ČIŽMEK jednostavno društvo s ograničenom odgovornošću za prijevoz i usluge, Hrvatskog sokola 67, 10000 Zagreb</izvorni_sadrzaj>
    <derivirana_varijabla naziv="DomainObject.Predmet.ProtustrankaFormatedWithAdress_1"> MARIO ČIŽMEK jednostavno društvo s ograničenom odgovornošću za prijevoz i usluge, Hrvatskog sokola 67, 10000 Zagreb</derivirana_varijabla>
  </DomainObject.Predmet.ProtustrankaFormatedWithAdress>
  <DomainObject.Predmet.ProtustrankaFormatedWithAdressOIB>
    <izvorni_sadrzaj> MARIO ČIŽMEK jednostavno društvo s ograničenom odgovornošću za prijevoz i usluge, OIB 81031097978, Hrvatskog sokola 67, 10000 Zagreb</izvorni_sadrzaj>
    <derivirana_varijabla naziv="DomainObject.Predmet.ProtustrankaFormatedWithAdressOIB_1"> MARIO ČIŽMEK jednostavno društvo s ograničenom odgovornošću za prijevoz i usluge, OIB 81031097978, Hrvatskog sokola 67, 10000 Zagreb</derivirana_varijabla>
  </DomainObject.Predmet.ProtustrankaFormatedWithAdressOIB>
  <DomainObject.Predmet.ProtustrankaWithAdress>
    <izvorni_sadrzaj>MARIO ČIŽMEK jednostavno društvo s ograničenom odgovornošću za prijevoz i usluge Hrvatskog sokola 67, 10000 Zagreb</izvorni_sadrzaj>
    <derivirana_varijabla naziv="DomainObject.Predmet.ProtustrankaWithAdress_1">MARIO ČIŽMEK jednostavno društvo s ograničenom odgovornošću za prijevoz i usluge Hrvatskog sokola 67, 10000 Zagreb</derivirana_varijabla>
  </DomainObject.Predmet.ProtustrankaWithAdress>
  <DomainObject.Predmet.ProtustrankaWithAdressOIB>
    <izvorni_sadrzaj>MARIO ČIŽMEK jednostavno društvo s ograničenom odgovornošću za prijevoz i usluge, OIB 81031097978, Hrvatskog sokola 67, 10000 Zagreb</izvorni_sadrzaj>
    <derivirana_varijabla naziv="DomainObject.Predmet.ProtustrankaWithAdressOIB_1">MARIO ČIŽMEK jednostavno društvo s ograničenom odgovornošću za prijevoz i usluge, OIB 81031097978, Hrvatskog sokola 67, 10000 Zagreb</derivirana_varijabla>
  </DomainObject.Predmet.ProtustrankaWithAdressOIB>
  <DomainObject.Predmet.ProtustrankaNazivFormated>
    <izvorni_sadrzaj>MARIO ČIŽMEK jednostavno društvo s ograničenom odgovornošću za prijevoz i usluge</izvorni_sadrzaj>
    <derivirana_varijabla naziv="DomainObject.Predmet.ProtustrankaNazivFormated_1">MARIO ČIŽMEK jednostavno društvo s ograničenom odgovornošću za prijevoz i usluge</derivirana_varijabla>
  </DomainObject.Predmet.ProtustrankaNazivFormated>
  <DomainObject.Predmet.ProtustrankaNazivFormatedOIB>
    <izvorni_sadrzaj>MARIO ČIŽMEK jednostavno društvo s ograničenom odgovornošću za prijevoz i usluge, OIB 81031097978</izvorni_sadrzaj>
    <derivirana_varijabla naziv="DomainObject.Predmet.ProtustrankaNazivFormatedOIB_1">MARIO ČIŽMEK jednostavno društvo s ograničenom odgovornošću za prijevoz i usluge, OIB 81031097978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ČIŽMEK jednostavno društvo s ograničenom odgovornošću za prijevoz i usluge</item>
    </izvorni_sadrzaj>
    <derivirana_varijabla naziv="DomainObject.Predmet.ProtuStrankaListFormated_1">
      <item>MARIO ČIŽMEK jednostavno društvo s ograničenom odgovornošću za prijevoz i usluge</item>
    </derivirana_varijabla>
  </DomainObject.Predmet.ProtuStrankaListFormated>
  <DomainObject.Predmet.ProtuStrankaListFormatedOIB>
    <izvorni_sadrzaj>
      <item>MARIO ČIŽMEK jednostavno društvo s ograničenom odgovornošću za prijevoz i usluge, OIB 81031097978</item>
    </izvorni_sadrzaj>
    <derivirana_varijabla naziv="DomainObject.Predmet.ProtuStrankaListFormatedOIB_1">
      <item>MARIO ČIŽMEK jednostavno društvo s ograničenom odgovornošću za prijevoz i usluge, OIB 81031097978</item>
    </derivirana_varijabla>
  </DomainObject.Predmet.ProtuStrankaListFormatedOIB>
  <DomainObject.Predmet.ProtuStrankaListFormatedWithAdress>
    <izvorni_sadrzaj>
      <item>MARIO ČIŽMEK jednostavno društvo s ograničenom odgovornošću za prijevoz i usluge, Hrvatskog sokola 67, 10000 Zagreb</item>
    </izvorni_sadrzaj>
    <derivirana_varijabla naziv="DomainObject.Predmet.ProtuStrankaListFormatedWithAdress_1">
      <item>MARIO ČIŽMEK jednostavno društvo s ograničenom odgovornošću za prijevoz i usluge, Hrvatskog sokola 67, 10000 Zagreb</item>
    </derivirana_varijabla>
  </DomainObject.Predmet.ProtuStrankaListFormatedWithAdress>
  <DomainObject.Predmet.ProtuStrankaListFormatedWithAdressOIB>
    <izvorni_sadrzaj>
      <item>MARIO ČIŽMEK jednostavno društvo s ograničenom odgovornošću za prijevoz i usluge, OIB 81031097978, Hrvatskog sokola 67, 10000 Zagreb</item>
    </izvorni_sadrzaj>
    <derivirana_varijabla naziv="DomainObject.Predmet.ProtuStrankaListFormatedWithAdressOIB_1">
      <item>MARIO ČIŽMEK jednostavno društvo s ograničenom odgovornošću za prijevoz i usluge, OIB 81031097978, Hrvatskog sokola 67, 10000 Zagreb</item>
    </derivirana_varijabla>
  </DomainObject.Predmet.ProtuStrankaListFormatedWithAdressOIB>
  <DomainObject.Predmet.ProtuStrankaListNazivFormated>
    <izvorni_sadrzaj>
      <item>MARIO ČIŽMEK jednostavno društvo s ograničenom odgovornošću za prijevoz i usluge</item>
    </izvorni_sadrzaj>
    <derivirana_varijabla naziv="DomainObject.Predmet.ProtuStrankaListNazivFormated_1">
      <item>MARIO ČIŽMEK jednostavno društvo s ograničenom odgovornošću za prijevoz i usluge</item>
    </derivirana_varijabla>
  </DomainObject.Predmet.ProtuStrankaListNazivFormated>
  <DomainObject.Predmet.ProtuStrankaListNazivFormatedOIB>
    <izvorni_sadrzaj>
      <item>MARIO ČIŽMEK jednostavno društvo s ograničenom odgovornošću za prijevoz i usluge, OIB 81031097978</item>
    </izvorni_sadrzaj>
    <derivirana_varijabla naziv="DomainObject.Predmet.ProtuStrankaListNazivFormatedOIB_1">
      <item>MARIO ČIŽMEK jednostavno društvo s ograničenom odgovornošću za prijevoz i usluge, OIB 81031097978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ČIŽMEK jednostavno društvo s ograničenom odgovornošću za prijevoz i usluge</izvorni_sadrzaj>
    <derivirana_varijabla naziv="DomainObject.Predmet.ProtustrankaIDrugi_1">MARIO ČIŽMEK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 ČIŽMEK jednostavno društvo s ograničenom odgovornošću za prijevoz i usluge, OIB 81031097978, Hrvatskog sokola 67, 10000 Zagreb</izvorni_sadrzaj>
    <derivirana_varijabla naziv="DomainObject.Predmet.ProtustrankaIDrugiAdressOIB_1">MARIO ČIŽMEK jednostavno društvo s ograničenom odgovornošću za prijevoz i usluge, OIB 81031097978, Hrvatskog sokola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ČIŽMEK jednostavno društvo s ograničenom odgovornošću za prijevoz i usluge</item>
    </izvorni_sadrzaj>
    <derivirana_varijabla naziv="DomainObject.Predmet.SudioniciListNaziv_1">
      <item>FINA Regionalni centar Zagreb</item>
      <item>MARIO ČIŽMEK jednostavno društvo s ograničenom odgovornošću za prijevoz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 ČIŽMEK jednostavno društvo s ograničenom odgovornošću za prijevoz i usluge, OIB 81031097978, Hrvatskog sokola 67,10000 Zagreb</item>
    </izvorni_sadrzaj>
    <derivirana_varijabla naziv="DomainObject.Predmet.SudioniciListAdressOIB_1">
      <item>FINA Regionalni centar Zagreb, OIB 85821130368, Trg svibanjskih žrtava 1995. 1,10000 Zagreb</item>
      <item>MARIO ČIŽMEK jednostavno društvo s ograničenom odgovornošću za prijevoz i usluge, OIB 81031097978, Hrvatskog sokola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81031097978</item>
    </izvorni_sadrzaj>
    <derivirana_varijabla naziv="DomainObject.Predmet.SudioniciListNazivOIB_1">
      <item>, OIB 85821130368</item>
      <item>, OIB 81031097978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1334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2019-01-30T13:04:00Z</dcterms:created>
  <dc:creator>Ivana Manestar</dc:creator>
  <cp:lastModifiedBy>Petra Komučar</cp:lastModifiedBy>
  <cp:lastPrinted>2019-01-30T12:56:00Z</cp:lastPrinted>
  <dcterms:modified xmlns:xsi="http://www.w3.org/2001/XMLSchema-instance" xsi:type="dcterms:W3CDTF">2019-01-30T13:10:00Z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(St-35-19 MARIO ČIŽMEK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