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1f2d7" w14:paraId="0d1f2d7" w:rsidRDefault="00AE649C" w:rsidP="00FA5B5E" w:rsidR="00AE649C" w:rsidRPr="00B76F3C">
      <w:pPr>
        <w:pStyle w:val="Naslov3"/>
        <w15:collapsed w:val="false"/>
      </w:pPr>
    </w:p>
    <w:p w:rsidRDefault="005933B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933B1" w:rsidP="005933B1" w:rsidR="005933B1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5933B1" w:rsidP="005933B1" w:rsidR="005933B1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5933B1" w:rsidP="005933B1" w:rsidR="005933B1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5933B1" w:rsidP="005933B1" w:rsidR="005933B1">
      <w:pPr>
        <w:jc w:val="both"/>
      </w:pPr>
      <w:r>
        <w:tab/>
      </w:r>
      <w:r>
        <w:tab/>
      </w:r>
      <w:r>
        <w:tab/>
      </w:r>
    </w:p>
    <w:p w:rsidRDefault="005933B1" w:rsidP="005933B1" w:rsidR="005933B1">
      <w:pPr>
        <w:jc w:val="center"/>
      </w:pPr>
      <w:r>
        <w:t>R E P U B L I K A   H R V A T S K A</w:t>
      </w:r>
    </w:p>
    <w:p w:rsidRDefault="005933B1" w:rsidP="005933B1" w:rsidR="005933B1">
      <w:pPr>
        <w:jc w:val="center"/>
      </w:pPr>
    </w:p>
    <w:p w:rsidRDefault="005933B1" w:rsidP="005933B1" w:rsidR="005933B1">
      <w:pPr>
        <w:jc w:val="center"/>
      </w:pPr>
      <w:r>
        <w:t>O G L A S</w:t>
      </w:r>
    </w:p>
    <w:p w:rsidRDefault="005933B1" w:rsidP="005933B1" w:rsidR="005933B1">
      <w:pPr>
        <w:jc w:val="center"/>
      </w:pPr>
    </w:p>
    <w:p w:rsidRDefault="005933B1" w:rsidP="005933B1" w:rsidR="005933B1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HI-MAR, d.o.o. sa sjedištem u Zadru (Grad Zadar), Put Stanova 94, OIB: 09248883904, povodom zahtjeva Financijske agencije, Regionalnog centra Split, Podružnice Zadar, Ivana Danila 4, OIB: 85821130368 od 11. kolovoza 2016., 2. rujna 2016. objavio je </w:t>
      </w:r>
    </w:p>
    <w:p w:rsidRDefault="005933B1" w:rsidP="005933B1" w:rsidR="005933B1">
      <w:pPr>
        <w:jc w:val="both"/>
      </w:pPr>
    </w:p>
    <w:p w:rsidRDefault="005933B1" w:rsidP="005933B1" w:rsidR="005933B1">
      <w:pPr>
        <w:jc w:val="center"/>
      </w:pPr>
      <w:r>
        <w:t>o g l a s</w:t>
      </w:r>
    </w:p>
    <w:p w:rsidRDefault="005933B1" w:rsidP="005933B1" w:rsidR="005933B1">
      <w:pPr>
        <w:jc w:val="center"/>
      </w:pPr>
    </w:p>
    <w:p w:rsidRDefault="005933B1" w:rsidP="005933B1" w:rsidR="005933B1">
      <w:pPr>
        <w:ind w:firstLine="315"/>
        <w:jc w:val="both"/>
      </w:pPr>
      <w:r>
        <w:tab/>
        <w:t xml:space="preserve">1.  Utvrđuje se da ukupni iznos evidentiranog duga dužnika HI-MAR, d.o.o. sa sjedištem u Zadru (Grad Zadar), Put Stanova 94, OIB: 09248883904,na temelju neizvršenih osnova za plaćanje iznosi 7.239,65 kn. </w:t>
      </w:r>
    </w:p>
    <w:p w:rsidRDefault="005933B1" w:rsidP="005933B1" w:rsidR="005933B1">
      <w:pPr>
        <w:ind w:firstLine="315"/>
        <w:jc w:val="both"/>
      </w:pPr>
    </w:p>
    <w:p w:rsidRDefault="005933B1" w:rsidP="005933B1" w:rsidR="005933B1">
      <w:pPr>
        <w:jc w:val="both"/>
      </w:pPr>
      <w:r>
        <w:t xml:space="preserve">      </w:t>
      </w:r>
      <w:r>
        <w:tab/>
        <w:t xml:space="preserve">2.  Poziva se osoba ovlaštena za zastupanje dužnika po zakonu Serđo </w:t>
      </w:r>
      <w:proofErr w:type="spellStart"/>
      <w:r>
        <w:t>Barićević</w:t>
      </w:r>
      <w:proofErr w:type="spellEnd"/>
      <w:r>
        <w:t xml:space="preserve">, Zadar, Put </w:t>
      </w:r>
      <w:proofErr w:type="spellStart"/>
      <w:r>
        <w:t>Murata</w:t>
      </w:r>
      <w:proofErr w:type="spellEnd"/>
      <w:r>
        <w:t xml:space="preserve"> 3 A/II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5933B1" w:rsidP="005933B1" w:rsidR="005933B1">
      <w:pPr>
        <w:jc w:val="both"/>
      </w:pPr>
    </w:p>
    <w:p w:rsidRDefault="005933B1" w:rsidP="005933B1" w:rsidR="005933B1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5933B1" w:rsidP="005933B1" w:rsidR="005933B1">
      <w:pPr>
        <w:jc w:val="both"/>
      </w:pPr>
    </w:p>
    <w:p w:rsidRDefault="005933B1" w:rsidP="005933B1" w:rsidR="005933B1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5933B1" w:rsidP="005933B1" w:rsidR="005933B1">
      <w:pPr>
        <w:tabs>
          <w:tab w:pos="0" w:val="left"/>
        </w:tabs>
        <w:jc w:val="both"/>
      </w:pPr>
    </w:p>
    <w:p w:rsidRDefault="005933B1" w:rsidP="005933B1" w:rsidR="005933B1">
      <w:pPr>
        <w:tabs>
          <w:tab w:pos="0" w:val="left"/>
        </w:tabs>
        <w:jc w:val="both"/>
      </w:pPr>
    </w:p>
    <w:p w:rsidRDefault="005933B1" w:rsidP="005933B1" w:rsidR="005933B1">
      <w:pPr>
        <w:tabs>
          <w:tab w:pos="4536" w:val="center"/>
          <w:tab w:pos="9072" w:val="right"/>
        </w:tabs>
      </w:pPr>
      <w:r>
        <w:tab/>
        <w:t>U Zadru 2. rujna 2016.</w:t>
      </w:r>
      <w:r>
        <w:tab/>
      </w:r>
    </w:p>
    <w:p w:rsidRDefault="005933B1" w:rsidP="005933B1" w:rsidR="005933B1">
      <w:pPr>
        <w:jc w:val="center"/>
      </w:pPr>
    </w:p>
    <w:p w:rsidRDefault="005933B1" w:rsidP="005933B1" w:rsidR="005933B1">
      <w:pPr>
        <w:ind w:firstLine="708" w:left="6372"/>
        <w:jc w:val="center"/>
      </w:pPr>
      <w:r>
        <w:t>Sudska savjetnica:</w:t>
      </w:r>
    </w:p>
    <w:p w:rsidRDefault="005933B1" w:rsidP="005933B1" w:rsidR="005933B1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5933B1" w:rsidP="005933B1" w:rsidR="005933B1">
      <w:pPr>
        <w:tabs>
          <w:tab w:pos="720" w:val="left"/>
        </w:tabs>
        <w:ind w:firstLine="315" w:left="7788"/>
        <w:jc w:val="both"/>
      </w:pPr>
    </w:p>
    <w:p w:rsidRDefault="005933B1" w:rsidP="005933B1" w:rsidR="005933B1">
      <w:pPr>
        <w:tabs>
          <w:tab w:pos="720" w:val="left"/>
        </w:tabs>
        <w:ind w:firstLine="315" w:left="7788"/>
        <w:jc w:val="both"/>
      </w:pPr>
      <w:r>
        <w:tab/>
      </w:r>
    </w:p>
    <w:p w:rsidRDefault="005933B1" w:rsidP="005933B1" w:rsidR="005933B1">
      <w:pPr>
        <w:ind w:firstLine="708"/>
        <w:jc w:val="both"/>
      </w:pPr>
      <w:r>
        <w:t>DNA:</w:t>
      </w:r>
    </w:p>
    <w:p w:rsidRDefault="005933B1" w:rsidP="005933B1" w:rsidR="005933B1">
      <w:pPr>
        <w:ind w:firstLine="708"/>
        <w:jc w:val="both"/>
      </w:pPr>
      <w:r>
        <w:t>1. e-Oglasna ploča suda</w:t>
      </w:r>
    </w:p>
    <w:p w:rsidRDefault="005933B1" w:rsidP="005933B1" w:rsidR="005933B1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  <w:bookmarkStart w:name="_GoBack" w:id="0"/>
      <w:bookmarkEnd w:id="0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33B1" w:rsidP="005933B1" w:rsidR="005933B1">
    <w:pPr>
      <w:jc w:val="right"/>
    </w:pPr>
    <w:r>
      <w:t>Poslovni broj: 5 St-1011-16-6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33B1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1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333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St-1011/2016-4</izvorni_sadrzaj>
    <derivirana_varijabla naziv="DomainObject.Oznaka_1">St-1011/2016-4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St-1011/2016</izvorni_sadrzaj>
    <derivirana_varijabla naziv="DomainObject.Predmet.OznakaBroj_1">St-1011/2016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HI-MAR, društvo s ograničenom odgovornošću za održavanje, popravak i preinake brodova</izvorni_sadrzaj>
    <derivirana_varijabla naziv="DomainObject.Predmet.ProtustrankaFormated_1">  HI-MAR, društvo s ograničenom odgovornošću za održavanje, popravak i preinake brodova</derivirana_varijabla>
  </DomainObject.Predmet.ProtustrankaFormated>
  <DomainObject.Predmet.ProtustrankaFormatedOIB>
    <izvorni_sadrzaj>  HI-MAR, društvo s ograničenom odgovornošću za održavanje, popravak i preinake brodova, OIB 09248883904</izvorni_sadrzaj>
    <derivirana_varijabla naziv="DomainObject.Predmet.ProtustrankaFormatedOIB_1">  HI-MAR, društvo s ograničenom odgovornošću za održavanje, popravak i preinake brodova, OIB 09248883904</derivirana_varijabla>
  </DomainObject.Predmet.ProtustrankaFormatedOIB>
  <DomainObject.Predmet.ProtustrankaFormatedWithAdress>
    <izvorni_sadrzaj> HI-MAR, društvo s ograničenom odgovornošću za održavanje, popravak i preinake brodova, Put Stanova 94, 23000 Zadar</izvorni_sadrzaj>
    <derivirana_varijabla naziv="DomainObject.Predmet.ProtustrankaFormatedWithAdress_1"> HI-MAR, društvo s ograničenom odgovornošću za održavanje, popravak i preinake brodova, Put Stanova 94, 23000 Zadar</derivirana_varijabla>
  </DomainObject.Predmet.ProtustrankaFormatedWithAdress>
  <DomainObject.Predmet.ProtustrankaFormatedWithAdressOIB>
    <izvorni_sadrzaj> HI-MAR, društvo s ograničenom odgovornošću za održavanje, popravak i preinake brodova, OIB 09248883904, Put Stanova 94, 23000 Zadar</izvorni_sadrzaj>
    <derivirana_varijabla naziv="DomainObject.Predmet.ProtustrankaFormatedWithAdressOIB_1"> HI-MAR, društvo s ograničenom odgovornošću za održavanje, popravak i preinake brodova, OIB 09248883904, Put Stanova 94, 23000 Zadar</derivirana_varijabla>
  </DomainObject.Predmet.ProtustrankaFormatedWithAdressOIB>
  <DomainObject.Predmet.ProtustrankaWithAdress>
    <izvorni_sadrzaj>HI-MAR, društvo s ograničenom odgovornošću za održavanje, popravak i preinake brodova Put Stanova 94, 23000 Zadar</izvorni_sadrzaj>
    <derivirana_varijabla naziv="DomainObject.Predmet.ProtustrankaWithAdress_1">HI-MAR, društvo s ograničenom odgovornošću za održavanje, popravak i preinake brodova Put Stanova 94, 23000 Zadar</derivirana_varijabla>
  </DomainObject.Predmet.ProtustrankaWithAdress>
  <DomainObject.Predmet.ProtustrankaWithAdressOIB>
    <izvorni_sadrzaj>HI-MAR, društvo s ograničenom odgovornošću za održavanje, popravak i preinake brodova, OIB 09248883904, Put Stanova 94, 23000 Zadar</izvorni_sadrzaj>
    <derivirana_varijabla naziv="DomainObject.Predmet.ProtustrankaWithAdressOIB_1">HI-MAR, društvo s ograničenom odgovornošću za održavanje, popravak i preinake brodova, OIB 09248883904, Put Stanova 94, 23000 Zadar</derivirana_varijabla>
  </DomainObject.Predmet.ProtustrankaWithAdressOIB>
  <DomainObject.Predmet.ProtustrankaNazivFormated>
    <izvorni_sadrzaj>HI-MAR, društvo s ograničenom odgovornošću za održavanje, popravak i preinake brodova</izvorni_sadrzaj>
    <derivirana_varijabla naziv="DomainObject.Predmet.ProtustrankaNazivFormated_1">HI-MAR, društvo s ograničenom odgovornošću za održavanje, popravak i preinake brodova</derivirana_varijabla>
  </DomainObject.Predmet.ProtustrankaNazivFormated>
  <DomainObject.Predmet.ProtustrankaNazivFormatedOIB>
    <izvorni_sadrzaj>HI-MAR, društvo s ograničenom odgovornošću za održavanje, popravak i preinake brodova, OIB 09248883904</izvorni_sadrzaj>
    <derivirana_varijabla naziv="DomainObject.Predmet.ProtustrankaNazivFormatedOIB_1">HI-MAR, društvo s ograničenom odgovornošću za održavanje, popravak i preinake brodova, OIB 09248883904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7239.65</izvorni_sadrzaj>
    <derivirana_varijabla naziv="DomainObject.Predmet.TrenutnaVrijednost_1">7239.65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HI-MAR, društvo s ograničenom odgovornošću za održavanje, popravak i preinake brodova</item>
    </izvorni_sadrzaj>
    <derivirana_varijabla naziv="DomainObject.Predmet.ProtuStrankaListFormated_1">
      <item>HI-MAR, društvo s ograničenom odgovornošću za održavanje, popravak i preinake brodova</item>
    </derivirana_varijabla>
  </DomainObject.Predmet.ProtuStrankaListFormated>
  <DomainObject.Predmet.ProtuStrankaListFormatedOIB>
    <izvorni_sadrzaj>
      <item>HI-MAR, društvo s ograničenom odgovornošću za održavanje, popravak i preinake brodova, OIB 09248883904</item>
    </izvorni_sadrzaj>
    <derivirana_varijabla naziv="DomainObject.Predmet.ProtuStrankaListFormatedOIB_1">
      <item>HI-MAR, društvo s ograničenom odgovornošću za održavanje, popravak i preinake brodova, OIB 09248883904</item>
    </derivirana_varijabla>
  </DomainObject.Predmet.ProtuStrankaListFormatedOIB>
  <DomainObject.Predmet.ProtuStrankaListFormatedWithAdress>
    <izvorni_sadrzaj>
      <item>HI-MAR, društvo s ograničenom odgovornošću za održavanje, popravak i preinake brodova, Put Stanova 94, 23000 Zadar</item>
    </izvorni_sadrzaj>
    <derivirana_varijabla naziv="DomainObject.Predmet.ProtuStrankaListFormatedWithAdress_1">
      <item>HI-MAR, društvo s ograničenom odgovornošću za održavanje, popravak i preinake brodova, Put Stanova 94, 23000 Zadar</item>
    </derivirana_varijabla>
  </DomainObject.Predmet.ProtuStrankaListFormatedWithAdress>
  <DomainObject.Predmet.ProtuStrankaListFormatedWithAdressOIB>
    <izvorni_sadrzaj>
      <item>HI-MAR, društvo s ograničenom odgovornošću za održavanje, popravak i preinake brodova, OIB 09248883904, Put Stanova 94, 23000 Zadar</item>
    </izvorni_sadrzaj>
    <derivirana_varijabla naziv="DomainObject.Predmet.ProtuStrankaListFormatedWithAdressOIB_1">
      <item>HI-MAR, društvo s ograničenom odgovornošću za održavanje, popravak i preinake brodova, OIB 09248883904, Put Stanova 94, 23000 Zadar</item>
    </derivirana_varijabla>
  </DomainObject.Predmet.ProtuStrankaListFormatedWithAdressOIB>
  <DomainObject.Predmet.ProtuStrankaListNazivFormated>
    <izvorni_sadrzaj>
      <item>HI-MAR, društvo s ograničenom odgovornošću za održavanje, popravak i preinake brodova</item>
    </izvorni_sadrzaj>
    <derivirana_varijabla naziv="DomainObject.Predmet.ProtuStrankaListNazivFormated_1">
      <item>HI-MAR, društvo s ograničenom odgovornošću za održavanje, popravak i preinake brodova</item>
    </derivirana_varijabla>
  </DomainObject.Predmet.ProtuStrankaListNazivFormated>
  <DomainObject.Predmet.ProtuStrankaListNazivFormatedOIB>
    <izvorni_sadrzaj>
      <item>HI-MAR, društvo s ograničenom odgovornošću za održavanje, popravak i preinake brodova, OIB 09248883904</item>
    </izvorni_sadrzaj>
    <derivirana_varijabla naziv="DomainObject.Predmet.ProtuStrankaListNazivFormatedOIB_1">
      <item>HI-MAR, društvo s ograničenom odgovornošću za održavanje, popravak i preinake brodova, OIB 09248883904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St-1011/2016-4</izvorni_sadrzaj>
    <derivirana_varijabla naziv="DomainObject.PoslovniBrojDokumenta_1">St-1011/2016-4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HI-MAR, društvo s ograničenom odgovornošću za održavanje, popravak i preinake brodova</izvorni_sadrzaj>
    <derivirana_varijabla naziv="DomainObject.Predmet.ProtustrankaIDrugi_1">HI-MAR, društvo s ograničenom odgovornošću za održavanje, popravak i preinake brodova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HI-MAR, društvo s ograničenom odgovornošću za održavanje, popravak i preinake brodova, OIB 09248883904, Put Stanova 94, 23000 Zadar</izvorni_sadrzaj>
    <derivirana_varijabla naziv="DomainObject.Predmet.ProtustrankaIDrugiAdressOIB_1">HI-MAR, društvo s ograničenom odgovornošću za održavanje, popravak i preinake brodova, OIB 09248883904, Put Stanova 94,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HI-MAR, društvo s ograničenom odgovornošću za održavanje, popravak i preinake brodova</item>
    </izvorni_sadrzaj>
    <derivirana_varijabla naziv="DomainObject.Predmet.SudioniciListNaziv_1">
      <item>FINA</item>
      <item>HI-MAR, društvo s ograničenom odgovornošću za održavanje, popravak i preinake brodova</item>
    </derivirana_varijabla>
  </DomainObject.Predmet.SudioniciListNaziv>
  <DomainObject.Predmet.SudioniciListAdressOIB>
    <izvorni_sadrzaj>
      <item>FINA, OIB 85821130368</item>
      <item>HI-MAR, društvo s ograničenom odgovornošću za održavanje, popravak i preinake brodova, OIB 09248883904, Put Stanova 94,23000 Zadar</item>
    </izvorni_sadrzaj>
    <derivirana_varijabla naziv="DomainObject.Predmet.SudioniciListAdressOIB_1">
      <item>FINA, OIB 85821130368</item>
      <item>HI-MAR, društvo s ograničenom odgovornošću za održavanje, popravak i preinake brodova, OIB 09248883904, Put Stanova 94,23000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4577CF-5486-4898-AEF4-DC4B4B2E3D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1995</properties:Characters>
  <properties:Lines>58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2016-09-02T11:07:00Z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St-1011/2016-4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