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4c29" w14:paraId="c564c29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91428B">
        <w:t>65</w:t>
      </w:r>
      <w:r w:rsidR="00615D63">
        <w:t>/</w:t>
      </w:r>
      <w:r w:rsidR="0091428B">
        <w:t>15</w:t>
      </w:r>
      <w:r w:rsidR="00615D63">
        <w:t>-</w:t>
      </w:r>
      <w:r w:rsidR="001B275E">
        <w:t>47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91428B">
        <w:t>USLUGE AXIA d.o.o. Zadar u stečaju, OIB:35243997978</w:t>
      </w:r>
      <w:r w:rsidR="00615D63">
        <w:t xml:space="preserve">, </w:t>
      </w:r>
      <w:r w:rsidRPr="001C5505">
        <w:t>dana</w:t>
      </w:r>
      <w:r w:rsidR="008F72C0">
        <w:t xml:space="preserve"> </w:t>
      </w:r>
      <w:r w:rsidR="0091428B">
        <w:t>23. studenoga</w:t>
      </w:r>
      <w:r w:rsidR="00486D35">
        <w:t xml:space="preserve"> </w:t>
      </w:r>
      <w:r w:rsidR="008F72C0">
        <w:t>2016</w:t>
      </w:r>
      <w:r w:rsidRPr="001C5505">
        <w:t xml:space="preserve">. 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486D35" w:rsidR="003513F2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91428B">
        <w:t>og</w:t>
      </w:r>
      <w:r w:rsidRPr="003573CC">
        <w:t xml:space="preserve"> upravitelj</w:t>
      </w:r>
      <w:r w:rsidR="0091428B">
        <w:t>a Ante Poljaka</w:t>
      </w:r>
      <w:r w:rsidR="00123157">
        <w:t>,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91428B">
        <w:t>92.082,60</w:t>
      </w:r>
      <w:r w:rsidR="008F72C0" w:rsidRPr="00123157">
        <w:t xml:space="preserve"> </w:t>
      </w:r>
      <w:r w:rsidR="00215A8F" w:rsidRPr="00123157">
        <w:t xml:space="preserve"> </w:t>
      </w:r>
      <w:r w:rsidR="00176680" w:rsidRPr="00123157">
        <w:t>kuna</w:t>
      </w:r>
      <w:r w:rsidR="00D375C3" w:rsidRPr="007D22D4"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91428B">
      <w:pPr>
        <w:ind w:firstLine="705"/>
        <w:jc w:val="both"/>
      </w:pPr>
      <w:r w:rsidRPr="0064286F">
        <w:t>Rješenjem ovog suda od</w:t>
      </w:r>
      <w:r w:rsidR="0091428B">
        <w:t xml:space="preserve"> 15. lipnja 2015. godine nastavljen je ovaj stečajni postupak radi naknadno pronađene imovine te je </w:t>
      </w:r>
      <w:proofErr w:type="spellStart"/>
      <w:r w:rsidR="0091428B">
        <w:t>postupljeno</w:t>
      </w:r>
      <w:proofErr w:type="spellEnd"/>
      <w:r w:rsidR="0091428B">
        <w:t xml:space="preserve"> u skladu sa odredbama čl. 199. st. 1. točka 3. Stečajnog zakona (Narodne novine 71/15). Rješenjem 1St-65/15-43 od 26. listopada 2016. obustavljen je i zaključen postupak radi nemogućnosti unovčenja stečajne mase i raspolaganja istom obzirom da je po zahtjevu Uskoka zabranjeno raspolaganje imovinom stečajnog dužnika pa i stečajnom masom u obliku novčanih sredstava.</w:t>
      </w:r>
    </w:p>
    <w:p w:rsidRDefault="0091428B" w:rsidP="00B3003A" w:rsidR="0091428B">
      <w:pPr>
        <w:ind w:firstLine="705"/>
        <w:jc w:val="both"/>
      </w:pPr>
      <w:r>
        <w:t>Stečajni upravitelj je 27. listopada 2016. podnio prijedlog za određivanje nagrade te je u prijedlogu zatražio iznos od 92.082,60 kuna s osnova unovčene stečajne mase, te iznos od 50.000,00 kuna s osnova ''kriterija visina ispitanih tražbina''.</w:t>
      </w:r>
    </w:p>
    <w:p w:rsidRDefault="0091428B" w:rsidP="00B3003A" w:rsidR="0091428B">
      <w:pPr>
        <w:ind w:firstLine="705"/>
        <w:jc w:val="both"/>
      </w:pPr>
      <w:r>
        <w:t>Odlučujući o zahtjevu sud je utvrdio da stečajnog upravitelja ne pripada nagrada s osnova  ''kriterija visina ispitanih tražbina''.</w:t>
      </w:r>
    </w:p>
    <w:p w:rsidRDefault="001B275E" w:rsidP="00B3003A" w:rsidR="001B275E">
      <w:pPr>
        <w:ind w:firstLine="705"/>
        <w:jc w:val="both"/>
      </w:pPr>
      <w:r>
        <w:t xml:space="preserve">Odredbom čl. 9. st. 1. </w:t>
      </w:r>
      <w:r w:rsidRPr="00D35C6E">
        <w:t xml:space="preserve">Uredbe o kriteriju i načinu obračuna i plaćanja nagrada stečajnim upraviteljima (Narodne novine broj </w:t>
      </w:r>
      <w:r>
        <w:t>105/15</w:t>
      </w:r>
      <w:r w:rsidRPr="00D35C6E">
        <w:t>)</w:t>
      </w:r>
      <w:r>
        <w:t xml:space="preserve"> propisano je da će se stečajnom upravitelju odrediti posebna nagrada ako ispita više od 500 tražbina vjerovnika. Uvidom u rješenja o ispitanim tražbinama utvrđeno je da je u ovom postupku ispitano svega 10 tražbina vjerovnika. Pri tome je za napomenuti da stečajni upravitelj predlaže primjenu čl. 9. st. 1. navedene uredbe s obzirom na visinu ukupno ispitanog iznosa tražbina, što ne proizlazi iz citirane odredbe uredbe. </w:t>
      </w:r>
    </w:p>
    <w:p w:rsidRDefault="00123157" w:rsidP="001B275E" w:rsidR="00123157" w:rsidRPr="00BF5D5E">
      <w:pPr>
        <w:ind w:firstLine="705"/>
        <w:jc w:val="both"/>
      </w:pPr>
      <w:r w:rsidRPr="00BF5D5E">
        <w:t>Stoga je odlučeno kao u izreci.</w:t>
      </w:r>
    </w:p>
    <w:p w:rsidRDefault="00123157" w:rsidP="00123157" w:rsidR="00123157">
      <w:pPr>
        <w:jc w:val="center"/>
      </w:pPr>
    </w:p>
    <w:p w:rsidRDefault="00123157" w:rsidP="00B3003A" w:rsidR="00123157" w:rsidRPr="0064286F">
      <w:pPr>
        <w:ind w:firstLine="705"/>
        <w:jc w:val="both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91428B">
        <w:t>23. studenoga</w:t>
      </w:r>
      <w:r w:rsidR="00123157">
        <w:t xml:space="preserve"> </w:t>
      </w:r>
      <w:r w:rsidR="008F72C0">
        <w:t>2016</w:t>
      </w:r>
      <w:r w:rsidRPr="003573CC">
        <w:t xml:space="preserve">. 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E154FE" w:rsidP="0091428B" w:rsidR="00E154FE">
      <w:pPr>
        <w:jc w:val="right"/>
      </w:pPr>
      <w:r>
        <w:t>Sudac</w:t>
      </w:r>
    </w:p>
    <w:p w:rsidRDefault="00E154FE" w:rsidP="0091428B" w:rsidR="00E154F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</w:p>
    <w:p w:rsidRDefault="00B41F9A" w:rsidP="00B41F9A" w:rsidR="00B41F9A"/>
    <w:p w:rsidRDefault="00B50947" w:rsidP="00C64EB0" w:rsidR="00B50947"/>
    <w:p w:rsidRDefault="00B50947" w:rsidP="00C64EB0" w:rsidR="00B50947"/>
    <w:p w:rsidRDefault="0091428B" w:rsidP="00C64EB0" w:rsidR="0091428B"/>
    <w:p w:rsidRDefault="00FB5624" w:rsidP="00FB5624" w:rsidR="00FB5624" w:rsidRPr="007B1E6A">
      <w:r w:rsidRPr="007B1E6A">
        <w:t xml:space="preserve">POUKA O PRAVNOM LIJEKU : </w:t>
      </w:r>
    </w:p>
    <w:p w:rsidRDefault="00FB5624" w:rsidP="00FB5624" w:rsidR="00FB5624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133E"/>
    <w:rsid w:val="0009493F"/>
    <w:rsid w:val="000A505A"/>
    <w:rsid w:val="000F3DB2"/>
    <w:rsid w:val="00123157"/>
    <w:rsid w:val="00174532"/>
    <w:rsid w:val="00176680"/>
    <w:rsid w:val="001B275E"/>
    <w:rsid w:val="001C544E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4630AA"/>
    <w:rsid w:val="00486D35"/>
    <w:rsid w:val="005A216F"/>
    <w:rsid w:val="005E425A"/>
    <w:rsid w:val="00615D63"/>
    <w:rsid w:val="0062084C"/>
    <w:rsid w:val="00630EA3"/>
    <w:rsid w:val="00633783"/>
    <w:rsid w:val="00640DD5"/>
    <w:rsid w:val="006B6E1C"/>
    <w:rsid w:val="006C7081"/>
    <w:rsid w:val="006D30A4"/>
    <w:rsid w:val="00710A26"/>
    <w:rsid w:val="00731A40"/>
    <w:rsid w:val="007421EA"/>
    <w:rsid w:val="007B1E6A"/>
    <w:rsid w:val="007C6BF1"/>
    <w:rsid w:val="007D22D4"/>
    <w:rsid w:val="007E15DF"/>
    <w:rsid w:val="00817F69"/>
    <w:rsid w:val="00833D9A"/>
    <w:rsid w:val="00886894"/>
    <w:rsid w:val="00890095"/>
    <w:rsid w:val="008F72C0"/>
    <w:rsid w:val="0091428B"/>
    <w:rsid w:val="009250E5"/>
    <w:rsid w:val="00986612"/>
    <w:rsid w:val="009909B0"/>
    <w:rsid w:val="009920C6"/>
    <w:rsid w:val="009A60C6"/>
    <w:rsid w:val="009B4F44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50947"/>
    <w:rsid w:val="00B74A47"/>
    <w:rsid w:val="00BB192C"/>
    <w:rsid w:val="00C64EB0"/>
    <w:rsid w:val="00CA2AA9"/>
    <w:rsid w:val="00CE069C"/>
    <w:rsid w:val="00CF2E75"/>
    <w:rsid w:val="00CF7517"/>
    <w:rsid w:val="00D27BB2"/>
    <w:rsid w:val="00D375C3"/>
    <w:rsid w:val="00E154FE"/>
    <w:rsid w:val="00E3307B"/>
    <w:rsid w:val="00E44A35"/>
    <w:rsid w:val="00E52205"/>
    <w:rsid w:val="00E62116"/>
    <w:rsid w:val="00E702CF"/>
    <w:rsid w:val="00E73C48"/>
    <w:rsid w:val="00F4089B"/>
    <w:rsid w:val="00F434E0"/>
    <w:rsid w:val="00F8463C"/>
    <w:rsid w:val="00F86DD3"/>
    <w:rsid w:val="00F87909"/>
    <w:rsid w:val="00F91EAA"/>
    <w:rsid w:val="00FB5624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31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5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05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05A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05A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05A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31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5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05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05A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05A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05A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NA RJ. OD 01.06.15. U ST-455/13</izvorni_sadrzaj>
    <derivirana_varijabla naziv="DomainObject.Predmet.Opis_1">ŽALBA NA RJ. OD 01.06.15. U ST-455/13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St-65/2015</izvorni_sadrzaj>
    <derivirana_varijabla naziv="DomainObject.Predmet.OznakaBroj_1">St-65/2015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Usluge Axia d.o.o. za usluge u stečaju</izvorni_sadrzaj>
    <derivirana_varijabla naziv="DomainObject.Predmet.ProtustrankaFormated_1">  Usluge Axia d.o.o. za usluge u stečaju</derivirana_varijabla>
  </DomainObject.Predmet.ProtustrankaFormated>
  <DomainObject.Predmet.ProtustrankaFormatedOIB>
    <izvorni_sadrzaj>  Usluge Axia d.o.o. za usluge u stečaju, OIB 35243997978</izvorni_sadrzaj>
    <derivirana_varijabla naziv="DomainObject.Predmet.ProtustrankaFormatedOIB_1">  Usluge Axia d.o.o. za usluge u stečaju, OIB 35243997978</derivirana_varijabla>
  </DomainObject.Predmet.ProtustrankaFormatedOIB>
  <DomainObject.Predmet.ProtustrankaFormatedWithAdress>
    <izvorni_sadrzaj> Usluge Axia d.o.o. za usluge u stečaju, Elizabete Kotromanić 3, 23000 Zadar</izvorni_sadrzaj>
    <derivirana_varijabla naziv="DomainObject.Predmet.ProtustrankaFormatedWithAdress_1"> Usluge Axia d.o.o. za usluge u stečaju, Elizabete Kotromanić 3, 23000 Zadar</derivirana_varijabla>
  </DomainObject.Predmet.ProtustrankaFormatedWithAdress>
  <DomainObject.Predmet.ProtustrankaFormatedWithAdressOIB>
    <izvorni_sadrzaj> Usluge Axia d.o.o. za usluge u stečaju, OIB 35243997978, Elizabete Kotromanić 3, 23000 Zadar</izvorni_sadrzaj>
    <derivirana_varijabla naziv="DomainObject.Predmet.ProtustrankaFormatedWithAdressOIB_1"> Usluge Axia d.o.o. za usluge u stečaju, OIB 35243997978, Elizabete Kotromanić 3, 23000 Zadar</derivirana_varijabla>
  </DomainObject.Predmet.ProtustrankaFormatedWithAdressOIB>
  <DomainObject.Predmet.ProtustrankaWithAdress>
    <izvorni_sadrzaj>Usluge Axia d.o.o. za usluge u stečaju Elizabete Kotromanić 3, 23000 Zadar</izvorni_sadrzaj>
    <derivirana_varijabla naziv="DomainObject.Predmet.ProtustrankaWithAdress_1">Usluge Axia d.o.o. za usluge u stečaju Elizabete Kotromanić 3, 23000 Zadar</derivirana_varijabla>
  </DomainObject.Predmet.ProtustrankaWithAdress>
  <DomainObject.Predmet.ProtustrankaWithAdressOIB>
    <izvorni_sadrzaj>Usluge Axia d.o.o. za usluge u stečaju, OIB 35243997978, Elizabete Kotromanić 3, 23000 Zadar</izvorni_sadrzaj>
    <derivirana_varijabla naziv="DomainObject.Predmet.ProtustrankaWithAdressOIB_1">Usluge Axia d.o.o. za usluge u stečaju, OIB 35243997978, Elizabete Kotromanić 3, 23000 Zadar</derivirana_varijabla>
  </DomainObject.Predmet.ProtustrankaWithAdressOIB>
  <DomainObject.Predmet.ProtustrankaNazivFormated>
    <izvorni_sadrzaj>Usluge Axia d.o.o. za usluge u stečaju</izvorni_sadrzaj>
    <derivirana_varijabla naziv="DomainObject.Predmet.ProtustrankaNazivFormated_1">Usluge Axia d.o.o. za usluge u stečaju</derivirana_varijabla>
  </DomainObject.Predmet.ProtustrankaNazivFormated>
  <DomainObject.Predmet.ProtustrankaNazivFormatedOIB>
    <izvorni_sadrzaj>Usluge Axia d.o.o. za usluge u stečaju, OIB 35243997978</izvorni_sadrzaj>
    <derivirana_varijabla naziv="DomainObject.Predmet.ProtustrankaNazivFormatedOIB_1">Usluge Axia d.o.o. za usluge u stečaju, OIB 35243997978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PU ZADAR; DUSTIN ADAM STARKEY, KALIFORNIJA; Višnja Petrić zastupanog po punomoćniku Bojana Marčelan</izvorni_sadrzaj>
    <derivirana_varijabla naziv="DomainObject.Predmet.StrankaFormated_1">  MF, POREZNA UPRAVA, PU ZADAR; DUSTIN ADAM STARKEY, KALIFORNIJA; Višnja Petrić zastupanog po punomoćniku Bojana Marčelan</derivirana_varijabla>
  </DomainObject.Predmet.StrankaFormated>
  <DomainObject.Predmet.StrankaFormatedOIB>
    <izvorni_sadrzaj>  MF, POREZNA UPRAVA, PU ZADAR, OIB 18683136487; DUSTIN ADAM STARKEY, KALIFORNIJA, OIB 31114426313; Višnja Petrić, OIB 49461566873 zastupanog po punomoćniku Bojana Marčelan</izvorni_sadrzaj>
    <derivirana_varijabla naziv="DomainObject.Predmet.StrankaFormatedOIB_1">  MF, POREZNA UPRAVA, PU ZADAR, OIB 18683136487; DUSTIN ADAM STARKEY, KALIFORNIJA, OIB 31114426313; Višnja Petrić, OIB 49461566873 zastupanog po punomoćniku Bojana Marčelan</derivirana_varijabla>
  </DomainObject.Predmet.StrankaFormatedOIB>
  <DomainObject.Predmet.StrankaFormatedWithAdress>
    <izvorni_sadrzaj> MF, POREZNA UPRAVA, PU ZADAR; DUSTIN ADAM STARKEY, KALIFORNIJA; Višnja Petrić, Fabijanska 22, 42000 Varaždin zastupanog po punomoćniku Bojana Marčelan</izvorni_sadrzaj>
    <derivirana_varijabla naziv="DomainObject.Predmet.StrankaFormatedWithAdress_1"> MF, POREZNA UPRAVA, PU ZADAR; DUSTIN ADAM STARKEY, KALIFORNIJA; Višnja Petrić, Fabijanska 22, 42000 Varaždin zastupanog po punomoćniku Bojana Marčelan</derivirana_varijabla>
  </DomainObject.Predmet.StrankaFormatedWithAdress>
  <DomainObject.Predmet.StrankaFormatedWithAdressOIB>
    <izvorni_sadrzaj> MF, POREZNA UPRAVA, PU ZADAR, OIB 18683136487; DUSTIN ADAM STARKEY, KALIFORNIJA, OIB 31114426313; Višnja Petrić, OIB 49461566873, Fabijanska 22, 42000 Varaždin zastupanog po punomoćniku Bojana Marčelan</izvorni_sadrzaj>
    <derivirana_varijabla naziv="DomainObject.Predmet.StrankaFormatedWithAdressOIB_1"> MF, POREZNA UPRAVA, PU ZADAR, OIB 18683136487; DUSTIN ADAM STARKEY, KALIFORNIJA, OIB 31114426313; Višnja Petrić, OIB 49461566873, Fabijanska 22, 42000 Varaždin zastupanog po punomoćniku Bojana Marčelan</derivirana_varijabla>
  </DomainObject.Predmet.StrankaFormatedWithAdressOIB>
  <DomainObject.Predmet.StrankaWithAdress>
    <izvorni_sadrzaj>MF, POREZNA UPRAVA, PU ZADAR ,DUSTIN ADAM STARKEY, KALIFORNIJA ,Višnja Petrić Fabijanska 22,42000 Varaždin</izvorni_sadrzaj>
    <derivirana_varijabla naziv="DomainObject.Predmet.StrankaWithAdress_1">MF, POREZNA UPRAVA, PU ZADAR ,DUSTIN ADAM STARKEY, KALIFORNIJA ,Višnja Petrić Fabijanska 22,42000 Varaždin</derivirana_varijabla>
  </DomainObject.Predmet.StrankaWithAdress>
  <DomainObject.Predmet.StrankaWithAdressOIB>
    <izvorni_sadrzaj>MF, POREZNA UPRAVA, PU ZADAR, OIB 18683136487,DUSTIN ADAM STARKEY, KALIFORNIJA, OIB 31114426313,Višnja Petrić, OIB 49461566873, Fabijanska 22,42000 Varaždin</izvorni_sadrzaj>
    <derivirana_varijabla naziv="DomainObject.Predmet.StrankaWithAdressOIB_1">MF, POREZNA UPRAVA, PU ZADAR, OIB 18683136487,DUSTIN ADAM STARKEY, KALIFORNIJA, OIB 31114426313,Višnja Petrić, OIB 49461566873, Fabijanska 22,42000 Varaždin</derivirana_varijabla>
  </DomainObject.Predmet.StrankaWithAdressOIB>
  <DomainObject.Predmet.StrankaNazivFormated>
    <izvorni_sadrzaj>MF, POREZNA UPRAVA, PU ZADAR,DUSTIN ADAM STARKEY, KALIFORNIJA,Višnja Petrić</izvorni_sadrzaj>
    <derivirana_varijabla naziv="DomainObject.Predmet.StrankaNazivFormated_1">MF, POREZNA UPRAVA, PU ZADAR,DUSTIN ADAM STARKEY, KALIFORNIJA,Višnja Petrić</derivirana_varijabla>
  </DomainObject.Predmet.StrankaNazivFormated>
  <DomainObject.Predmet.StrankaNazivFormatedOIB>
    <izvorni_sadrzaj>MF, POREZNA UPRAVA, PU ZADAR, OIB 18683136487,DUSTIN ADAM STARKEY, KALIFORNIJA, OIB 31114426313,Višnja Petrić, OIB 49461566873</izvorni_sadrzaj>
    <derivirana_varijabla naziv="DomainObject.Predmet.StrankaNazivFormatedOIB_1">MF, POREZNA UPRAVA, PU ZADAR, OIB 18683136487,DUSTIN ADAM STARKEY, KALIFORNIJA, OIB 31114426313,Višnja Petrić, OIB 49461566873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MF, POREZNA UPRAVA, PU ZADAR</item>
      <item>DUSTIN ADAM STARKEY, KALIFORNIJA</item>
      <item>Višnja Petrić zastupanog po punomoćniku Bojana Marčelan</item>
    </izvorni_sadrzaj>
    <derivirana_varijabla naziv="DomainObject.Predmet.StrankaListFormated_1">
      <item>MF, POREZNA UPRAVA, PU ZADAR</item>
      <item>DUSTIN ADAM STARKEY, KALIFORNIJA</item>
      <item>Višnja Petrić zastupanog po punomoćniku Bojana Marčelan</item>
    </derivirana_varijabla>
  </DomainObject.Predmet.StrankaListFormated>
  <DomainObject.Predmet.StrankaListFormatedOIB>
    <izvorni_sadrzaj>
      <item>MF, POREZNA UPRAVA, PU ZADAR, OIB 18683136487</item>
      <item>DUSTIN ADAM STARKEY, KALIFORNIJA, OIB 31114426313</item>
      <item>Višnja Petrić, OIB 49461566873 zastupanog po punomoćniku Bojana Marčelan</item>
    </izvorni_sadrzaj>
    <derivirana_varijabla naziv="DomainObject.Predmet.StrankaListFormatedOIB_1">
      <item>MF, POREZNA UPRAVA, PU ZADAR, OIB 18683136487</item>
      <item>DUSTIN ADAM STARKEY, KALIFORNIJA, OIB 31114426313</item>
      <item>Višnja Petrić, OIB 49461566873 zastupanog po punomoćniku Bojana Marčelan</item>
    </derivirana_varijabla>
  </DomainObject.Predmet.StrankaListFormatedOIB>
  <DomainObject.Predmet.StrankaListFormatedWithAdress>
    <izvorni_sadrzaj>
      <item>MF, POREZNA UPRAVA, PU ZADAR</item>
      <item>DUSTIN ADAM STARKEY, KALIFORNIJA</item>
      <item>Višnja Petrić, Fabijanska 22, 42000 Varaždin zastupanog po punomoćniku Bojana Marčelan</item>
    </izvorni_sadrzaj>
    <derivirana_varijabla naziv="DomainObject.Predmet.StrankaListFormatedWithAdress_1">
      <item>MF, POREZNA UPRAVA, PU ZADAR</item>
      <item>DUSTIN ADAM STARKEY, KALIFORNIJA</item>
      <item>Višnja Petrić, Fabijanska 22, 42000 Varaždin zastupanog po punomoćniku Bojana Marčelan</item>
    </derivirana_varijabla>
  </DomainObject.Predmet.StrankaListFormatedWithAdress>
  <DomainObject.Predmet.StrankaListFormatedWithAdressOIB>
    <izvorni_sadrzaj>
      <item>MF, POREZNA UPRAVA, PU ZADAR, OIB 18683136487</item>
      <item>DUSTIN ADAM STARKEY, KALIFORNIJA, OIB 31114426313</item>
      <item>Višnja Petrić, OIB 49461566873, Fabijanska 22, 42000 Varaždin zastupanog po punomoćniku Bojana Marčelan</item>
    </izvorni_sadrzaj>
    <derivirana_varijabla naziv="DomainObject.Predmet.StrankaListFormatedWithAdressOIB_1">
      <item>MF, POREZNA UPRAVA, PU ZADAR, OIB 18683136487</item>
      <item>DUSTIN ADAM STARKEY, KALIFORNIJA, OIB 31114426313</item>
      <item>Višnja Petrić, OIB 49461566873, Fabijanska 22, 42000 Varaždin zastupanog po punomoćniku Bojana Marčelan</item>
    </derivirana_varijabla>
  </DomainObject.Predmet.StrankaListFormatedWithAdressOIB>
  <DomainObject.Predmet.StrankaListNazivFormated>
    <izvorni_sadrzaj>
      <item>MF, POREZNA UPRAVA, PU ZADAR</item>
      <item>DUSTIN ADAM STARKEY, KALIFORNIJA</item>
      <item>Višnja Petrić</item>
    </izvorni_sadrzaj>
    <derivirana_varijabla naziv="DomainObject.Predmet.StrankaListNazivFormated_1">
      <item>MF, POREZNA UPRAVA, PU ZADAR</item>
      <item>DUSTIN ADAM STARKEY, KALIFORNIJA</item>
      <item>Višnja Petrić</item>
    </derivirana_varijabla>
  </DomainObject.Predmet.StrankaListNazivFormated>
  <DomainObject.Predmet.StrankaListNazivFormatedOIB>
    <izvorni_sadrzaj>
      <item>MF, POREZNA UPRAVA, PU ZADAR, OIB 18683136487</item>
      <item>DUSTIN ADAM STARKEY, KALIFORNIJA, OIB 31114426313</item>
      <item>Višnja Petrić, OIB 49461566873</item>
    </izvorni_sadrzaj>
    <derivirana_varijabla naziv="DomainObject.Predmet.StrankaListNazivFormatedOIB_1">
      <item>MF, POREZNA UPRAVA, PU ZADAR, OIB 18683136487</item>
      <item>DUSTIN ADAM STARKEY, KALIFORNIJA, OIB 31114426313</item>
      <item>Višnja Petrić, OIB 49461566873</item>
    </derivirana_varijabla>
  </DomainObject.Predmet.StrankaListNazivFormatedOIB>
  <DomainObject.Predmet.ProtuStrankaListFormated>
    <izvorni_sadrzaj>
      <item>Usluge Axia d.o.o. za usluge u stečaju</item>
    </izvorni_sadrzaj>
    <derivirana_varijabla naziv="DomainObject.Predmet.ProtuStrankaListFormated_1">
      <item>Usluge Axia d.o.o. za usluge u stečaju</item>
    </derivirana_varijabla>
  </DomainObject.Predmet.ProtuStrankaListFormated>
  <DomainObject.Predmet.ProtuStrankaListFormatedOIB>
    <izvorni_sadrzaj>
      <item>Usluge Axia d.o.o. za usluge u stečaju, OIB 35243997978</item>
    </izvorni_sadrzaj>
    <derivirana_varijabla naziv="DomainObject.Predmet.ProtuStrankaListFormatedOIB_1">
      <item>Usluge Axia d.o.o. za usluge u stečaju, OIB 35243997978</item>
    </derivirana_varijabla>
  </DomainObject.Predmet.ProtuStrankaListFormatedOIB>
  <DomainObject.Predmet.ProtuStrankaListFormatedWithAdress>
    <izvorni_sadrzaj>
      <item>Usluge Axia d.o.o. za usluge u stečaju, Elizabete Kotromanić 3, 23000 Zadar</item>
    </izvorni_sadrzaj>
    <derivirana_varijabla naziv="DomainObject.Predmet.ProtuStrankaListFormatedWithAdress_1">
      <item>Usluge Axia d.o.o. za usluge u stečaju, Elizabete Kotromanić 3, 23000 Zadar</item>
    </derivirana_varijabla>
  </DomainObject.Predmet.ProtuStrankaListFormatedWithAdress>
  <DomainObject.Predmet.ProtuStrankaListFormatedWithAdressOIB>
    <izvorni_sadrzaj>
      <item>Usluge Axia d.o.o. za usluge u stečaju, OIB 35243997978, Elizabete Kotromanić 3, 23000 Zadar</item>
    </izvorni_sadrzaj>
    <derivirana_varijabla naziv="DomainObject.Predmet.ProtuStrankaListFormatedWithAdressOIB_1">
      <item>Usluge Axia d.o.o. za usluge u stečaju, OIB 35243997978, Elizabete Kotromanić 3, 23000 Zadar</item>
    </derivirana_varijabla>
  </DomainObject.Predmet.ProtuStrankaListFormatedWithAdressOIB>
  <DomainObject.Predmet.ProtuStrankaListNazivFormated>
    <izvorni_sadrzaj>
      <item>Usluge Axia d.o.o. za usluge u stečaju</item>
    </izvorni_sadrzaj>
    <derivirana_varijabla naziv="DomainObject.Predmet.ProtuStrankaListNazivFormated_1">
      <item>Usluge Axia d.o.o. za usluge u stečaju</item>
    </derivirana_varijabla>
  </DomainObject.Predmet.ProtuStrankaListNazivFormated>
  <DomainObject.Predmet.ProtuStrankaListNazivFormatedOIB>
    <izvorni_sadrzaj>
      <item>Usluge Axia d.o.o. za usluge u stečaju, OIB 35243997978</item>
    </izvorni_sadrzaj>
    <derivirana_varijabla naziv="DomainObject.Predmet.ProtuStrankaListNazivFormatedOIB_1">
      <item>Usluge Axia d.o.o. za usluge u stečaju, OIB 35243997978</item>
    </derivirana_varijabla>
  </DomainObject.Predmet.ProtuStrankaListNazivFormatedOIB>
  <DomainObject.Predmet.OstaliListFormated>
    <izvorni_sadrzaj>
      <item>Ante Poljak</item>
      <item>Marko Krpan</item>
      <item>Bojana Marčelan punomoćnik sudionika u postupku Višnja Petrić</item>
    </izvorni_sadrzaj>
    <derivirana_varijabla naziv="DomainObject.Predmet.OstaliListFormated_1">
      <item>Ante Poljak</item>
      <item>Marko Krpan</item>
      <item>Bojana Marčelan punomoćnik sudionika u postupku Višnja Petrić</item>
    </derivirana_varijabla>
  </DomainObject.Predmet.OstaliListFormated>
  <DomainObject.Predmet.OstaliListFormatedOIB>
    <izvorni_sadrzaj>
      <item>Ante Poljak, OIB 30653663301</item>
      <item>Marko Krpan, OIB 24419277674</item>
      <item>Bojana Marčelan punomoćnik sudionika u postupku Višnja Petrić</item>
    </izvorni_sadrzaj>
    <derivirana_varijabla naziv="DomainObject.Predmet.OstaliListFormatedOIB_1">
      <item>Ante Poljak, OIB 30653663301</item>
      <item>Marko Krpan, OIB 24419277674</item>
      <item>Bojana Marčelan punomoćnik sudionika u postupku Višnja Petrić</item>
    </derivirana_varijabla>
  </DomainObject.Predmet.OstaliListFormatedOIB>
  <DomainObject.Predmet.OstaliListFormatedWithAdress>
    <izvorni_sadrzaj>
      <item>Ante Poljak</item>
      <item>Marko Krpan, Boškovićeva 16, 10000 Zagreb</item>
      <item>Bojana Marčelan, Braće Radića 8 b, 42000 Varaždin punomoćnik sudionika u postupku Višnja Petrić</item>
    </izvorni_sadrzaj>
    <derivirana_varijabla naziv="DomainObject.Predmet.OstaliListFormatedWithAdress_1">
      <item>Ante Poljak</item>
      <item>Marko Krpan, Boškovićeva 16, 10000 Zagreb</item>
      <item>Bojana Marčelan, Braće Radića 8 b, 42000 Varaždin punomoćnik sudionika u postupku Višnja Petrić</item>
    </derivirana_varijabla>
  </DomainObject.Predmet.OstaliListFormatedWithAdress>
  <DomainObject.Predmet.OstaliListFormatedWithAdressOIB>
    <izvorni_sadrzaj>
      <item>Ante Poljak, OIB 30653663301</item>
      <item>Marko Krpan, OIB 24419277674, Boškovićeva 16, 10000 Zagreb</item>
      <item>Bojana Marčelan, Braće Radića 8 b, 42000 Varaždin punomoćnik sudionika u postupku Višnja Petrić</item>
    </izvorni_sadrzaj>
    <derivirana_varijabla naziv="DomainObject.Predmet.OstaliListFormatedWithAdressOIB_1">
      <item>Ante Poljak, OIB 30653663301</item>
      <item>Marko Krpan, OIB 24419277674, Boškovićeva 16, 10000 Zagreb</item>
      <item>Bojana Marčelan, Braće Radića 8 b, 42000 Varaždin punomoćnik sudionika u postupku Višnja Petrić</item>
    </derivirana_varijabla>
  </DomainObject.Predmet.OstaliListFormatedWithAdressOIB>
  <DomainObject.Predmet.OstaliListNazivFormated>
    <izvorni_sadrzaj>
      <item>Ante Poljak</item>
      <item>Marko Krpan</item>
      <item>Bojana Marčelan</item>
    </izvorni_sadrzaj>
    <derivirana_varijabla naziv="DomainObject.Predmet.OstaliListNazivFormated_1">
      <item>Ante Poljak</item>
      <item>Marko Krpan</item>
      <item>Bojana Marčelan</item>
    </derivirana_varijabla>
  </DomainObject.Predmet.OstaliListNazivFormated>
  <DomainObject.Predmet.OstaliListNazivFormatedOIB>
    <izvorni_sadrzaj>
      <item>Ante Poljak, OIB 30653663301</item>
      <item>Marko Krpan, OIB 24419277674</item>
      <item>Bojana Marčelan</item>
    </izvorni_sadrzaj>
    <derivirana_varijabla naziv="DomainObject.Predmet.OstaliListNazivFormatedOIB_1">
      <item>Ante Poljak, OIB 30653663301</item>
      <item>Marko Krpan, OIB 24419277674</item>
      <item>Bojana Marčelan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PU ZADAR i dr.</izvorni_sadrzaj>
    <derivirana_varijabla naziv="DomainObject.Predmet.StrankaIDrugi_1">MF, POREZNA UPRAVA, PU ZADAR i dr.</derivirana_varijabla>
  </DomainObject.Predmet.StrankaIDrugi>
  <DomainObject.Predmet.ProtustrankaIDrugi>
    <izvorni_sadrzaj>Usluge Axia d.o.o. za usluge u stečaju</izvorni_sadrzaj>
    <derivirana_varijabla naziv="DomainObject.Predmet.ProtustrankaIDrugi_1">Usluge Axia d.o.o. za usluge u stečaju</derivirana_varijabla>
  </DomainObject.Predmet.ProtustrankaIDrugi>
  <DomainObject.Predmet.StrankaIDrugiAdressOIB>
    <izvorni_sadrzaj>MF, POREZNA UPRAVA, PU ZADAR, OIB 18683136487 i dr.</izvorni_sadrzaj>
    <derivirana_varijabla naziv="DomainObject.Predmet.StrankaIDrugiAdressOIB_1">MF, POREZNA UPRAVA, PU ZADAR, OIB 18683136487 i dr.</derivirana_varijabla>
  </DomainObject.Predmet.StrankaIDrugiAdressOIB>
  <DomainObject.Predmet.ProtustrankaIDrugiAdressOIB>
    <izvorni_sadrzaj>Usluge Axia d.o.o. za usluge u stečaju, OIB 35243997978, Elizabete Kotromanić 3, 23000 Zadar</izvorni_sadrzaj>
    <derivirana_varijabla naziv="DomainObject.Predmet.ProtustrankaIDrugiAdressOIB_1">Usluge Axia d.o.o. za usluge u stečaju, OIB 35243997978, Elizabete Kotromanić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MF, POREZNA UPRAVA, PU ZADAR</item>
      <item>Ante Poljak</item>
      <item>Marko Krpan</item>
      <item>DUSTIN ADAM STARKEY, KALIFORNIJA</item>
      <item>Usluge Axia d.o.o. za usluge u stečaju</item>
      <item>Višnja Petrić</item>
      <item>Bojana Marčelan</item>
    </izvorni_sadrzaj>
    <derivirana_varijabla naziv="DomainObject.Predmet.SudioniciListNaziv_1">
      <item>MF, POREZNA UPRAVA, PU ZADAR</item>
      <item>Ante Poljak</item>
      <item>Marko Krpan</item>
      <item>DUSTIN ADAM STARKEY, KALIFORNIJA</item>
      <item>Usluge Axia d.o.o. za usluge u stečaju</item>
      <item>Višnja Petrić</item>
      <item>Bojana Marčelan</item>
    </derivirana_varijabla>
  </DomainObject.Predmet.SudioniciListNaziv>
  <DomainObject.Predmet.SudioniciListAdressOIB>
    <izvorni_sadrzaj>
      <item>MF, POREZNA UPRAVA, PU ZADAR, OIB 18683136487</item>
      <item>Ante Poljak, OIB 30653663301</item>
      <item>Marko Krpan, OIB 24419277674, Boškovićeva 16,10000 Zagreb</item>
      <item>DUSTIN ADAM STARKEY, KALIFORNIJA, OIB 31114426313</item>
      <item>Usluge Axia d.o.o. za usluge u stečaju, OIB 35243997978, Elizabete Kotromanić 3,23000 Zadar</item>
      <item>Višnja Petrić, OIB 49461566873, Fabijanska 22,42000 Varaždin</item>
      <item>Bojana Marčelan, Braće Radića 8 b,42000 Varaždin</item>
    </izvorni_sadrzaj>
    <derivirana_varijabla naziv="DomainObject.Predmet.SudioniciListAdressOIB_1">
      <item>MF, POREZNA UPRAVA, PU ZADAR, OIB 18683136487</item>
      <item>Ante Poljak, OIB 30653663301</item>
      <item>Marko Krpan, OIB 24419277674, Boškovićeva 16,10000 Zagreb</item>
      <item>DUSTIN ADAM STARKEY, KALIFORNIJA, OIB 31114426313</item>
      <item>Usluge Axia d.o.o. za usluge u stečaju, OIB 35243997978, Elizabete Kotromanić 3,23000 Zadar</item>
      <item>Višnja Petrić, OIB 49461566873, Fabijanska 22,42000 Varaždin</item>
      <item>Bojana Marčelan, Braće Radića 8 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30653663301</item>
      <item>, OIB 24419277674</item>
      <item>, OIB 31114426313</item>
      <item>, OIB 35243997978</item>
      <item>, OIB 49461566873</item>
      <item>, OIB null</item>
    </izvorni_sadrzaj>
    <derivirana_varijabla naziv="DomainObject.Predmet.SudioniciListNazivOIB_1">
      <item>, OIB 18683136487</item>
      <item>, OIB 30653663301</item>
      <item>, OIB 24419277674</item>
      <item>, OIB 31114426313</item>
      <item>, OIB 35243997978</item>
      <item>, OIB 49461566873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DE40D0-A482-44EB-8738-7BC90C4B0D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352</properties:Words>
  <properties:Characters>1799</properties:Characters>
  <properties:Lines>62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2016-11-23T11:56:00Z</dcterms:created>
  <dc:creator>abajlo</dc:creator>
  <cp:lastModifiedBy>wsadmin</cp:lastModifiedBy>
  <cp:lastPrinted>2016-09-09T10:55:00Z</cp:lastPrinted>
  <dcterms:modified xmlns:xsi="http://www.w3.org/2001/XMLSchema-instance" xsi:type="dcterms:W3CDTF">2016-11-23T12:58:00Z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