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d94b1" w14:paraId="a3d94b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C2271">
        <w:t>1</w:t>
      </w:r>
      <w:r w:rsidR="00FB024D">
        <w:t>142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C2271">
        <w:t>1</w:t>
      </w:r>
      <w:r w:rsidR="00DD2EF1">
        <w:t>1</w:t>
      </w:r>
      <w:r w:rsidR="00FB024D">
        <w:t>42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B024D" w:rsidR="00D01B78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D2EF1">
        <w:t xml:space="preserve"> </w:t>
      </w:r>
      <w:r w:rsidR="00FB024D" w:rsidRPr="00FB024D">
        <w:t>JET OZEN j.d.o.o.</w:t>
      </w:r>
      <w:r w:rsidR="00FA526F">
        <w:t xml:space="preserve">, </w:t>
      </w:r>
      <w:r w:rsidR="00DD2EF1">
        <w:t xml:space="preserve">Zagreb, </w:t>
      </w:r>
      <w:r w:rsidR="00FB024D" w:rsidRPr="00FB024D">
        <w:t>IV. Luka 14</w:t>
      </w:r>
      <w:r w:rsidR="00DD2EF1">
        <w:t xml:space="preserve">, OIB: </w:t>
      </w:r>
      <w:r w:rsidR="00FB024D" w:rsidRPr="00FB024D">
        <w:t>46726702794</w:t>
      </w:r>
      <w:r w:rsidR="00FB024D">
        <w:t>.</w:t>
      </w:r>
    </w:p>
    <w:p w:rsidRDefault="00DD2EF1" w:rsidP="00DD2EF1" w:rsidR="00DD2EF1">
      <w:pPr>
        <w:pStyle w:val="Odlomakpopisa"/>
        <w:ind w:left="1428"/>
        <w:jc w:val="both"/>
      </w:pPr>
    </w:p>
    <w:p w:rsidRDefault="00AC4528" w:rsidP="002A011D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B024D">
        <w:t>49.495,00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DA36F7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052410">
        <w:t>Sanda Jeromela</w:t>
      </w:r>
      <w:r w:rsidR="00DA36F7">
        <w:t>, v.r.</w:t>
      </w:r>
    </w:p>
    <w:p w:rsidRDefault="00DA36F7" w:rsidP="00FD290A" w:rsidR="00DA36F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DA36F7" w:rsidP="00FD290A" w:rsidR="00DA36F7">
      <w:pPr>
        <w:jc w:val="center"/>
      </w:pPr>
      <w:r>
        <w:t xml:space="preserve">                                                                                  Monika Fuček</w:t>
      </w:r>
    </w:p>
    <w:p w:rsidRDefault="00052410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71BCE"/>
    <w:rsid w:val="00371DD2"/>
    <w:rsid w:val="0038246E"/>
    <w:rsid w:val="003D35F9"/>
    <w:rsid w:val="003E3A15"/>
    <w:rsid w:val="003F054F"/>
    <w:rsid w:val="00404E04"/>
    <w:rsid w:val="00413F4C"/>
    <w:rsid w:val="00433041"/>
    <w:rsid w:val="00464AA0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10098"/>
    <w:rsid w:val="00D66226"/>
    <w:rsid w:val="00DA36F7"/>
    <w:rsid w:val="00DB0FA3"/>
    <w:rsid w:val="00DD2EF1"/>
    <w:rsid w:val="00E26BFC"/>
    <w:rsid w:val="00E3040A"/>
    <w:rsid w:val="00E5092D"/>
    <w:rsid w:val="00EC3302"/>
    <w:rsid w:val="00ED6AA8"/>
    <w:rsid w:val="00F02820"/>
    <w:rsid w:val="00F034D3"/>
    <w:rsid w:val="00F67997"/>
    <w:rsid w:val="00FA526F"/>
    <w:rsid w:val="00FB024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6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6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6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6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6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A36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6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6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6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6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St-1142/2019</izvorni_sadrzaj>
    <derivirana_varijabla naziv="DomainObject.Predmet.OznakaBroj_1">St-1142/2019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JET OZEN jednostavno društvo s ograničenom odgovornošću za usluge</izvorni_sadrzaj>
    <derivirana_varijabla naziv="DomainObject.Predmet.ProtustrankaFormated_1">  JET OZEN jednostavno društvo s ograničenom odgovornošću za usluge</derivirana_varijabla>
  </DomainObject.Predmet.ProtustrankaFormated>
  <DomainObject.Predmet.ProtustrankaFormatedOIB>
    <izvorni_sadrzaj>  JET OZEN jednostavno društvo s ograničenom odgovornošću za usluge, OIB 46726702794</izvorni_sadrzaj>
    <derivirana_varijabla naziv="DomainObject.Predmet.ProtustrankaFormatedOIB_1">  JET OZEN jednostavno društvo s ograničenom odgovornošću za usluge, OIB 46726702794</derivirana_varijabla>
  </DomainObject.Predmet.ProtustrankaFormatedOIB>
  <DomainObject.Predmet.ProtustrankaFormatedWithAdress>
    <izvorni_sadrzaj> JET OZEN jednostavno društvo s ograničenom odgovornošću za usluge, IV. Luka 14, 10000 Zagreb</izvorni_sadrzaj>
    <derivirana_varijabla naziv="DomainObject.Predmet.ProtustrankaFormatedWithAdress_1"> JET OZEN jednostavno društvo s ograničenom odgovornošću za usluge, IV. Luka 14, 10000 Zagreb</derivirana_varijabla>
  </DomainObject.Predmet.ProtustrankaFormatedWithAdress>
  <DomainObject.Predmet.ProtustrankaFormatedWithAdressOIB>
    <izvorni_sadrzaj> JET OZEN jednostavno društvo s ograničenom odgovornošću za usluge, OIB 46726702794, IV. Luka 14, 10000 Zagreb</izvorni_sadrzaj>
    <derivirana_varijabla naziv="DomainObject.Predmet.ProtustrankaFormatedWithAdressOIB_1"> JET OZEN jednostavno društvo s ograničenom odgovornošću za usluge, OIB 46726702794, IV. Luka 14, 10000 Zagreb</derivirana_varijabla>
  </DomainObject.Predmet.ProtustrankaFormatedWithAdressOIB>
  <DomainObject.Predmet.ProtustrankaWithAdress>
    <izvorni_sadrzaj>JET OZEN jednostavno društvo s ograničenom odgovornošću za usluge IV. Luka 14, 10000 Zagreb</izvorni_sadrzaj>
    <derivirana_varijabla naziv="DomainObject.Predmet.ProtustrankaWithAdress_1">JET OZEN jednostavno društvo s ograničenom odgovornošću za usluge IV. Luka 14, 10000 Zagreb</derivirana_varijabla>
  </DomainObject.Predmet.ProtustrankaWithAdress>
  <DomainObject.Predmet.ProtustrankaWithAdressOIB>
    <izvorni_sadrzaj>JET OZEN jednostavno društvo s ograničenom odgovornošću za usluge, OIB 46726702794, IV. Luka 14, 10000 Zagreb</izvorni_sadrzaj>
    <derivirana_varijabla naziv="DomainObject.Predmet.ProtustrankaWithAdressOIB_1">JET OZEN jednostavno društvo s ograničenom odgovornošću za usluge, OIB 46726702794, IV. Luka 14, 10000 Zagreb</derivirana_varijabla>
  </DomainObject.Predmet.ProtustrankaWithAdressOIB>
  <DomainObject.Predmet.ProtustrankaNazivFormated>
    <izvorni_sadrzaj>JET OZEN jednostavno društvo s ograničenom odgovornošću za usluge</izvorni_sadrzaj>
    <derivirana_varijabla naziv="DomainObject.Predmet.ProtustrankaNazivFormated_1">JET OZEN jednostavno društvo s ograničenom odgovornošću za usluge</derivirana_varijabla>
  </DomainObject.Predmet.ProtustrankaNazivFormated>
  <DomainObject.Predmet.ProtustrankaNazivFormatedOIB>
    <izvorni_sadrzaj>JET OZEN jednostavno društvo s ograničenom odgovornošću za usluge, OIB 46726702794</izvorni_sadrzaj>
    <derivirana_varijabla naziv="DomainObject.Predmet.ProtustrankaNazivFormatedOIB_1">JET OZEN jednostavno društvo s ograničenom odgovornošću za usluge, OIB 46726702794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JET OZEN jednostavno društvo s ograničenom odgovornošću za usluge</item>
    </izvorni_sadrzaj>
    <derivirana_varijabla naziv="DomainObject.Predmet.ProtuStrankaListFormated_1">
      <item>JET OZEN jednostavno društvo s ograničenom odgovornošću za usluge</item>
    </derivirana_varijabla>
  </DomainObject.Predmet.ProtuStrankaListFormated>
  <DomainObject.Predmet.ProtuStrankaListFormatedOIB>
    <izvorni_sadrzaj>
      <item>JET OZEN jednostavno društvo s ograničenom odgovornošću za usluge, OIB 46726702794</item>
    </izvorni_sadrzaj>
    <derivirana_varijabla naziv="DomainObject.Predmet.ProtuStrankaListFormatedOIB_1">
      <item>JET OZEN jednostavno društvo s ograničenom odgovornošću za usluge, OIB 46726702794</item>
    </derivirana_varijabla>
  </DomainObject.Predmet.ProtuStrankaListFormatedOIB>
  <DomainObject.Predmet.ProtuStrankaListFormatedWithAdress>
    <izvorni_sadrzaj>
      <item>JET OZEN jednostavno društvo s ograničenom odgovornošću za usluge, IV. Luka 14, 10000 Zagreb</item>
    </izvorni_sadrzaj>
    <derivirana_varijabla naziv="DomainObject.Predmet.ProtuStrankaListFormatedWithAdress_1">
      <item>JET OZEN jednostavno društvo s ograničenom odgovornošću za usluge, IV. Luka 14, 10000 Zagreb</item>
    </derivirana_varijabla>
  </DomainObject.Predmet.ProtuStrankaListFormatedWithAdress>
  <DomainObject.Predmet.ProtuStrankaListFormatedWithAdressOIB>
    <izvorni_sadrzaj>
      <item>JET OZEN jednostavno društvo s ograničenom odgovornošću za usluge, OIB 46726702794, IV. Luka 14, 10000 Zagreb</item>
    </izvorni_sadrzaj>
    <derivirana_varijabla naziv="DomainObject.Predmet.ProtuStrankaListFormatedWithAdressOIB_1">
      <item>JET OZEN jednostavno društvo s ograničenom odgovornošću za usluge, OIB 46726702794, IV. Luka 14, 10000 Zagreb</item>
    </derivirana_varijabla>
  </DomainObject.Predmet.ProtuStrankaListFormatedWithAdressOIB>
  <DomainObject.Predmet.ProtuStrankaListNazivFormated>
    <izvorni_sadrzaj>
      <item>JET OZEN jednostavno društvo s ograničenom odgovornošću za usluge</item>
    </izvorni_sadrzaj>
    <derivirana_varijabla naziv="DomainObject.Predmet.ProtuStrankaListNazivFormated_1">
      <item>JET OZEN jednostavno društvo s ograničenom odgovornošću za usluge</item>
    </derivirana_varijabla>
  </DomainObject.Predmet.ProtuStrankaListNazivFormated>
  <DomainObject.Predmet.ProtuStrankaListNazivFormatedOIB>
    <izvorni_sadrzaj>
      <item>JET OZEN jednostavno društvo s ograničenom odgovornošću za usluge, OIB 46726702794</item>
    </izvorni_sadrzaj>
    <derivirana_varijabla naziv="DomainObject.Predmet.ProtuStrankaListNazivFormatedOIB_1">
      <item>JET OZEN jednostavno društvo s ograničenom odgovornošću za usluge, OIB 46726702794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JET OZEN jednostavno društvo s ograničenom odgovornošću za usluge</izvorni_sadrzaj>
    <derivirana_varijabla naziv="DomainObject.Predmet.ProtustrankaIDrugi_1">JET OZEN jednostavno društvo s ograničenom odgovornošću za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JET OZEN jednostavno društvo s ograničenom odgovornošću za usluge, OIB 46726702794, IV. Luka 14, 10000 Zagreb</izvorni_sadrzaj>
    <derivirana_varijabla naziv="DomainObject.Predmet.ProtustrankaIDrugiAdressOIB_1">JET OZEN jednostavno društvo s ograničenom odgovornošću za usluge, OIB 46726702794, IV. Luka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JET OZEN jednostavno društvo s ograničenom odgovornošću za usluge</item>
    </izvorni_sadrzaj>
    <derivirana_varijabla naziv="DomainObject.Predmet.SudioniciListNaziv_1">
      <item>FINA Regionalni centar Zagreb</item>
      <item>JET OZEN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1995.1,10000 Zagreb</item>
      <item>JET OZEN jednostavno društvo s ograničenom odgovornošću za usluge, OIB 46726702794, IV. Luka 14,10000 Zagreb</item>
    </izvorni_sadrzaj>
    <derivirana_varijabla naziv="DomainObject.Predmet.SudioniciListAdressOIB_1">
      <item>FINA Regionalni centar Zagreb, OIB 85821130368, Trg svibanjskih žrtava 1995.1,10000 Zagreb</item>
      <item>JET OZEN jednostavno društvo s ograničenom odgovornošću za usluge, OIB 46726702794, IV. Luka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46726702794</item>
    </izvorni_sadrzaj>
    <derivirana_varijabla naziv="DomainObject.Predmet.SudioniciListNazivOIB_1">
      <item>, OIB 85821130368</item>
      <item>, OIB 46726702794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1337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2019-07-18T07:45:00Z</dcterms:created>
  <dc:creator>ilukac</dc:creator>
  <cp:lastModifiedBy>Monika Fuček</cp:lastModifiedBy>
  <cp:lastPrinted>2019-07-18T07:46:00Z</cp:lastPrinted>
  <dcterms:modified xmlns:xsi="http://www.w3.org/2001/XMLSchema-instance" xsi:type="dcterms:W3CDTF">2019-07-18T10:57:00Z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St-1142-2019-18-07-2019-.docx)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