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0753" w14:paraId="4790753" w:rsidRDefault="00BE5550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E555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Ex. vojarna Sv. Križ </w:t>
      </w:r>
      <w:proofErr w:type="spellStart"/>
      <w:r w:rsidRPr="00DF0AFB"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7E16F2">
        <w:rPr>
          <w:rFonts w:cs="Times New Roman" w:hAnsi="Times New Roman" w:ascii="Times New Roman"/>
          <w:sz w:val="24"/>
          <w:szCs w:val="24"/>
        </w:rPr>
        <w:t xml:space="preserve">          Poslovni broj: </w:t>
      </w:r>
      <w:proofErr w:type="spellStart"/>
      <w:r w:rsidR="007E16F2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7E16F2">
        <w:rPr>
          <w:rFonts w:cs="Times New Roman" w:hAnsi="Times New Roman" w:ascii="Times New Roman"/>
          <w:sz w:val="24"/>
          <w:szCs w:val="24"/>
        </w:rPr>
        <w:t>-22/17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7E16F2">
        <w:rPr>
          <w:rFonts w:cs="Times New Roman" w:hAnsi="Times New Roman" w:ascii="Times New Roman"/>
          <w:sz w:val="24"/>
          <w:szCs w:val="24"/>
        </w:rPr>
        <w:t xml:space="preserve">MILENE MANDARIĆ iz Kaštel Gomilice, Fra </w:t>
      </w:r>
      <w:proofErr w:type="spellStart"/>
      <w:r w:rsidR="007E16F2">
        <w:rPr>
          <w:rFonts w:cs="Times New Roman" w:hAnsi="Times New Roman" w:ascii="Times New Roman"/>
          <w:sz w:val="24"/>
          <w:szCs w:val="24"/>
        </w:rPr>
        <w:t>Fulgencija</w:t>
      </w:r>
      <w:proofErr w:type="spellEnd"/>
      <w:r w:rsidR="007E16F2">
        <w:rPr>
          <w:rFonts w:cs="Times New Roman" w:hAnsi="Times New Roman" w:ascii="Times New Roman"/>
          <w:sz w:val="24"/>
          <w:szCs w:val="24"/>
        </w:rPr>
        <w:t xml:space="preserve"> Careva 11, OIB: 01901812999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7E16F2">
        <w:rPr>
          <w:rFonts w:cs="Times New Roman" w:hAnsi="Times New Roman" w:ascii="Times New Roman"/>
          <w:sz w:val="24"/>
          <w:szCs w:val="24"/>
        </w:rPr>
        <w:t xml:space="preserve"> radi stečaja potrošača, dana 22</w:t>
      </w:r>
      <w:r w:rsidRPr="00DF0AFB">
        <w:rPr>
          <w:rFonts w:cs="Times New Roman" w:hAnsi="Times New Roman" w:ascii="Times New Roman"/>
          <w:sz w:val="24"/>
          <w:szCs w:val="24"/>
        </w:rPr>
        <w:t>.veljače 201</w:t>
      </w:r>
      <w:r w:rsidR="007E16F2">
        <w:rPr>
          <w:rFonts w:cs="Times New Roman" w:hAnsi="Times New Roman" w:ascii="Times New Roman"/>
          <w:sz w:val="24"/>
          <w:szCs w:val="24"/>
        </w:rPr>
        <w:t>8</w:t>
      </w:r>
      <w:r w:rsidRPr="00DF0AFB">
        <w:rPr>
          <w:rFonts w:cs="Times New Roman" w:hAnsi="Times New Roman" w:ascii="Times New Roman"/>
          <w:sz w:val="24"/>
          <w:szCs w:val="24"/>
        </w:rPr>
        <w:t xml:space="preserve">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C757FD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7E16F2">
        <w:rPr>
          <w:rFonts w:cs="Times New Roman" w:hAnsi="Times New Roman" w:ascii="Times New Roman"/>
          <w:b/>
          <w:sz w:val="24"/>
          <w:szCs w:val="24"/>
        </w:rPr>
        <w:t>8.svibnja 2017.g. u 9,0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7E16F2" w:rsidP="009A7988" w:rsidR="007E16F2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HRVATSKA, Ministarstvo financija-Porezna uprava, Područni ured Dalmacija, Ispostava Split, Domovinskog rata 2</w:t>
      </w:r>
    </w:p>
    <w:p w:rsidRDefault="007E16F2" w:rsidP="007E16F2" w:rsidR="007E16F2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proofErr w:type="spellStart"/>
      <w:r w:rsidRPr="007E16F2">
        <w:rPr>
          <w:rFonts w:cs="Times New Roman" w:hAnsi="Times New Roman" w:ascii="Times New Roman"/>
        </w:rPr>
        <w:t>VIPnet</w:t>
      </w:r>
      <w:proofErr w:type="spellEnd"/>
      <w:r w:rsidRPr="007E16F2">
        <w:rPr>
          <w:rFonts w:cs="Times New Roman" w:hAnsi="Times New Roman" w:ascii="Times New Roman"/>
        </w:rPr>
        <w:t xml:space="preserve"> d.o.o. Vrtni put 1, Zagreb, OIB: 29524210204</w:t>
      </w:r>
    </w:p>
    <w:p w:rsidRDefault="006D34A4" w:rsidP="007E16F2" w:rsidR="006D34A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EOS MATRIX d.o.o. OIB: 76674680107, Horvatova 82</w:t>
      </w:r>
    </w:p>
    <w:p w:rsidRDefault="006D34A4" w:rsidP="007E16F2" w:rsidR="006D34A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HRVATSKA RADIOTELEVIZIJA, OIB: 68419124305</w:t>
      </w:r>
    </w:p>
    <w:p w:rsidRDefault="006D34A4" w:rsidP="006D34A4" w:rsidR="006D34A4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ERSTE CARD CLUB d.o.o. OIB: 85941596441, Praška 5, Zagreb</w:t>
      </w:r>
    </w:p>
    <w:p w:rsidRDefault="00BE5550" w:rsidP="006D34A4" w:rsidR="006D34A4" w:rsidRPr="007E16F2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INKASO.HR</w:t>
      </w:r>
      <w:proofErr w:type="spellEnd"/>
      <w:r>
        <w:rPr>
          <w:rFonts w:cs="Times New Roman" w:hAnsi="Times New Roman" w:ascii="Times New Roman"/>
        </w:rPr>
        <w:t xml:space="preserve"> d.o.o. OIB: 82925459345, </w:t>
      </w:r>
      <w:proofErr w:type="spellStart"/>
      <w:r>
        <w:rPr>
          <w:rFonts w:cs="Times New Roman" w:hAnsi="Times New Roman" w:ascii="Times New Roman"/>
        </w:rPr>
        <w:t>L.Jagera</w:t>
      </w:r>
      <w:proofErr w:type="spellEnd"/>
      <w:r>
        <w:rPr>
          <w:rFonts w:cs="Times New Roman" w:hAnsi="Times New Roman" w:ascii="Times New Roman"/>
        </w:rPr>
        <w:t xml:space="preserve"> 5, Osijek</w:t>
      </w:r>
    </w:p>
    <w:p w:rsidRDefault="00692414" w:rsidP="00BE5550" w:rsidR="00692414" w:rsidRPr="00BE555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BE5550">
        <w:rPr>
          <w:rFonts w:cs="Times New Roman" w:hAnsi="Times New Roman" w:ascii="Times New Roman"/>
        </w:rPr>
        <w:t xml:space="preserve">Hrvatski </w:t>
      </w:r>
      <w:proofErr w:type="spellStart"/>
      <w:r w:rsidRPr="00BE5550">
        <w:rPr>
          <w:rFonts w:cs="Times New Roman" w:hAnsi="Times New Roman" w:ascii="Times New Roman"/>
        </w:rPr>
        <w:t>telekom</w:t>
      </w:r>
      <w:proofErr w:type="spellEnd"/>
      <w:r w:rsidRPr="00BE5550">
        <w:rPr>
          <w:rFonts w:cs="Times New Roman" w:hAnsi="Times New Roman" w:ascii="Times New Roman"/>
        </w:rPr>
        <w:t xml:space="preserve"> d.d. OIB: 81793146560, Roberta </w:t>
      </w:r>
      <w:proofErr w:type="spellStart"/>
      <w:r w:rsidRPr="00BE5550">
        <w:rPr>
          <w:rFonts w:cs="Times New Roman" w:hAnsi="Times New Roman" w:ascii="Times New Roman"/>
        </w:rPr>
        <w:t>F.Mihanovića</w:t>
      </w:r>
      <w:proofErr w:type="spellEnd"/>
      <w:r w:rsidRPr="00BE5550">
        <w:rPr>
          <w:rFonts w:cs="Times New Roman" w:hAnsi="Times New Roman" w:ascii="Times New Roman"/>
        </w:rPr>
        <w:t xml:space="preserve"> 9, Zagreb</w:t>
      </w:r>
    </w:p>
    <w:p w:rsidRDefault="00E160C9" w:rsidP="00E160C9" w:rsidR="00E160C9" w:rsidRPr="00E160C9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E160C9">
        <w:rPr>
          <w:rFonts w:cs="Times New Roman" w:hAnsi="Times New Roman" w:ascii="Times New Roman"/>
        </w:rPr>
        <w:t>FINA Zagreb, Ulica Grada Vukovara 70, OIB: 85821130368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BE5550">
        <w:rPr>
          <w:rFonts w:cs="Times New Roman" w:hAnsi="Times New Roman" w:ascii="Times New Roman"/>
          <w:sz w:val="24"/>
          <w:szCs w:val="24"/>
        </w:rPr>
        <w:t>MILENA MANDARIĆ</w:t>
      </w:r>
      <w:r w:rsidR="00E160C9">
        <w:rPr>
          <w:rFonts w:cs="Times New Roman" w:hAnsi="Times New Roman" w:ascii="Times New Roman"/>
          <w:sz w:val="24"/>
          <w:szCs w:val="24"/>
        </w:rPr>
        <w:t>,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BE5550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dana 22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F4813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92414"/>
    <w:rsid w:val="006D34A4"/>
    <w:rsid w:val="006F2189"/>
    <w:rsid w:val="0072481D"/>
    <w:rsid w:val="00747080"/>
    <w:rsid w:val="007C4774"/>
    <w:rsid w:val="007E16F2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BE5550"/>
    <w:rsid w:val="00C250B3"/>
    <w:rsid w:val="00C757FD"/>
    <w:rsid w:val="00CC1D0F"/>
    <w:rsid w:val="00CF61E3"/>
    <w:rsid w:val="00DD5FE9"/>
    <w:rsid w:val="00DF0AFB"/>
    <w:rsid w:val="00E160C9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F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F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F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F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F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F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F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F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otvorenje stečaja potrošača</izvorni_sadrzaj>
    <derivirana_varijabla naziv="DomainObject.Predmet.Opis_1">prijedlog za otvorenje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Mandarić</izvorni_sadrzaj>
    <derivirana_varijabla naziv="DomainObject.Predmet.StrankaFormated_1">  Milena Mandarić</derivirana_varijabla>
  </DomainObject.Predmet.StrankaFormated>
  <DomainObject.Predmet.StrankaFormatedOIB>
    <izvorni_sadrzaj>  Milena Mandarić, OIB 01901812999</izvorni_sadrzaj>
    <derivirana_varijabla naziv="DomainObject.Predmet.StrankaFormatedOIB_1">  Milena Mandarić, OIB 01901812999</derivirana_varijabla>
  </DomainObject.Predmet.StrankaFormatedOIB>
  <DomainObject.Predmet.StrankaFormatedWithAdress>
    <izvorni_sadrzaj> Milena Mandarić, Ulica Fra Fulgencija Careva 11, 21214 Kaštel Gomilica</izvorni_sadrzaj>
    <derivirana_varijabla naziv="DomainObject.Predmet.StrankaFormatedWithAdress_1"> Milena Mandarić, Ulica Fra Fulgencija Careva 11, 21214 Kaštel Gomilica</derivirana_varijabla>
  </DomainObject.Predmet.StrankaFormatedWithAdress>
  <DomainObject.Predmet.StrankaFormatedWithAdressOIB>
    <izvorni_sadrzaj> Milena Mandarić, OIB 01901812999, Ulica Fra Fulgencija Careva 11, 21214 Kaštel Gomilica</izvorni_sadrzaj>
    <derivirana_varijabla naziv="DomainObject.Predmet.StrankaFormatedWithAdressOIB_1"> Milena Mandarić, OIB 01901812999, Ulica Fra Fulgencija Careva 11, 21214 Kaštel Gomilica</derivirana_varijabla>
  </DomainObject.Predmet.StrankaFormatedWithAdressOIB>
  <DomainObject.Predmet.StrankaWithAdress>
    <izvorni_sadrzaj>Milena Mandarić Ulica Fra Fulgencija Careva 11,21214 Kaštel Gomilica</izvorni_sadrzaj>
    <derivirana_varijabla naziv="DomainObject.Predmet.StrankaWithAdress_1">Milena Mandarić Ulica Fra Fulgencija Careva 11,21214 Kaštel Gomilica</derivirana_varijabla>
  </DomainObject.Predmet.StrankaWithAdress>
  <DomainObject.Predmet.StrankaWithAdressOIB>
    <izvorni_sadrzaj>Milena Mandarić, OIB 01901812999, Ulica Fra Fulgencija Careva 11,21214 Kaštel Gomilica</izvorni_sadrzaj>
    <derivirana_varijabla naziv="DomainObject.Predmet.StrankaWithAdressOIB_1">Milena Mandarić, OIB 01901812999, Ulica Fra Fulgencija Careva 11,21214 Kaštel Gomilica</derivirana_varijabla>
  </DomainObject.Predmet.StrankaWithAdressOIB>
  <DomainObject.Predmet.StrankaNazivFormated>
    <izvorni_sadrzaj>Milena Mandarić</izvorni_sadrzaj>
    <derivirana_varijabla naziv="DomainObject.Predmet.StrankaNazivFormated_1">Milena Mandarić</derivirana_varijabla>
  </DomainObject.Predmet.StrankaNazivFormated>
  <DomainObject.Predmet.StrankaNazivFormatedOIB>
    <izvorni_sadrzaj>Milena Mandarić, OIB 01901812999</izvorni_sadrzaj>
    <derivirana_varijabla naziv="DomainObject.Predmet.StrankaNazivFormatedOIB_1">Milena Mandarić, OIB 01901812999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198625.65</izvorni_sadrzaj>
    <derivirana_varijabla naziv="DomainObject.Predmet.TrenutnaVrijednost_1">198625.65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Milena Mandarić</item>
    </izvorni_sadrzaj>
    <derivirana_varijabla naziv="DomainObject.Predmet.StrankaListFormated_1">
      <item>Milena Mandarić</item>
    </derivirana_varijabla>
  </DomainObject.Predmet.StrankaListFormated>
  <DomainObject.Predmet.StrankaListFormatedOIB>
    <izvorni_sadrzaj>
      <item>Milena Mandarić, OIB 01901812999</item>
    </izvorni_sadrzaj>
    <derivirana_varijabla naziv="DomainObject.Predmet.StrankaListFormatedOIB_1">
      <item>Milena Mandarić, OIB 01901812999</item>
    </derivirana_varijabla>
  </DomainObject.Predmet.StrankaListFormatedOIB>
  <DomainObject.Predmet.StrankaListFormatedWithAdress>
    <izvorni_sadrzaj>
      <item>Milena Mandarić, Ulica Fra Fulgencija Careva 11, 21214 Kaštel Gomilica</item>
    </izvorni_sadrzaj>
    <derivirana_varijabla naziv="DomainObject.Predmet.StrankaListFormatedWithAdress_1">
      <item>Milena Mandarić, Ulica Fra Fulgencija Careva 11, 21214 Kaštel Gomilica</item>
    </derivirana_varijabla>
  </DomainObject.Predmet.StrankaListFormatedWithAdress>
  <DomainObject.Predmet.StrankaListFormatedWithAdressOIB>
    <izvorni_sadrzaj>
      <item>Milena Mandarić, OIB 01901812999, Ulica Fra Fulgencija Careva 11, 21214 Kaštel Gomilica</item>
    </izvorni_sadrzaj>
    <derivirana_varijabla naziv="DomainObject.Predmet.StrankaListFormatedWithAdressOIB_1">
      <item>Milena Mandarić, OIB 01901812999, Ulica Fra Fulgencija Careva 11, 21214 Kaštel Gomilica</item>
    </derivirana_varijabla>
  </DomainObject.Predmet.StrankaListFormatedWithAdressOIB>
  <DomainObject.Predmet.StrankaListNazivFormated>
    <izvorni_sadrzaj>
      <item>Milena Mandarić</item>
    </izvorni_sadrzaj>
    <derivirana_varijabla naziv="DomainObject.Predmet.StrankaListNazivFormated_1">
      <item>Milena Mandarić</item>
    </derivirana_varijabla>
  </DomainObject.Predmet.StrankaListNazivFormated>
  <DomainObject.Predmet.StrankaListNazivFormatedOIB>
    <izvorni_sadrzaj>
      <item>Milena Mandarić, OIB 01901812999</item>
    </izvorni_sadrzaj>
    <derivirana_varijabla naziv="DomainObject.Predmet.StrankaListNazivFormatedOIB_1">
      <item>Milena Mandarić, OIB 01901812999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izvorni_sadrzaj>
    <derivirana_varijabla naziv="DomainObject.Predmet.OstaliListFormated_1"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derivirana_varijabla>
  </DomainObject.Predmet.OstaliListFormated>
  <DomainObject.Predmet.OstaliListFormatedOIB>
    <izvorni_sadrzaj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</izvorni_sadrzaj>
    <derivirana_varijabla naziv="DomainObject.Predmet.OstaliListFormatedOIB_1"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Republika Hrvatska, Porezna uprava Split</item>
      <item>VIPnet, društvo s ograničenom odgovornošću za usluge javnih telekomunikacija, Vrtni put 1, 10000 Zagreb</item>
      <item>EOS MATRIX d.o.o. za poslovne usluge, Horvatova 82, 10000 Zagreb</item>
      <item>Hrvatska radiotelevizija, Prisavlje 3, 10000 Zagreb</item>
      <item>ERSTE CARD CLUB društvo s ograničenom odgovornošću za financijsko posredovanje i usluge, Ulica Frana Folnegovića 6, 10000 Zagreb</item>
      <item>INKASO.HR d.o.o. za naplatu potraživanja, L. Jagera 5, 31000 Osijek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Republika Hrvatska, Porezna uprava Split</item>
      <item>VIPnet, društvo s ograničenom odgovornošću za usluge javnih telekomunikacija, Vrtni put 1, 10000 Zagreb</item>
      <item>EOS MATRIX d.o.o. za poslovne usluge, Horvatova 82, 10000 Zagreb</item>
      <item>Hrvatska radiotelevizija, Prisavlje 3, 10000 Zagreb</item>
      <item>ERSTE CARD CLUB društvo s ograničenom odgovornošću za financijsko posredovanje i usluge, Ulica Frana Folnegovića 6, 10000 Zagreb</item>
      <item>INKASO.HR d.o.o. za naplatu potraživanja, L. Jagera 5, 31000 Osijek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Republika Hrvatska, Porezna uprava Split</item>
      <item>VIPnet, društvo s ograničenom odgovornošću za usluge javnih telekomunikacija, OIB 29524210204, Vrtni put 1, 10000 Zagreb</item>
      <item>EOS MATRIX d.o.o. za poslovne usluge, OIB 76674680107, Horvatova 82,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INKASO.HR d.o.o. za naplatu potraživanja, OIB 82925459345, L. Jagera 5, 31000 Osijek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Republika Hrvatska, Porezna uprava Split</item>
      <item>VIPnet, društvo s ograničenom odgovornošću za usluge javnih telekomunikacija, OIB 29524210204, Vrtni put 1, 10000 Zagreb</item>
      <item>EOS MATRIX d.o.o. za poslovne usluge, OIB 76674680107, Horvatova 82,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INKASO.HR d.o.o. za naplatu potraživanja, OIB 82925459345, L. Jagera 5, 31000 Osijek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izvorni_sadrzaj>
    <derivirana_varijabla naziv="DomainObject.Predmet.OstaliListNazivFormated_1"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derivirana_varijabla>
  </DomainObject.Predmet.OstaliListNazivFormated>
  <DomainObject.Predmet.OstaliListNazivFormatedOIB>
    <izvorni_sadrzaj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</izvorni_sadrzaj>
    <derivirana_varijabla naziv="DomainObject.Predmet.OstaliListNazivFormatedOIB_1">
      <item>Republika Hrvatska, Porezna uprava Split</item>
      <item>VIPnet, društvo s ograničenom odgovornošću za usluge javnih telekomunikacija, OIB 29524210204</item>
      <item>EOS MATRIX d.o.o. za poslovne usluge, OIB 76674680107</item>
      <item>Hrvatska radiotelevizija, OIB 68419124305</item>
      <item>ERSTE CARD CLUB društvo s ograničenom odgovornošću za financijsko posredovanje i usluge, OIB 85941596441</item>
      <item>INKASO.HR d.o.o. za naplatu potraživanja, OIB 82925459345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Milena Mandarić</izvorni_sadrzaj>
    <derivirana_varijabla naziv="DomainObject.Predmet.StrankaIDrugi_1">Milena Mandarić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Milena Mandarić, OIB 01901812999, Ulica Fra Fulgencija Careva 11, 21214 Kaštel Gomilica</izvorni_sadrzaj>
    <derivirana_varijabla naziv="DomainObject.Predmet.StrankaIDrugiAdressOIB_1">Milena Mandarić, OIB 01901812999, Ulica Fra Fulgencija Careva 11,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Mandarić</item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izvorni_sadrzaj>
    <derivirana_varijabla naziv="DomainObject.Predmet.SudioniciListNaziv_1">
      <item>Milena Mandarić</item>
      <item>Republika Hrvatska, Porezna uprava Split</item>
      <item>VIPnet, društvo s ograničenom odgovornošću za usluge javnih telekomunikacija</item>
      <item>EOS MATRIX d.o.o. za poslovne usluge</item>
      <item>Hrvatska radiotelevizija</item>
      <item>ERSTE CARD CLUB društvo s ograničenom odgovornošću za financijsko posredovanje i usluge</item>
      <item>INKASO.HR d.o.o. za naplatu potraživanja</item>
      <item>Hrvatski Telekom d.d.</item>
      <item>Financijska agencija</item>
    </derivirana_varijabla>
  </DomainObject.Predmet.SudioniciListNaziv>
  <DomainObject.Predmet.SudioniciListAdressOIB>
    <izvorni_sadrzaj>
      <item>Milena Mandarić, OIB 01901812999, Ulica Fra Fulgencija Careva 11,21214 Kaštel Gomilica</item>
      <item>Republika Hrvatska, Porezna uprava Split</item>
      <item>VIPnet, društvo s ograničenom odgovornošću za usluge javnih telekomunikacija, OIB 29524210204, Vrtni put 1,10000 Zagreb</item>
      <item>EOS MATRIX d.o.o. za poslovne usluge, OIB 76674680107, Horvatova 82,10000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INKASO.HR d.o.o. za naplatu potraživanja, OIB 82925459345, L. Jagera 5,31000 Osijek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Milena Mandarić, OIB 01901812999, Ulica Fra Fulgencija Careva 11,21214 Kaštel Gomilica</item>
      <item>Republika Hrvatska, Porezna uprava Split</item>
      <item>VIPnet, društvo s ograničenom odgovornošću za usluge javnih telekomunikacija, OIB 29524210204, Vrtni put 1,10000 Zagreb</item>
      <item>EOS MATRIX d.o.o. za poslovne usluge, OIB 76674680107, Horvatova 82,10000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INKASO.HR d.o.o. za naplatu potraživanja, OIB 82925459345, L. Jagera 5,31000 Osijek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01901812999</item>
      <item>, OIB null</item>
      <item>, OIB 29524210204</item>
      <item>, OIB 76674680107</item>
      <item>, OIB 68419124305</item>
      <item>, OIB 85941596441</item>
      <item>, OIB 82925459345</item>
      <item>, OIB 81793146560</item>
      <item>, OIB 85821130368</item>
    </izvorni_sadrzaj>
    <derivirana_varijabla naziv="DomainObject.Predmet.SudioniciListNazivOIB_1">
      <item>, OIB 01901812999</item>
      <item>, OIB null</item>
      <item>, OIB 29524210204</item>
      <item>, OIB 76674680107</item>
      <item>, OIB 68419124305</item>
      <item>, OIB 85941596441</item>
      <item>, OIB 82925459345</item>
      <item>, OIB 81793146560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1139</properties:Characters>
  <properties:Lines>31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2018-02-22T13:36:00Z</dcterms:created>
  <dc:creator>Božena Semren</dc:creator>
  <cp:lastModifiedBy>Božena Semren</cp:lastModifiedBy>
  <cp:lastPrinted>2018-02-22T13:36:00Z</cp:lastPrinted>
  <dcterms:modified xmlns:xsi="http://www.w3.org/2001/XMLSchema-instance" xsi:type="dcterms:W3CDTF">2018-02-22T13:46:00Z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pripremno ročište Sp-22-17.docx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