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3d9e78" w14:paraId="e3d9e7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8415A7">
        <w:rPr>
          <w:sz w:val="22"/>
          <w:szCs w:val="22"/>
        </w:rPr>
        <w:t>859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Regionalni centar Osijek, OIB: 85821130368, 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8964A5">
        <w:t>NES-CAFFE j.d.o.o. za ugostiteljstvo, usluge i trgovinu,</w:t>
      </w:r>
      <w:r w:rsidR="002B40D7">
        <w:t xml:space="preserve"> </w:t>
      </w:r>
      <w:r>
        <w:t xml:space="preserve">MBS: </w:t>
      </w:r>
      <w:r w:rsidR="001C29A0">
        <w:t>030190394</w:t>
      </w:r>
      <w:r>
        <w:t xml:space="preserve">, OIB: </w:t>
      </w:r>
      <w:r w:rsidR="001C29A0">
        <w:t>53410354493</w:t>
      </w:r>
      <w:r>
        <w:t xml:space="preserve">, </w:t>
      </w:r>
      <w:r w:rsidR="001C29A0">
        <w:t>Županja, Ilirskog preporoda 56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>
        <w:t>24</w:t>
      </w:r>
      <w:r w:rsidRPr="00D7388E">
        <w:t xml:space="preserve">. </w:t>
      </w:r>
      <w:r>
        <w:t>svibnja</w:t>
      </w:r>
      <w:r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C29A0">
        <w:t>NES-CAFFE j.d.o.o. za ugostiteljstvo, usluge i trgovinu,</w:t>
      </w:r>
      <w:r w:rsidR="00F6107B">
        <w:t xml:space="preserve"> </w:t>
      </w:r>
      <w:r w:rsidR="001C29A0">
        <w:t>MBS: 030190394, OIB: 53410354493, Županja, Ilirskog preporoda 56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1C29A0">
        <w:t>7.461,11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1C29A0">
        <w:t xml:space="preserve">Mato </w:t>
      </w:r>
      <w:proofErr w:type="spellStart"/>
      <w:r w:rsidR="001C29A0">
        <w:t>Mutabdžić</w:t>
      </w:r>
      <w:proofErr w:type="spellEnd"/>
      <w:r w:rsidR="001C29A0">
        <w:t xml:space="preserve">, </w:t>
      </w:r>
      <w:r w:rsidR="00FD4C38">
        <w:t xml:space="preserve">OIB: </w:t>
      </w:r>
      <w:r w:rsidR="001C29A0">
        <w:t>62455961782</w:t>
      </w:r>
      <w:r w:rsidR="006737B3">
        <w:t xml:space="preserve">, </w:t>
      </w:r>
      <w:r w:rsidR="001C29A0">
        <w:t>Županja, Ilirskog preporoda 56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1C29A0">
        <w:t>859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74C" w:rsidP="00D95CE2" w:rsidR="00DE374C">
      <w:r>
        <w:separator/>
      </w:r>
    </w:p>
  </w:endnote>
  <w:endnote w:id="0" w:type="continuationSeparator">
    <w:p w:rsidRDefault="00DE374C" w:rsidP="00D95CE2" w:rsidR="00DE3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74C" w:rsidP="00D95CE2" w:rsidR="00DE374C">
      <w:r>
        <w:separator/>
      </w:r>
    </w:p>
  </w:footnote>
  <w:footnote w:id="0" w:type="continuationSeparator">
    <w:p w:rsidRDefault="00DE374C" w:rsidP="00D95CE2" w:rsidR="00DE3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E7671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C0302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E374C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St-859/2018</izvorni_sadrzaj>
    <derivirana_varijabla naziv="DomainObject.Predmet.OznakaBroj_1">St-859/2018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NES-CAFFE j.d.o.o. za ugostiteljstvo, usluge i trgovinu</izvorni_sadrzaj>
    <derivirana_varijabla naziv="DomainObject.Predmet.ProtustrankaFormated_1">  NES-CAFFE j.d.o.o. za ugostiteljstvo, usluge i trgovinu</derivirana_varijabla>
  </DomainObject.Predmet.ProtustrankaFormated>
  <DomainObject.Predmet.ProtustrankaFormatedOIB>
    <izvorni_sadrzaj>  NES-CAFFE j.d.o.o. za ugostiteljstvo, usluge i trgovinu, OIB 53410354493</izvorni_sadrzaj>
    <derivirana_varijabla naziv="DomainObject.Predmet.ProtustrankaFormatedOIB_1">  NES-CAFFE j.d.o.o. za ugostiteljstvo, usluge i trgovinu, OIB 53410354493</derivirana_varijabla>
  </DomainObject.Predmet.ProtustrankaFormatedOIB>
  <DomainObject.Predmet.ProtustrankaFormatedWithAdress>
    <izvorni_sadrzaj> NES-CAFFE j.d.o.o. za ugostiteljstvo, usluge i trgovinu, Ilirskog preporoda 56, 32270 Županja</izvorni_sadrzaj>
    <derivirana_varijabla naziv="DomainObject.Predmet.ProtustrankaFormatedWithAdress_1"> NES-CAFFE j.d.o.o. za ugostiteljstvo, usluge i trgovinu, Ilirskog preporoda 56, 32270 Županja</derivirana_varijabla>
  </DomainObject.Predmet.ProtustrankaFormatedWithAdress>
  <DomainObject.Predmet.ProtustrankaFormatedWithAdressOIB>
    <izvorni_sadrzaj> NES-CAFFE j.d.o.o. za ugostiteljstvo, usluge i trgovinu, OIB 53410354493, Ilirskog preporoda 56, 32270 Županja</izvorni_sadrzaj>
    <derivirana_varijabla naziv="DomainObject.Predmet.ProtustrankaFormatedWithAdressOIB_1"> NES-CAFFE j.d.o.o. za ugostiteljstvo, usluge i trgovinu, OIB 53410354493, Ilirskog preporoda 56, 32270 Županja</derivirana_varijabla>
  </DomainObject.Predmet.ProtustrankaFormatedWithAdressOIB>
  <DomainObject.Predmet.ProtustrankaWithAdress>
    <izvorni_sadrzaj>NES-CAFFE j.d.o.o. za ugostiteljstvo, usluge i trgovinu Ilirskog preporoda 56, 32270 Županja</izvorni_sadrzaj>
    <derivirana_varijabla naziv="DomainObject.Predmet.ProtustrankaWithAdress_1">NES-CAFFE j.d.o.o. za ugostiteljstvo, usluge i trgovinu Ilirskog preporoda 56, 32270 Županja</derivirana_varijabla>
  </DomainObject.Predmet.ProtustrankaWithAdress>
  <DomainObject.Predmet.ProtustrankaWithAdressOIB>
    <izvorni_sadrzaj>NES-CAFFE j.d.o.o. za ugostiteljstvo, usluge i trgovinu, OIB 53410354493, Ilirskog preporoda 56, 32270 Županja</izvorni_sadrzaj>
    <derivirana_varijabla naziv="DomainObject.Predmet.ProtustrankaWithAdressOIB_1">NES-CAFFE j.d.o.o. za ugostiteljstvo, usluge i trgovinu, OIB 53410354493, Ilirskog preporoda 56, 32270 Županja</derivirana_varijabla>
  </DomainObject.Predmet.ProtustrankaWithAdressOIB>
  <DomainObject.Predmet.ProtustrankaNazivFormated>
    <izvorni_sadrzaj>NES-CAFFE j.d.o.o. za ugostiteljstvo, usluge i trgovinu</izvorni_sadrzaj>
    <derivirana_varijabla naziv="DomainObject.Predmet.ProtustrankaNazivFormated_1">NES-CAFFE j.d.o.o. za ugostiteljstvo, usluge i trgovinu</derivirana_varijabla>
  </DomainObject.Predmet.ProtustrankaNazivFormated>
  <DomainObject.Predmet.ProtustrankaNazivFormatedOIB>
    <izvorni_sadrzaj>NES-CAFFE j.d.o.o. za ugostiteljstvo, usluge i trgovinu, OIB 53410354493</izvorni_sadrzaj>
    <derivirana_varijabla naziv="DomainObject.Predmet.ProtustrankaNazivFormatedOIB_1">NES-CAFFE j.d.o.o. za ugostiteljstvo, usluge i trgovinu, OIB 53410354493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NES-CAFFE j.d.o.o. za ugostiteljstvo, usluge i trgovinu</item>
    </izvorni_sadrzaj>
    <derivirana_varijabla naziv="DomainObject.Predmet.ProtuStrankaListFormated_1">
      <item>NES-CAFFE j.d.o.o. za ugostiteljstvo, usluge i trgovinu</item>
    </derivirana_varijabla>
  </DomainObject.Predmet.ProtuStrankaListFormated>
  <DomainObject.Predmet.ProtuStrankaListFormatedOIB>
    <izvorni_sadrzaj>
      <item>NES-CAFFE j.d.o.o. za ugostiteljstvo, usluge i trgovinu, OIB 53410354493</item>
    </izvorni_sadrzaj>
    <derivirana_varijabla naziv="DomainObject.Predmet.ProtuStrankaListFormatedOIB_1">
      <item>NES-CAFFE j.d.o.o. za ugostiteljstvo, usluge i trgovinu, OIB 53410354493</item>
    </derivirana_varijabla>
  </DomainObject.Predmet.ProtuStrankaListFormatedOIB>
  <DomainObject.Predmet.ProtuStrankaListFormatedWithAdress>
    <izvorni_sadrzaj>
      <item>NES-CAFFE j.d.o.o. za ugostiteljstvo, usluge i trgovinu, Ilirskog preporoda 56, 32270 Županja</item>
    </izvorni_sadrzaj>
    <derivirana_varijabla naziv="DomainObject.Predmet.ProtuStrankaListFormatedWithAdress_1">
      <item>NES-CAFFE j.d.o.o. za ugostiteljstvo, usluge i trgovinu, Ilirskog preporoda 56, 32270 Županja</item>
    </derivirana_varijabla>
  </DomainObject.Predmet.ProtuStrankaListFormatedWithAdress>
  <DomainObject.Predmet.ProtuStrankaListFormatedWithAdressOIB>
    <izvorni_sadrzaj>
      <item>NES-CAFFE j.d.o.o. za ugostiteljstvo, usluge i trgovinu, OIB 53410354493, Ilirskog preporoda 56, 32270 Županja</item>
    </izvorni_sadrzaj>
    <derivirana_varijabla naziv="DomainObject.Predmet.ProtuStrankaListFormatedWithAdressOIB_1">
      <item>NES-CAFFE j.d.o.o. za ugostiteljstvo, usluge i trgovinu, OIB 53410354493, Ilirskog preporoda 56, 32270 Županja</item>
    </derivirana_varijabla>
  </DomainObject.Predmet.ProtuStrankaListFormatedWithAdressOIB>
  <DomainObject.Predmet.ProtuStrankaListNazivFormated>
    <izvorni_sadrzaj>
      <item>NES-CAFFE j.d.o.o. za ugostiteljstvo, usluge i trgovinu</item>
    </izvorni_sadrzaj>
    <derivirana_varijabla naziv="DomainObject.Predmet.ProtuStrankaListNazivFormated_1">
      <item>NES-CAFFE j.d.o.o. za ugostiteljstvo, usluge i trgovinu</item>
    </derivirana_varijabla>
  </DomainObject.Predmet.ProtuStrankaListNazivFormated>
  <DomainObject.Predmet.ProtuStrankaListNazivFormatedOIB>
    <izvorni_sadrzaj>
      <item>NES-CAFFE j.d.o.o. za ugostiteljstvo, usluge i trgovinu, OIB 53410354493</item>
    </izvorni_sadrzaj>
    <derivirana_varijabla naziv="DomainObject.Predmet.ProtuStrankaListNazivFormatedOIB_1">
      <item>NES-CAFFE j.d.o.o. za ugostiteljstvo, usluge i trgovinu, OIB 53410354493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NES-CAFFE j.d.o.o. za ugostiteljstvo, usluge i trgovinu</izvorni_sadrzaj>
    <derivirana_varijabla naziv="DomainObject.Predmet.ProtustrankaIDrugi_1">NES-CAFFE j.d.o.o. za ugostiteljstvo,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NES-CAFFE j.d.o.o. za ugostiteljstvo, usluge i trgovinu, OIB 53410354493, Ilirskog preporoda 56, 32270 Županja</izvorni_sadrzaj>
    <derivirana_varijabla naziv="DomainObject.Predmet.ProtustrankaIDrugiAdressOIB_1">NES-CAFFE j.d.o.o. za ugostiteljstvo, usluge i trgovinu, OIB 53410354493, Ilirskog preporoda 56,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NES-CAFFE j.d.o.o. za ugostiteljstvo, usluge i trgovinu</item>
    </izvorni_sadrzaj>
    <derivirana_varijabla naziv="DomainObject.Predmet.SudioniciListNaziv_1">
      <item>FINA RC OSIJEK</item>
      <item>NES-CAFFE j.d.o.o. za ugostiteljstvo, usluge i trgovinu</item>
    </derivirana_varijabla>
  </DomainObject.Predmet.SudioniciListNaziv>
  <DomainObject.Predmet.SudioniciListAdressOIB>
    <izvorni_sadrzaj>
      <item>FINA RC OSIJEK, OIB 85821130368</item>
      <item>NES-CAFFE j.d.o.o. za ugostiteljstvo, usluge i trgovinu, OIB 53410354493, Ilirskog preporoda 56,32270 Županja</item>
    </izvorni_sadrzaj>
    <derivirana_varijabla naziv="DomainObject.Predmet.SudioniciListAdressOIB_1">
      <item>FINA RC OSIJEK, OIB 85821130368</item>
      <item>NES-CAFFE j.d.o.o. za ugostiteljstvo, usluge i trgovinu, OIB 53410354493, Ilirskog preporoda 56,32270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53410354493</item>
    </izvorni_sadrzaj>
    <derivirana_varijabla naziv="DomainObject.Predmet.SudioniciListNazivOIB_1">
      <item>, OIB 85821130368</item>
      <item>, OIB 53410354493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8D804-EF64-42D1-BA22-EF23D8D34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2219</properties:Characters>
  <properties:Lines>57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2018-05-24T06:20:00Z</dcterms:created>
  <dc:creator>Snježana Andrijanić</dc:creator>
  <cp:lastModifiedBy>Renata Horvat</cp:lastModifiedBy>
  <cp:lastPrinted>2018-05-24T07:06:00Z</cp:lastPrinted>
  <dcterms:modified xmlns:xsi="http://www.w3.org/2001/XMLSchema-instance" xsi:type="dcterms:W3CDTF">2018-05-24T07:26:00Z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(St-859-18 -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