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d77b" w14:paraId="e71d77b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p w:rsidRDefault="0060277F" w:rsidP="0060277F" w:rsidR="0060277F">
      <w:r>
        <w:t xml:space="preserve">            </w:t>
      </w:r>
      <w:r>
        <w:rPr>
          <w:noProof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277F" w:rsidP="0060277F" w:rsidR="0060277F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60277F" w:rsidP="0060277F" w:rsidR="0060277F">
      <w:r>
        <w:t>Trgovački</w:t>
      </w:r>
      <w:r w:rsidRPr="009077C2">
        <w:t xml:space="preserve"> sud u </w:t>
      </w:r>
      <w:r>
        <w:t>Osijeku</w:t>
      </w:r>
    </w:p>
    <w:p w:rsidRDefault="0060277F" w:rsidP="0060277F" w:rsidR="0060277F" w:rsidRPr="00D64B46">
      <w:r>
        <w:rPr>
          <w:sz w:val="22"/>
          <w:szCs w:val="22"/>
        </w:rPr>
        <w:t xml:space="preserve">    Osijek, Zagrebačka 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Poslovni broj: </w:t>
      </w:r>
      <w:r w:rsidRPr="0060277F">
        <w:t>14 St-2073/18-12</w:t>
      </w:r>
    </w:p>
    <w:p w:rsidRDefault="0060277F" w:rsidP="0060277F" w:rsidR="0060277F"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60277F" w:rsidP="0060277F" w:rsidR="0060277F">
      <w:pPr>
        <w:ind w:hanging="720" w:left="360"/>
        <w:rPr>
          <w:sz w:val="22"/>
          <w:szCs w:val="22"/>
        </w:rPr>
      </w:pPr>
    </w:p>
    <w:p w:rsidRDefault="0060277F" w:rsidP="0060277F" w:rsidR="0060277F">
      <w:pPr>
        <w:ind w:hanging="720" w:left="360"/>
        <w:jc w:val="center"/>
      </w:pPr>
      <w:r>
        <w:t xml:space="preserve">R E P U B L I K A  H R V A T S K A </w:t>
      </w:r>
    </w:p>
    <w:p w:rsidRDefault="0060277F" w:rsidP="00107124" w:rsidR="0060277F">
      <w:pPr>
        <w:jc w:val="center"/>
      </w:pP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BE2F36" w:rsidR="00BE2F36">
      <w:pPr>
        <w:jc w:val="both"/>
      </w:pPr>
      <w:r>
        <w:tab/>
      </w:r>
      <w:r w:rsidR="00BE2F36" w:rsidRPr="00611430">
        <w:t xml:space="preserve">Trgovački sud u Osijeku, po sucu mr. sc. Tihomiru Kovačeviću, kao stečajnom sucu, povodom prijedloga </w:t>
      </w:r>
      <w:r w:rsidR="00BE2F36" w:rsidRPr="00895554">
        <w:t xml:space="preserve">RH, MF, Porezna uprava, Područni ured Osijek, zastupana po ŽDO u Osijeku OIB 18683136487 </w:t>
      </w:r>
      <w:r w:rsidR="00BE2F36">
        <w:t xml:space="preserve">za </w:t>
      </w:r>
      <w:r w:rsidR="00BE2F36" w:rsidRPr="0041082E">
        <w:t xml:space="preserve">otvaranje stečajnog postupka nad dužnikom </w:t>
      </w:r>
      <w:r w:rsidR="00BE2F36">
        <w:t>KORMORAN j.d.o.o. za trgovinu i usluge, Tenja, Tituša Brezovačkog 18</w:t>
      </w:r>
      <w:r w:rsidR="00BE2F36" w:rsidRPr="007A72DD">
        <w:t>, MBS 0</w:t>
      </w:r>
      <w:r w:rsidR="00BE2F36">
        <w:t>30157062</w:t>
      </w:r>
      <w:r w:rsidR="00BE2F36" w:rsidRPr="007A72DD">
        <w:t xml:space="preserve">, OIB </w:t>
      </w:r>
      <w:r w:rsidR="00BE2F36">
        <w:t>46363414626</w:t>
      </w:r>
      <w:r w:rsidR="00BE2F36" w:rsidRPr="0041082E">
        <w:t xml:space="preserve">, dana </w:t>
      </w:r>
      <w:r w:rsidR="00360C96" w:rsidRPr="00360C96">
        <w:t>2. siječnja 2019</w:t>
      </w:r>
      <w:r w:rsidR="00BE2F36" w:rsidRPr="0041082E">
        <w:t>.</w:t>
      </w:r>
    </w:p>
    <w:p w:rsidRDefault="0065635E" w:rsidP="0065635E" w:rsidR="0065635E">
      <w:pPr>
        <w:jc w:val="both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360C96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360C96" w:rsidRPr="00360C96">
        <w:t>Nad</w:t>
      </w:r>
      <w:r w:rsidR="00360C96">
        <w:t>i</w:t>
      </w:r>
      <w:r w:rsidR="00360C96" w:rsidRPr="00360C96">
        <w:t xml:space="preserve"> Gagro, Vinkovci, Glagoljaška 52, OIB 04212100945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360C96" w:rsidRPr="00360C96">
        <w:t>KORMORAN j.d.o.o. za trgovinu i usluge, Tenja, Tituša Brezovačkog 18, MBS 030157062, OIB 46363414626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D82E42">
        <w:t>koji će dostaviti u roku od 8 dana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F472E9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</w:t>
      </w:r>
      <w:r w:rsidR="00F472E9">
        <w:t xml:space="preserve">rješenja s </w:t>
      </w:r>
      <w:r w:rsidR="00F472E9" w:rsidRPr="00F472E9">
        <w:t>Fond</w:t>
      </w:r>
      <w:r w:rsidR="00F472E9">
        <w:t>a</w:t>
      </w:r>
      <w:r w:rsidR="00F472E9" w:rsidRPr="00F472E9">
        <w:t xml:space="preserve"> za namirenje troškova stečajnog postupka</w:t>
      </w:r>
      <w:r w:rsidR="00F472E9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230872">
        <w:t>2</w:t>
      </w:r>
      <w:r w:rsidR="00FF1497">
        <w:t>073</w:t>
      </w:r>
      <w:r w:rsidR="00841A3C" w:rsidRPr="00841A3C">
        <w:t>/18-</w:t>
      </w:r>
      <w:r w:rsidR="00987A0C">
        <w:t>3</w:t>
      </w:r>
      <w:r w:rsidR="00841A3C">
        <w:t xml:space="preserve"> </w:t>
      </w:r>
      <w:r>
        <w:t xml:space="preserve">od </w:t>
      </w:r>
      <w:r w:rsidR="00FF1497">
        <w:t>10</w:t>
      </w:r>
      <w:r>
        <w:t>.</w:t>
      </w:r>
      <w:r w:rsidR="00FF1497">
        <w:t>12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FF1497">
        <w:t>Nada Gagro</w:t>
      </w:r>
      <w:r w:rsidR="00987A0C">
        <w:t xml:space="preserve"> iz Vinkovaca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C42540" w:rsidP="00FC0CBC" w:rsidR="00C42540">
      <w:pPr>
        <w:pStyle w:val="Tijeloteksta"/>
        <w:ind w:firstLine="708"/>
      </w:pPr>
    </w:p>
    <w:p w:rsidRDefault="00C42540" w:rsidP="00FC0CBC" w:rsidR="00C42540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</w:t>
      </w:r>
      <w:r w:rsidR="00987A0C">
        <w:t>, a dana 2</w:t>
      </w:r>
      <w:r w:rsidR="00C42540">
        <w:t>8</w:t>
      </w:r>
      <w:r>
        <w:t>.</w:t>
      </w:r>
      <w:r w:rsidR="00C42540">
        <w:t>12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360C96" w:rsidRPr="00360C96">
        <w:t>2. siječnja 2019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="00C42540">
        <w:t xml:space="preserve">         S u d a c </w:t>
      </w:r>
      <w:r w:rsidRPr="008D4802">
        <w:t>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C42540" w:rsidP="00397F6D" w:rsidR="00397F6D" w:rsidRPr="003E14CC">
      <w:pPr>
        <w:pStyle w:val="Tijeloteksta"/>
        <w:rPr>
          <w:bCs/>
        </w:rPr>
      </w:pPr>
      <w:r>
        <w:rPr>
          <w:bCs/>
        </w:rPr>
        <w:t>Uputa o pravnom lijeku</w:t>
      </w:r>
      <w:r w:rsidR="00397F6D" w:rsidRPr="003E14CC">
        <w:rPr>
          <w:bCs/>
        </w:rPr>
        <w:t>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  <w:r w:rsidR="00023215">
        <w:t xml:space="preserve"> </w:t>
      </w:r>
      <w:r w:rsidR="00C42540">
        <w:t>Nada Gagro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68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77F" w:rsidP="002B47A8" w:rsidR="00B946A3">
    <w:pPr>
      <w:jc w:val="right"/>
    </w:pPr>
    <w:r w:rsidRPr="0060277F">
      <w:t>Poslovni broj: 14 St-2073/18-12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3215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2EAE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1D62"/>
    <w:rsid w:val="00193DED"/>
    <w:rsid w:val="001946D7"/>
    <w:rsid w:val="001A4492"/>
    <w:rsid w:val="001A6A6A"/>
    <w:rsid w:val="001A7D79"/>
    <w:rsid w:val="001B1808"/>
    <w:rsid w:val="001B2671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253E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035A"/>
    <w:rsid w:val="00230872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2F71C8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0C96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4135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277F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127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10A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1C5C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8B5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27C8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768C7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6B07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87A0C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3D44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17E0F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6AE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2F36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37B6D"/>
    <w:rsid w:val="00C4143F"/>
    <w:rsid w:val="00C42540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E7782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2E42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0E5D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B6B65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2E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1497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8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6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8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8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8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8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2073</izvorni_sadrzaj>
    <derivirana_varijabla naziv="DomainObject.Predmet.Broj_1">2073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2018.</izvorni_sadrzaj>
    <derivirana_varijabla naziv="DomainObject.Predmet.DatumOsnivanja_1">6.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St-2073/2018</izvorni_sadrzaj>
    <derivirana_varijabla naziv="DomainObject.Predmet.OznakaBroj_1">St-2073/2018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KORMORAN j.d.o.o. za trgovinu i usluge</izvorni_sadrzaj>
    <derivirana_varijabla naziv="DomainObject.Predmet.ProtustrankaFormated_1">  KORMORAN j.d.o.o. za trgovinu i usluge</derivirana_varijabla>
  </DomainObject.Predmet.ProtustrankaFormated>
  <DomainObject.Predmet.ProtustrankaFormatedOIB>
    <izvorni_sadrzaj>  KORMORAN j.d.o.o. za trgovinu i usluge, OIB 46363414626</izvorni_sadrzaj>
    <derivirana_varijabla naziv="DomainObject.Predmet.ProtustrankaFormatedOIB_1">  KORMORAN j.d.o.o. za trgovinu i usluge, OIB 46363414626</derivirana_varijabla>
  </DomainObject.Predmet.ProtustrankaFormatedOIB>
  <DomainObject.Predmet.ProtustrankaFormatedWithAdress>
    <izvorni_sadrzaj> KORMORAN j.d.o.o. za trgovinu i usluge, Tituša Brezovačkog 18, 31207 Tenja</izvorni_sadrzaj>
    <derivirana_varijabla naziv="DomainObject.Predmet.ProtustrankaFormatedWithAdress_1"> KORMORAN j.d.o.o. za trgovinu i usluge, Tituša Brezovačkog 18, 31207 Tenja</derivirana_varijabla>
  </DomainObject.Predmet.ProtustrankaFormatedWithAdress>
  <DomainObject.Predmet.ProtustrankaFormatedWithAdressOIB>
    <izvorni_sadrzaj> KORMORAN j.d.o.o. za trgovinu i usluge, OIB 46363414626, Tituša Brezovačkog 18, 31207 Tenja</izvorni_sadrzaj>
    <derivirana_varijabla naziv="DomainObject.Predmet.ProtustrankaFormatedWithAdressOIB_1"> KORMORAN j.d.o.o. za trgovinu i usluge, OIB 46363414626, Tituša Brezovačkog 18, 31207 Tenja</derivirana_varijabla>
  </DomainObject.Predmet.ProtustrankaFormatedWithAdressOIB>
  <DomainObject.Predmet.ProtustrankaWithAdress>
    <izvorni_sadrzaj>KORMORAN j.d.o.o. za trgovinu i usluge Tituša Brezovačkog 18, 31207 Tenja</izvorni_sadrzaj>
    <derivirana_varijabla naziv="DomainObject.Predmet.ProtustrankaWithAdress_1">KORMORAN j.d.o.o. za trgovinu i usluge Tituša Brezovačkog 18, 31207 Tenja</derivirana_varijabla>
  </DomainObject.Predmet.ProtustrankaWithAdress>
  <DomainObject.Predmet.ProtustrankaWithAdressOIB>
    <izvorni_sadrzaj>KORMORAN j.d.o.o. za trgovinu i usluge, OIB 46363414626, Tituša Brezovačkog 18, 31207 Tenja</izvorni_sadrzaj>
    <derivirana_varijabla naziv="DomainObject.Predmet.ProtustrankaWithAdressOIB_1">KORMORAN j.d.o.o. za trgovinu i usluge, OIB 46363414626, Tituša Brezovačkog 18, 31207 Tenja</derivirana_varijabla>
  </DomainObject.Predmet.ProtustrankaWithAdressOIB>
  <DomainObject.Predmet.ProtustrankaNazivFormated>
    <izvorni_sadrzaj>KORMORAN j.d.o.o. za trgovinu i usluge</izvorni_sadrzaj>
    <derivirana_varijabla naziv="DomainObject.Predmet.ProtustrankaNazivFormated_1">KORMORAN j.d.o.o. za trgovinu i usluge</derivirana_varijabla>
  </DomainObject.Predmet.ProtustrankaNazivFormated>
  <DomainObject.Predmet.ProtustrankaNazivFormatedOIB>
    <izvorni_sadrzaj>KORMORAN j.d.o.o. za trgovinu i usluge, OIB 46363414626</izvorni_sadrzaj>
    <derivirana_varijabla naziv="DomainObject.Predmet.ProtustrankaNazivFormatedOIB_1">KORMORAN j.d.o.o. za trgovinu i usluge, OIB 46363414626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KORMORAN j.d.o.o. za trgovinu i usluge</item>
    </izvorni_sadrzaj>
    <derivirana_varijabla naziv="DomainObject.Predmet.ProtuStrankaListFormated_1">
      <item>KORMORAN j.d.o.o. za trgovinu i usluge</item>
    </derivirana_varijabla>
  </DomainObject.Predmet.ProtuStrankaListFormated>
  <DomainObject.Predmet.ProtuStrankaListFormatedOIB>
    <izvorni_sadrzaj>
      <item>KORMORAN j.d.o.o. za trgovinu i usluge, OIB 46363414626</item>
    </izvorni_sadrzaj>
    <derivirana_varijabla naziv="DomainObject.Predmet.ProtuStrankaListFormatedOIB_1">
      <item>KORMORAN j.d.o.o. za trgovinu i usluge, OIB 46363414626</item>
    </derivirana_varijabla>
  </DomainObject.Predmet.ProtuStrankaListFormatedOIB>
  <DomainObject.Predmet.ProtuStrankaListFormatedWithAdress>
    <izvorni_sadrzaj>
      <item>KORMORAN j.d.o.o. za trgovinu i usluge, Tituša Brezovačkog 18, 31207 Tenja</item>
    </izvorni_sadrzaj>
    <derivirana_varijabla naziv="DomainObject.Predmet.ProtuStrankaListFormatedWithAdress_1">
      <item>KORMORAN j.d.o.o. za trgovinu i usluge, Tituša Brezovačkog 18, 31207 Tenja</item>
    </derivirana_varijabla>
  </DomainObject.Predmet.ProtuStrankaListFormatedWithAdress>
  <DomainObject.Predmet.ProtuStrankaListFormatedWithAdressOIB>
    <izvorni_sadrzaj>
      <item>KORMORAN j.d.o.o. za trgovinu i usluge, OIB 46363414626, Tituša Brezovačkog 18, 31207 Tenja</item>
    </izvorni_sadrzaj>
    <derivirana_varijabla naziv="DomainObject.Predmet.ProtuStrankaListFormatedWithAdressOIB_1">
      <item>KORMORAN j.d.o.o. za trgovinu i usluge, OIB 46363414626, Tituša Brezovačkog 18, 31207 Tenja</item>
    </derivirana_varijabla>
  </DomainObject.Predmet.ProtuStrankaListFormatedWithAdressOIB>
  <DomainObject.Predmet.ProtuStrankaListNazivFormated>
    <izvorni_sadrzaj>
      <item>KORMORAN j.d.o.o. za trgovinu i usluge</item>
    </izvorni_sadrzaj>
    <derivirana_varijabla naziv="DomainObject.Predmet.ProtuStrankaListNazivFormated_1">
      <item>KORMORAN j.d.o.o. za trgovinu i usluge</item>
    </derivirana_varijabla>
  </DomainObject.Predmet.ProtuStrankaListNazivFormated>
  <DomainObject.Predmet.ProtuStrankaListNazivFormatedOIB>
    <izvorni_sadrzaj>
      <item>KORMORAN j.d.o.o. za trgovinu i usluge, OIB 46363414626</item>
    </izvorni_sadrzaj>
    <derivirana_varijabla naziv="DomainObject.Predmet.ProtuStrankaListNazivFormatedOIB_1">
      <item>KORMORAN j.d.o.o. za trgovinu i usluge, OIB 46363414626</item>
    </derivirana_varijabla>
  </DomainObject.Predmet.ProtuStrankaListNazivFormatedOIB>
  <DomainObject.Predmet.OstaliListFormated>
    <izvorni_sadrzaj>
      <item>Ivan Kordić</item>
    </izvorni_sadrzaj>
    <derivirana_varijabla naziv="DomainObject.Predmet.OstaliListFormated_1">
      <item>Ivan Kordić</item>
    </derivirana_varijabla>
  </DomainObject.Predmet.OstaliListFormated>
  <DomainObject.Predmet.OstaliListFormatedOIB>
    <izvorni_sadrzaj>
      <item>Ivan Kordić, OIB 26352919324</item>
    </izvorni_sadrzaj>
    <derivirana_varijabla naziv="DomainObject.Predmet.OstaliListFormatedOIB_1">
      <item>Ivan Kordić, OIB 26352919324</item>
    </derivirana_varijabla>
  </DomainObject.Predmet.OstaliListFormatedOIB>
  <DomainObject.Predmet.OstaliListFormatedWithAdress>
    <izvorni_sadrzaj>
      <item>Ivan Kordić, Tituša Brezovačkog 18, 31207 Tenja</item>
    </izvorni_sadrzaj>
    <derivirana_varijabla naziv="DomainObject.Predmet.OstaliListFormatedWithAdress_1">
      <item>Ivan Kordić, Tituša Brezovačkog 18, 31207 Tenja</item>
    </derivirana_varijabla>
  </DomainObject.Predmet.OstaliListFormatedWithAdress>
  <DomainObject.Predmet.OstaliListFormatedWithAdressOIB>
    <izvorni_sadrzaj>
      <item>Ivan Kordić, OIB 26352919324, Tituša Brezovačkog 18, 31207 Tenja</item>
    </izvorni_sadrzaj>
    <derivirana_varijabla naziv="DomainObject.Predmet.OstaliListFormatedWithAdressOIB_1">
      <item>Ivan Kordić, OIB 26352919324, Tituša Brezovačkog 18, 31207 Tenja</item>
    </derivirana_varijabla>
  </DomainObject.Predmet.OstaliListFormatedWithAdressOIB>
  <DomainObject.Predmet.OstaliListNazivFormated>
    <izvorni_sadrzaj>
      <item>Ivan Kordić</item>
    </izvorni_sadrzaj>
    <derivirana_varijabla naziv="DomainObject.Predmet.OstaliListNazivFormated_1">
      <item>Ivan Kordić</item>
    </derivirana_varijabla>
  </DomainObject.Predmet.OstaliListNazivFormated>
  <DomainObject.Predmet.OstaliListNazivFormatedOIB>
    <izvorni_sadrzaj>
      <item>Ivan Kordić, OIB 26352919324</item>
    </izvorni_sadrzaj>
    <derivirana_varijabla naziv="DomainObject.Predmet.OstaliListNazivFormatedOIB_1">
      <item>Ivan Kordić, OIB 26352919324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KORMORAN j.d.o.o. za trgovinu i usluge</izvorni_sadrzaj>
    <derivirana_varijabla naziv="DomainObject.Predmet.ProtustrankaIDrugi_1">KORMORAN j.d.o.o. za trgovinu i usluge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KORMORAN j.d.o.o. za trgovinu i usluge, OIB 46363414626, Tituša Brezovačkog 18, 31207 Tenja</izvorni_sadrzaj>
    <derivirana_varijabla naziv="DomainObject.Predmet.ProtustrankaIDrugiAdressOIB_1">KORMORAN j.d.o.o. za trgovinu i usluge, OIB 46363414626, Tituša Brezovačkog 18,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KORMORAN j.d.o.o. za trgovinu i usluge</item>
      <item>RH MF Područni ured Osijek</item>
      <item>Ivan Kordić</item>
    </izvorni_sadrzaj>
    <derivirana_varijabla naziv="DomainObject.Predmet.SudioniciListNaziv_1">
      <item>KORMORAN j.d.o.o. za trgovinu i usluge</item>
      <item>RH MF Područni ured Osijek</item>
      <item>Ivan Kordić</item>
    </derivirana_varijabla>
  </DomainObject.Predmet.SudioniciListNaziv>
  <DomainObject.Predmet.SudioniciListAdressOIB>
    <izvorni_sadrzaj>
      <item>KORMORAN j.d.o.o. za trgovinu i usluge, OIB 46363414626, Tituša Brezovačkog 18,31207 Tenja</item>
      <item>RH MF Područni ured Osijek, OIB 18683136487</item>
      <item>Ivan Kordić, OIB 26352919324, Tituša Brezovačkog 18,31207 Tenja</item>
    </izvorni_sadrzaj>
    <derivirana_varijabla naziv="DomainObject.Predmet.SudioniciListAdressOIB_1">
      <item>KORMORAN j.d.o.o. za trgovinu i usluge, OIB 46363414626, Tituša Brezovačkog 18,31207 Tenja</item>
      <item>RH MF Područni ured Osijek, OIB 18683136487</item>
      <item>Ivan Kordić, OIB 26352919324, Tituša Brezovačkog 18,31207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46363414626</item>
      <item>, OIB 18683136487</item>
      <item>, OIB 26352919324</item>
    </izvorni_sadrzaj>
    <derivirana_varijabla naziv="DomainObject.Predmet.SudioniciListNazivOIB_1">
      <item>, OIB 46363414626</item>
      <item>, OIB 18683136487</item>
      <item>, OIB 26352919324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St-2073/2018-6</izvorni_sadrzaj>
    <derivirana_varijabla naziv="DomainObject.PredzadnjaOdlukaIzPredmeta.Oznaka_1">St-2073/2018-6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60E9CA-09AC-4B3F-B7A5-834BB22784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2276</properties:Characters>
  <properties:Lines>74</properties:Lines>
  <properties:Paragraphs>21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2018-07-04T10:19:00Z</cp:lastPrinted>
  <dcterms:modified xmlns:xsi="http://www.w3.org/2001/XMLSchema-instance" xsi:type="dcterms:W3CDTF">2019-01-02T08:45:00Z</dcterms:modified>
  <cp:revision>22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