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5653" w14:paraId="953565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161C9">
        <w:t>SPALATOTOURS d.o.o., Zrinjsko Frankopanska 17, Split, OIB: 18028757967</w:t>
      </w:r>
      <w:r>
        <w:rPr>
          <w:lang w:val="hr-HR"/>
        </w:rPr>
        <w:t xml:space="preserve">, dana </w:t>
      </w:r>
      <w:r w:rsidR="0006150E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61C9">
        <w:t xml:space="preserve">SPALATOTOURS d.o.o., Zrinjsko Frankopanska 17, Split, OIB: 18028757967 </w:t>
      </w:r>
      <w:r>
        <w:rPr>
          <w:lang w:val="hr-HR"/>
        </w:rPr>
        <w:t xml:space="preserve">na dan </w:t>
      </w:r>
      <w:r w:rsidR="006161C9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161C9">
        <w:rPr>
          <w:lang w:val="hr-HR"/>
        </w:rPr>
        <w:t>75.547,09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6150E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F706E" w:rsidR="00473132">
    <w:pPr>
      <w:pStyle w:val="Zaglavlje"/>
      <w:jc w:val="center"/>
    </w:pPr>
  </w:p>
  <w:p w:rsidRDefault="002F706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161C9">
      <w:t>464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150E"/>
    <w:rsid w:val="00066650"/>
    <w:rsid w:val="000B4D96"/>
    <w:rsid w:val="000F03A8"/>
    <w:rsid w:val="00291D1D"/>
    <w:rsid w:val="002F706E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161C9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A51DE9"/>
    <w:rsid w:val="00B7506F"/>
    <w:rsid w:val="00C03B8D"/>
    <w:rsid w:val="00C31A26"/>
    <w:rsid w:val="00CE118B"/>
    <w:rsid w:val="00D170AD"/>
    <w:rsid w:val="00D54741"/>
    <w:rsid w:val="00DD0D50"/>
    <w:rsid w:val="00E0633A"/>
    <w:rsid w:val="00EA4F9E"/>
    <w:rsid w:val="00EB184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SPALATOTOURS društvo s ograničenom odgovornošću za turizam, trgovinu i usluge</izvorni_sadrzaj>
    <derivirana_varijabla naziv="DomainObject.Predmet.ProtustrankaFormated_1">  SPALATOTOURS društvo s ograničenom odgovornošću za turizam, trgovinu i usluge</derivirana_varijabla>
  </DomainObject.Predmet.ProtustrankaFormated>
  <DomainObject.Predmet.ProtustrankaFormatedOIB>
    <izvorni_sadrzaj>  SPALATOTOURS društvo s ograničenom odgovornošću za turizam, trgovinu i usluge, OIB 18028757967</izvorni_sadrzaj>
    <derivirana_varijabla naziv="DomainObject.Predmet.ProtustrankaFormatedOIB_1">  SPALATOTOURS društvo s ograničenom odgovornošću za turizam, trgovinu i usluge, OIB 18028757967</derivirana_varijabla>
  </DomainObject.Predmet.ProtustrankaFormatedOIB>
  <DomainObject.Predmet.ProtustrankaFormatedWithAdress>
    <izvorni_sadrzaj> SPALATOTOURS društvo s ograničenom odgovornošću za turizam, trgovinu i usluge, Zrinjsko Frankopanska 17, 21000 Split</izvorni_sadrzaj>
    <derivirana_varijabla naziv="DomainObject.Predmet.ProtustrankaFormatedWithAdress_1"> SPALATOTOURS društvo s ograničenom odgovornošću za turizam, trgovinu i usluge, Zrinjsko Frankopanska 17, 21000 Split</derivirana_varijabla>
  </DomainObject.Predmet.ProtustrankaFormatedWithAdress>
  <DomainObject.Predmet.ProtustrankaFormatedWithAdressOIB>
    <izvorni_sadrzaj> SPALATOTOURS društvo s ograničenom odgovornošću za turizam, trgovinu i usluge, OIB 18028757967, Zrinjsko Frankopanska 17, 21000 Split</izvorni_sadrzaj>
    <derivirana_varijabla naziv="DomainObject.Predmet.ProtustrankaFormatedWithAdressOIB_1"> SPALATOTOURS društvo s ograničenom odgovornošću za turizam, trgovinu i usluge, OIB 18028757967, Zrinjsko Frankopanska 17, 21000 Split</derivirana_varijabla>
  </DomainObject.Predmet.ProtustrankaFormatedWithAdressOIB>
  <DomainObject.Predmet.ProtustrankaWithAdress>
    <izvorni_sadrzaj>SPALATOTOURS društvo s ograničenom odgovornošću za turizam, trgovinu i usluge Zrinjsko Frankopanska 17, 21000 Split</izvorni_sadrzaj>
    <derivirana_varijabla naziv="DomainObject.Predmet.ProtustrankaWithAdress_1">SPALATOTOURS društvo s ograničenom odgovornošću za turizam, trgovinu i usluge Zrinjsko Frankopanska 17, 21000 Split</derivirana_varijabla>
  </DomainObject.Predmet.ProtustrankaWithAdress>
  <DomainObject.Predmet.ProtustrankaWithAdressOIB>
    <izvorni_sadrzaj>SPALATOTOURS društvo s ograničenom odgovornošću za turizam, trgovinu i usluge, OIB 18028757967, Zrinjsko Frankopanska 17, 21000 Split</izvorni_sadrzaj>
    <derivirana_varijabla naziv="DomainObject.Predmet.ProtustrankaWithAdressOIB_1">SPALATOTOURS društvo s ograničenom odgovornošću za turizam, trgovinu i usluge, OIB 18028757967, Zrinjsko Frankopanska 17, 21000 Split</derivirana_varijabla>
  </DomainObject.Predmet.ProtustrankaWithAdressOIB>
  <DomainObject.Predmet.ProtustrankaNazivFormated>
    <izvorni_sadrzaj>SPALATOTOURS društvo s ograničenom odgovornošću za turizam, trgovinu i usluge</izvorni_sadrzaj>
    <derivirana_varijabla naziv="DomainObject.Predmet.ProtustrankaNazivFormated_1">SPALATOTOURS društvo s ograničenom odgovornošću za turizam, trgovinu i usluge</derivirana_varijabla>
  </DomainObject.Predmet.ProtustrankaNazivFormated>
  <DomainObject.Predmet.ProtustrankaNazivFormatedOIB>
    <izvorni_sadrzaj>SPALATOTOURS društvo s ograničenom odgovornošću za turizam, trgovinu i usluge, OIB 18028757967</izvorni_sadrzaj>
    <derivirana_varijabla naziv="DomainObject.Predmet.ProtustrankaNazivFormatedOIB_1">SPALATOTOURS društvo s ograničenom odgovornošću za turizam, trgovinu i usluge, OIB 18028757967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75720.87</izvorni_sadrzaj>
    <derivirana_varijabla naziv="DomainObject.Predmet.TrenutnaVrijednost_1">75720.87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SPALATOTOURS društvo s ograničenom odgovornošću za turizam, trgovinu i usluge</item>
    </izvorni_sadrzaj>
    <derivirana_varijabla naziv="DomainObject.Predmet.ProtuStrankaListFormated_1">
      <item>SPALATOTOURS društvo s ograničenom odgovornošću za turizam, trgovinu i usluge</item>
    </derivirana_varijabla>
  </DomainObject.Predmet.ProtuStrankaListFormated>
  <DomainObject.Predmet.ProtuStrankaListFormatedOIB>
    <izvorni_sadrzaj>
      <item>SPALATOTOURS društvo s ograničenom odgovornošću za turizam, trgovinu i usluge, OIB 18028757967</item>
    </izvorni_sadrzaj>
    <derivirana_varijabla naziv="DomainObject.Predmet.ProtuStrankaListFormatedOIB_1">
      <item>SPALATOTOURS društvo s ograničenom odgovornošću za turizam, trgovinu i usluge, OIB 18028757967</item>
    </derivirana_varijabla>
  </DomainObject.Predmet.ProtuStrankaListFormatedOIB>
  <DomainObject.Predmet.ProtuStrankaListFormatedWithAdress>
    <izvorni_sadrzaj>
      <item>SPALATOTOURS društvo s ograničenom odgovornošću za turizam, trgovinu i usluge, Zrinjsko Frankopanska 17, 21000 Split</item>
    </izvorni_sadrzaj>
    <derivirana_varijabla naziv="DomainObject.Predmet.ProtuStrankaListFormatedWithAdress_1">
      <item>SPALATOTOURS društvo s ograničenom odgovornošću za turizam, trgovinu i usluge, Zrinjsko Frankopanska 17, 21000 Split</item>
    </derivirana_varijabla>
  </DomainObject.Predmet.ProtuStrankaListFormatedWithAdress>
  <DomainObject.Predmet.ProtuStrankaListFormatedWithAdressOIB>
    <izvorni_sadrzaj>
      <item>SPALATOTOURS društvo s ograničenom odgovornošću za turizam, trgovinu i usluge, OIB 18028757967, Zrinjsko Frankopanska 17, 21000 Split</item>
    </izvorni_sadrzaj>
    <derivirana_varijabla naziv="DomainObject.Predmet.ProtuStrankaListFormatedWithAdressOIB_1">
      <item>SPALATOTOURS društvo s ograničenom odgovornošću za turizam, trgovinu i usluge, OIB 18028757967, Zrinjsko Frankopanska 17, 21000 Split</item>
    </derivirana_varijabla>
  </DomainObject.Predmet.ProtuStrankaListFormatedWithAdressOIB>
  <DomainObject.Predmet.ProtuStrankaListNazivFormated>
    <izvorni_sadrzaj>
      <item>SPALATOTOURS društvo s ograničenom odgovornošću za turizam, trgovinu i usluge</item>
    </izvorni_sadrzaj>
    <derivirana_varijabla naziv="DomainObject.Predmet.ProtuStrankaListNazivFormated_1">
      <item>SPALATOTOURS društvo s ograničenom odgovornošću za turizam, trgovinu i usluge</item>
    </derivirana_varijabla>
  </DomainObject.Predmet.ProtuStrankaListNazivFormated>
  <DomainObject.Predmet.ProtuStrankaListNazivFormatedOIB>
    <izvorni_sadrzaj>
      <item>SPALATOTOURS društvo s ograničenom odgovornošću za turizam, trgovinu i usluge, OIB 18028757967</item>
    </izvorni_sadrzaj>
    <derivirana_varijabla naziv="DomainObject.Predmet.ProtuStrankaListNazivFormatedOIB_1">
      <item>SPALATOTOURS društvo s ograničenom odgovornošću za turizam, trgovinu i usluge, OIB 18028757967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SPALATOTOURS društvo s ograničenom odgovornošću za turizam, trgovinu i usluge</izvorni_sadrzaj>
    <derivirana_varijabla naziv="DomainObject.Predmet.ProtustrankaIDrugi_1">SPALATOTOURS društvo s ograničenom odgovornošću za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SPALATOTOURS društvo s ograničenom odgovornošću za turizam, trgovinu i usluge, OIB 18028757967, Zrinjsko Frankopanska 17, 21000 Split</izvorni_sadrzaj>
    <derivirana_varijabla naziv="DomainObject.Predmet.ProtustrankaIDrugiAdressOIB_1">SPALATOTOURS društvo s ograničenom odgovornošću za turizam, trgovinu i usluge, OIB 18028757967, Zrinjsko Frankopanska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SPALATOTOURS društvo s ograničenom odgovornošću za turizam, trgovinu i usluge</item>
    </izvorni_sadrzaj>
    <derivirana_varijabla naziv="DomainObject.Predmet.SudioniciListNaziv_1">
      <item>FINANCIJSKA AGENCIJA, RC SPLIT</item>
      <item>SPALATOTOURS društvo s ograničenom odgovornošću za turizam,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SPALATOTOURS društvo s ograničenom odgovornošću za turizam, trgovinu i usluge, OIB 18028757967, Zrinjsko Frankopanska 17,21000 Split</item>
    </izvorni_sadrzaj>
    <derivirana_varijabla naziv="DomainObject.Predmet.SudioniciListAdressOIB_1">
      <item>FINANCIJSKA AGENCIJA, RC SPLIT, OIB 85821130368, Mažuranićevo šetalište 24 b,21000 Split</item>
      <item>SPALATOTOURS društvo s ograničenom odgovornošću za turizam, trgovinu i usluge, OIB 18028757967, Zrinjsko Frankopanska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18028757967</item>
    </izvorni_sadrzaj>
    <derivirana_varijabla naziv="DomainObject.Predmet.SudioniciListNazivOIB_1">
      <item>, OIB 85821130368</item>
      <item>, OIB 18028757967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1748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2016-01-29T13:36:00Z</cp:lastPrinted>
  <dcterms:modified xmlns:xsi="http://www.w3.org/2001/XMLSchema-instance" xsi:type="dcterms:W3CDTF">2016-02-01T08:15:00Z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