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1c8b" w14:paraId="4361c8b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2326B3">
        <w:rPr>
          <w:lang w:val="hr-HR"/>
        </w:rPr>
        <w:t>St-92</w:t>
      </w:r>
      <w:r w:rsidR="00F60023">
        <w:rPr>
          <w:lang w:val="hr-HR"/>
        </w:rPr>
        <w:t>0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2326B3">
        <w:t xml:space="preserve"> RENAJA d.o.o., OIB: 44352726512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2326B3">
        <w:t>dištem u Sveti Urban 173</w:t>
      </w:r>
      <w:r w:rsidR="00F60023">
        <w:t>,</w:t>
      </w:r>
      <w:r w:rsidR="002326B3">
        <w:t xml:space="preserve"> Sveti Urban</w:t>
      </w:r>
      <w:r w:rsidR="0082762B">
        <w:t>,</w:t>
      </w:r>
      <w:r w:rsidR="002326B3">
        <w:t xml:space="preserve"> 40312 Štrigova </w:t>
      </w:r>
      <w:r w:rsidR="002C5CA3">
        <w:t xml:space="preserve">dana </w:t>
      </w:r>
      <w:r w:rsidR="00F60023">
        <w:t>02</w:t>
      </w:r>
      <w:r w:rsidR="00025B63">
        <w:t>.</w:t>
      </w:r>
      <w:r w:rsidR="00920620">
        <w:t xml:space="preserve"> </w:t>
      </w:r>
      <w:r w:rsidR="00B3789E">
        <w:t>veljače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2326B3">
        <w:t xml:space="preserve">RENAJA d.o.o., OIB: 44352726512 sa sjedištem u Sveti Urban 173, Sveti Urban, 40312 Štrigova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2326B3">
        <w:rPr>
          <w:lang w:val="hr-HR"/>
        </w:rPr>
        <w:t xml:space="preserve">23.707,58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D126C">
        <w:t xml:space="preserve"> dužnika</w:t>
      </w:r>
      <w:r w:rsidR="002326B3" w:rsidRPr="002326B3">
        <w:t xml:space="preserve"> </w:t>
      </w:r>
      <w:r w:rsidR="002326B3">
        <w:t>RENAJA d.o.o., OIB: 44352726512 sa sjedištem u Sveti Urban 173, Sveti Urban, 40312 Štrigova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2326B3">
        <w:rPr>
          <w:lang w:val="hr-HR"/>
        </w:rPr>
        <w:t>ana 26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2326B3">
        <w:t>RENAJA d.o.o., OIB: 44352726512 sa sjedištem u Sveti Urban 173, Sveti Urban, 40312 Štrigova.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2326B3">
        <w:rPr>
          <w:lang w:val="hr-HR"/>
        </w:rPr>
        <w:t>23.707,58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F60023">
        <w:rPr>
          <w:lang w:val="hr-HR"/>
        </w:rPr>
        <w:t>02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3789E">
        <w:rPr>
          <w:lang w:val="hr-HR"/>
        </w:rPr>
        <w:t>veljače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EA44A9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2C2C" w:rsidP="007F64E0" w:rsidR="00122C2C">
      <w:r>
        <w:separator/>
      </w:r>
    </w:p>
  </w:endnote>
  <w:endnote w:id="0" w:type="continuationSeparator">
    <w:p w:rsidRDefault="00122C2C" w:rsidP="007F64E0" w:rsidR="00122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2C2C" w:rsidP="007F64E0" w:rsidR="00122C2C">
      <w:r>
        <w:separator/>
      </w:r>
    </w:p>
  </w:footnote>
  <w:footnote w:id="0" w:type="continuationSeparator">
    <w:p w:rsidRDefault="00122C2C" w:rsidP="007F64E0" w:rsidR="00122C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2326B3">
      <w:rPr>
        <w:lang w:val="hr-HR"/>
      </w:rPr>
      <w:t>St-92</w:t>
    </w:r>
    <w:r w:rsidR="00F60023">
      <w:rPr>
        <w:lang w:val="hr-HR"/>
      </w:rPr>
      <w:t>0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B7CF0" w:rsidRPr="007B7CF0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51B5"/>
    <w:rsid w:val="001156F1"/>
    <w:rsid w:val="00116993"/>
    <w:rsid w:val="00122C2C"/>
    <w:rsid w:val="0013093F"/>
    <w:rsid w:val="0013334B"/>
    <w:rsid w:val="00134293"/>
    <w:rsid w:val="00135007"/>
    <w:rsid w:val="00161581"/>
    <w:rsid w:val="00162E68"/>
    <w:rsid w:val="00165ECA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3C7C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B7CF0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70FF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A44A9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B7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C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C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C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C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B7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C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C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C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C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RENAJA d.o.o. frizerstvo, kozmetika, prodaja</izvorni_sadrzaj>
    <derivirana_varijabla naziv="DomainObject.Predmet.ProtustrankaFormated_1">  RENAJA d.o.o. frizerstvo, kozmetika, prodaja</derivirana_varijabla>
  </DomainObject.Predmet.ProtustrankaFormated>
  <DomainObject.Predmet.ProtustrankaFormatedOIB>
    <izvorni_sadrzaj>  RENAJA d.o.o. frizerstvo, kozmetika, prodaja, OIB 44352726512</izvorni_sadrzaj>
    <derivirana_varijabla naziv="DomainObject.Predmet.ProtustrankaFormatedOIB_1">  RENAJA d.o.o. frizerstvo, kozmetika, prodaja, OIB 44352726512</derivirana_varijabla>
  </DomainObject.Predmet.ProtustrankaFormatedOIB>
  <DomainObject.Predmet.ProtustrankaFormatedWithAdress>
    <izvorni_sadrzaj> RENAJA d.o.o. frizerstvo, kozmetika, prodaja,  173, 40313 Sveti Urban</izvorni_sadrzaj>
    <derivirana_varijabla naziv="DomainObject.Predmet.ProtustrankaFormatedWithAdress_1"> RENAJA d.o.o. frizerstvo, kozmetika, prodaja,  173, 40313 Sveti Urban</derivirana_varijabla>
  </DomainObject.Predmet.ProtustrankaFormatedWithAdress>
  <DomainObject.Predmet.ProtustrankaFormatedWithAdressOIB>
    <izvorni_sadrzaj> RENAJA d.o.o. frizerstvo, kozmetika, prodaja, OIB 44352726512,  173, 40313 Sveti Urban</izvorni_sadrzaj>
    <derivirana_varijabla naziv="DomainObject.Predmet.ProtustrankaFormatedWithAdressOIB_1"> RENAJA d.o.o. frizerstvo, kozmetika, prodaja, OIB 44352726512,  173, 40313 Sveti Urban</derivirana_varijabla>
  </DomainObject.Predmet.ProtustrankaFormatedWithAdressOIB>
  <DomainObject.Predmet.ProtustrankaWithAdress>
    <izvorni_sadrzaj>RENAJA d.o.o. frizerstvo, kozmetika, prodaja  173, 40313 Sveti Urban</izvorni_sadrzaj>
    <derivirana_varijabla naziv="DomainObject.Predmet.ProtustrankaWithAdress_1">RENAJA d.o.o. frizerstvo, kozmetika, prodaja  173, 40313 Sveti Urban</derivirana_varijabla>
  </DomainObject.Predmet.ProtustrankaWithAdress>
  <DomainObject.Predmet.ProtustrankaWithAdressOIB>
    <izvorni_sadrzaj>RENAJA d.o.o. frizerstvo, kozmetika, prodaja, OIB 44352726512,  173, 40313 Sveti Urban</izvorni_sadrzaj>
    <derivirana_varijabla naziv="DomainObject.Predmet.ProtustrankaWithAdressOIB_1">RENAJA d.o.o. frizerstvo, kozmetika, prodaja, OIB 44352726512,  173, 40313 Sveti Urban</derivirana_varijabla>
  </DomainObject.Predmet.ProtustrankaWithAdressOIB>
  <DomainObject.Predmet.ProtustrankaNazivFormated>
    <izvorni_sadrzaj>RENAJA d.o.o. frizerstvo, kozmetika, prodaja</izvorni_sadrzaj>
    <derivirana_varijabla naziv="DomainObject.Predmet.ProtustrankaNazivFormated_1">RENAJA d.o.o. frizerstvo, kozmetika, prodaja</derivirana_varijabla>
  </DomainObject.Predmet.ProtustrankaNazivFormated>
  <DomainObject.Predmet.ProtustrankaNazivFormatedOIB>
    <izvorni_sadrzaj>RENAJA d.o.o. frizerstvo, kozmetika, prodaja, OIB 44352726512</izvorni_sadrzaj>
    <derivirana_varijabla naziv="DomainObject.Predmet.ProtustrankaNazivFormatedOIB_1">RENAJA d.o.o. frizerstvo, kozmetika, prodaja, OIB 44352726512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23707.58</izvorni_sadrzaj>
    <derivirana_varijabla naziv="DomainObject.Predmet.TrenutnaVrijednost_1">23707.58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RENAJA d.o.o. frizerstvo, kozmetika, prodaja</item>
    </izvorni_sadrzaj>
    <derivirana_varijabla naziv="DomainObject.Predmet.ProtuStrankaListFormated_1">
      <item>RENAJA d.o.o. frizerstvo, kozmetika, prodaja</item>
    </derivirana_varijabla>
  </DomainObject.Predmet.ProtuStrankaListFormated>
  <DomainObject.Predmet.ProtuStrankaListFormatedOIB>
    <izvorni_sadrzaj>
      <item>RENAJA d.o.o. frizerstvo, kozmetika, prodaja, OIB 44352726512</item>
    </izvorni_sadrzaj>
    <derivirana_varijabla naziv="DomainObject.Predmet.ProtuStrankaListFormatedOIB_1">
      <item>RENAJA d.o.o. frizerstvo, kozmetika, prodaja, OIB 44352726512</item>
    </derivirana_varijabla>
  </DomainObject.Predmet.ProtuStrankaListFormatedOIB>
  <DomainObject.Predmet.ProtuStrankaListFormatedWithAdress>
    <izvorni_sadrzaj>
      <item>RENAJA d.o.o. frizerstvo, kozmetika, prodaja,  173, 40313 Sveti Urban</item>
    </izvorni_sadrzaj>
    <derivirana_varijabla naziv="DomainObject.Predmet.ProtuStrankaListFormatedWithAdress_1">
      <item>RENAJA d.o.o. frizerstvo, kozmetika, prodaja,  173, 40313 Sveti Urban</item>
    </derivirana_varijabla>
  </DomainObject.Predmet.ProtuStrankaListFormatedWithAdress>
  <DomainObject.Predmet.ProtuStrankaListFormatedWithAdressOIB>
    <izvorni_sadrzaj>
      <item>RENAJA d.o.o. frizerstvo, kozmetika, prodaja, OIB 44352726512,  173, 40313 Sveti Urban</item>
    </izvorni_sadrzaj>
    <derivirana_varijabla naziv="DomainObject.Predmet.ProtuStrankaListFormatedWithAdressOIB_1">
      <item>RENAJA d.o.o. frizerstvo, kozmetika, prodaja, OIB 44352726512,  173, 40313 Sveti Urban</item>
    </derivirana_varijabla>
  </DomainObject.Predmet.ProtuStrankaListFormatedWithAdressOIB>
  <DomainObject.Predmet.ProtuStrankaListNazivFormated>
    <izvorni_sadrzaj>
      <item>RENAJA d.o.o. frizerstvo, kozmetika, prodaja</item>
    </izvorni_sadrzaj>
    <derivirana_varijabla naziv="DomainObject.Predmet.ProtuStrankaListNazivFormated_1">
      <item>RENAJA d.o.o. frizerstvo, kozmetika, prodaja</item>
    </derivirana_varijabla>
  </DomainObject.Predmet.ProtuStrankaListNazivFormated>
  <DomainObject.Predmet.ProtuStrankaListNazivFormatedOIB>
    <izvorni_sadrzaj>
      <item>RENAJA d.o.o. frizerstvo, kozmetika, prodaja, OIB 44352726512</item>
    </izvorni_sadrzaj>
    <derivirana_varijabla naziv="DomainObject.Predmet.ProtuStrankaListNazivFormatedOIB_1">
      <item>RENAJA d.o.o. frizerstvo, kozmetika, prodaja, OIB 44352726512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RENAJA d.o.o. frizerstvo, kozmetika, prodaja</izvorni_sadrzaj>
    <derivirana_varijabla naziv="DomainObject.Predmet.ProtustrankaIDrugi_1">RENAJA d.o.o. frizerstvo, kozmetika, prodaja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RENAJA d.o.o. frizerstvo, kozmetika, prodaja, OIB 44352726512,  173, 40313 Sveti Urban</izvorni_sadrzaj>
    <derivirana_varijabla naziv="DomainObject.Predmet.ProtustrankaIDrugiAdressOIB_1">RENAJA d.o.o. frizerstvo, kozmetika, prodaja, OIB 44352726512,  173, 40313 Sveti Urban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RENAJA d.o.o. frizerstvo, kozmetika, prodaja</item>
      <item>E-oglasna ploča</item>
      <item>Sudski registar, Trgovački sud u Varaždinu</item>
    </izvorni_sadrzaj>
    <derivirana_varijabla naziv="DomainObject.Predmet.SudioniciListNaziv_1">
      <item>Financijska agencija</item>
      <item>RENAJA d.o.o. frizerstvo, kozmetika, prodaja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RENAJA d.o.o. frizerstvo, kozmetika, prodaja, OIB 44352726512,  173,40313 Sveti Urban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RENAJA d.o.o. frizerstvo, kozmetika, prodaja, OIB 44352726512,  173,40313 Sveti Urban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44352726512</item>
      <item>, OIB null</item>
      <item>, OIB null</item>
    </izvorni_sadrzaj>
    <derivirana_varijabla naziv="DomainObject.Predmet.SudioniciListNazivOIB_1">
      <item>, OIB 85821130368</item>
      <item>, OIB 44352726512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427</properties:Words>
  <properties:Characters>2323</properties:Characters>
  <properties:Lines>66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2016-02-02T09:29:00Z</dcterms:created>
  <dc:creator>user</dc:creator>
  <cp:lastModifiedBy>Maja Marčec</cp:lastModifiedBy>
  <cp:lastPrinted>2016-02-02T11:14:00Z</cp:lastPrinted>
  <dcterms:modified xmlns:xsi="http://www.w3.org/2001/XMLSchema-instance" xsi:type="dcterms:W3CDTF">2016-02-02T11:16:00Z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