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1412" w14:paraId="02b1412" w:rsidRDefault="002D77B4" w:rsidP="00597F65" w:rsidR="00597F65">
      <w:pPr>
        <w:jc w:val="right"/>
        <w15:collapsed w:val="false"/>
      </w:pPr>
      <w:r>
        <w:t xml:space="preserve">Broj: </w:t>
      </w:r>
      <w:r w:rsidR="001B4F48">
        <w:t xml:space="preserve">6 </w:t>
      </w:r>
      <w:r>
        <w:t>St-</w:t>
      </w:r>
      <w:r w:rsidR="001B4F48">
        <w:t>1285/18-3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Osijek za otvaranje stečajnog postupka nad dužnikom: </w:t>
      </w:r>
      <w:r w:rsidR="001B4F48">
        <w:rPr>
          <w:b/>
        </w:rPr>
        <w:t>AMICITIA d.o.o. Osijek, Dragonjska 10, OIB: 80557949526, MBS: 030109670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B4F48">
        <w:t>15. studenog</w:t>
      </w:r>
      <w:r w:rsidR="00E12ACE">
        <w:t xml:space="preserve"> 2018</w:t>
      </w:r>
      <w:r w:rsidR="003768C2">
        <w:t>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B4F48">
        <w:rPr>
          <w:b/>
        </w:rPr>
        <w:t>AMICITIA d.o.o. Osijek, Dragonjska 10, OIB: 80557949526, MBS: 030109670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B4F48">
        <w:rPr>
          <w:b/>
        </w:rPr>
        <w:t>30. siječanj 2019. g.</w:t>
      </w:r>
      <w:r w:rsidRPr="00914EB4">
        <w:rPr>
          <w:b/>
        </w:rPr>
        <w:t xml:space="preserve"> u </w:t>
      </w:r>
      <w:r w:rsidR="00E12ACE">
        <w:rPr>
          <w:b/>
        </w:rPr>
        <w:t>10</w:t>
      </w:r>
      <w:r w:rsidR="00F17476">
        <w:rPr>
          <w:b/>
        </w:rPr>
        <w:t>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1B4F48" w:rsidR="003768C2" w:rsidRPr="001B4F48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B4F48">
        <w:t xml:space="preserve"> </w:t>
      </w:r>
      <w:r w:rsidR="001B4F48" w:rsidRPr="001B4F48">
        <w:rPr>
          <w:b/>
        </w:rPr>
        <w:t>Julka Bandić, Osijek, Ilirska ulica 11, OIB: 04946287686</w:t>
      </w:r>
      <w:r w:rsidR="001B4F48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1B4F48">
        <w:t>14. studenog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1B4F48">
        <w:rPr>
          <w:b/>
        </w:rPr>
        <w:t>AMICITIA d.o.o. Osijek, Dragonjska 10, OIB: 80557949526, MBS: 030109670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1B4F48" w:rsidP="001B4F48" w:rsidR="001B4F48">
      <w:pPr>
        <w:jc w:val="right"/>
      </w:pPr>
      <w:r>
        <w:lastRenderedPageBreak/>
        <w:t>Broj: 6 St-1285/18-3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1B4F48">
        <w:t>12. studeni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1B4F48">
        <w:t>729.067,67</w:t>
      </w:r>
      <w:r>
        <w:t xml:space="preserve"> kn u koji iznos je uračunata kamata i naknada FINE za provedbu ovrhe na novčanim sredstvima te da dužnik ima </w:t>
      </w:r>
      <w:r w:rsidR="001B4F48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1B4F48">
        <w:rPr>
          <w:b/>
        </w:rPr>
        <w:t>Julka Bandić</w:t>
      </w:r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B4F48">
        <w:t>15.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F17476">
        <w:t xml:space="preserve">ica </w:t>
      </w:r>
      <w:r>
        <w:t xml:space="preserve"> </w:t>
      </w:r>
      <w:r w:rsidR="001B4F48">
        <w:rPr>
          <w:lang w:val="en-US"/>
        </w:rPr>
        <w:t>Julka Bandić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1B4F48" w:rsidP="003768C2" w:rsidR="001B4F48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B4F48">
        <w:t>30.1.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C36" w:rsidR="002A1C36">
      <w:r>
        <w:separator/>
      </w:r>
    </w:p>
  </w:endnote>
  <w:endnote w:id="0" w:type="continuationSeparator">
    <w:p w:rsidRDefault="002A1C36" w:rsidR="002A1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C36" w:rsidR="002A1C36">
      <w:r>
        <w:separator/>
      </w:r>
    </w:p>
  </w:footnote>
  <w:footnote w:id="0" w:type="continuationSeparator">
    <w:p w:rsidRDefault="002A1C36" w:rsidR="002A1C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72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4F48"/>
    <w:rsid w:val="001B5E31"/>
    <w:rsid w:val="001E75FC"/>
    <w:rsid w:val="002142C7"/>
    <w:rsid w:val="00223C8E"/>
    <w:rsid w:val="00230830"/>
    <w:rsid w:val="00291B9C"/>
    <w:rsid w:val="002A1C36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1AC6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47286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72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7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72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7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St-1285/2018</izvorni_sadrzaj>
    <derivirana_varijabla naziv="DomainObject.Predmet.OznakaBroj_1">St-1285/2018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AMICITIA d.o.o. za ugostiteljstvo i usluge</izvorni_sadrzaj>
    <derivirana_varijabla naziv="DomainObject.Predmet.ProtustrankaFormated_1">  AMICITIA d.o.o. za ugostiteljstvo i usluge</derivirana_varijabla>
  </DomainObject.Predmet.ProtustrankaFormated>
  <DomainObject.Predmet.ProtustrankaFormatedOIB>
    <izvorni_sadrzaj>  AMICITIA d.o.o. za ugostiteljstvo i usluge, OIB 80557949526</izvorni_sadrzaj>
    <derivirana_varijabla naziv="DomainObject.Predmet.ProtustrankaFormatedOIB_1">  AMICITIA d.o.o. za ugostiteljstvo i usluge, OIB 80557949526</derivirana_varijabla>
  </DomainObject.Predmet.ProtustrankaFormatedOIB>
  <DomainObject.Predmet.ProtustrankaFormatedWithAdress>
    <izvorni_sadrzaj> AMICITIA d.o.o. za ugostiteljstvo i usluge, Dragonjska 10, 31000 Osijek</izvorni_sadrzaj>
    <derivirana_varijabla naziv="DomainObject.Predmet.ProtustrankaFormatedWithAdress_1"> AMICITIA d.o.o. za ugostiteljstvo i usluge, Dragonjska 10, 31000 Osijek</derivirana_varijabla>
  </DomainObject.Predmet.ProtustrankaFormatedWithAdress>
  <DomainObject.Predmet.ProtustrankaFormatedWithAdressOIB>
    <izvorni_sadrzaj> AMICITIA d.o.o. za ugostiteljstvo i usluge, OIB 80557949526, Dragonjska 10, 31000 Osijek</izvorni_sadrzaj>
    <derivirana_varijabla naziv="DomainObject.Predmet.ProtustrankaFormatedWithAdressOIB_1"> AMICITIA d.o.o. za ugostiteljstvo i usluge, OIB 80557949526, Dragonjska 10, 31000 Osijek</derivirana_varijabla>
  </DomainObject.Predmet.ProtustrankaFormatedWithAdressOIB>
  <DomainObject.Predmet.ProtustrankaWithAdress>
    <izvorni_sadrzaj>AMICITIA d.o.o. za ugostiteljstvo i usluge Dragonjska 10, 31000 Osijek</izvorni_sadrzaj>
    <derivirana_varijabla naziv="DomainObject.Predmet.ProtustrankaWithAdress_1">AMICITIA d.o.o. za ugostiteljstvo i usluge Dragonjska 10, 31000 Osijek</derivirana_varijabla>
  </DomainObject.Predmet.ProtustrankaWithAdress>
  <DomainObject.Predmet.ProtustrankaWithAdressOIB>
    <izvorni_sadrzaj>AMICITIA d.o.o. za ugostiteljstvo i usluge, OIB 80557949526, Dragonjska 10, 31000 Osijek</izvorni_sadrzaj>
    <derivirana_varijabla naziv="DomainObject.Predmet.ProtustrankaWithAdressOIB_1">AMICITIA d.o.o. za ugostiteljstvo i usluge, OIB 80557949526, Dragonjska 10, 31000 Osijek</derivirana_varijabla>
  </DomainObject.Predmet.ProtustrankaWithAdressOIB>
  <DomainObject.Predmet.ProtustrankaNazivFormated>
    <izvorni_sadrzaj>AMICITIA d.o.o. za ugostiteljstvo i usluge</izvorni_sadrzaj>
    <derivirana_varijabla naziv="DomainObject.Predmet.ProtustrankaNazivFormated_1">AMICITIA d.o.o. za ugostiteljstvo i usluge</derivirana_varijabla>
  </DomainObject.Predmet.ProtustrankaNazivFormated>
  <DomainObject.Predmet.ProtustrankaNazivFormatedOIB>
    <izvorni_sadrzaj>AMICITIA d.o.o. za ugostiteljstvo i usluge, OIB 80557949526</izvorni_sadrzaj>
    <derivirana_varijabla naziv="DomainObject.Predmet.ProtustrankaNazivFormatedOIB_1">AMICITIA d.o.o. za ugostiteljstvo i usluge, OIB 80557949526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AMICITIA d.o.o. za ugostiteljstvo i usluge</item>
    </izvorni_sadrzaj>
    <derivirana_varijabla naziv="DomainObject.Predmet.ProtuStrankaListFormated_1">
      <item>AMICITIA d.o.o. za ugostiteljstvo i usluge</item>
    </derivirana_varijabla>
  </DomainObject.Predmet.ProtuStrankaListFormated>
  <DomainObject.Predmet.ProtuStrankaListFormatedOIB>
    <izvorni_sadrzaj>
      <item>AMICITIA d.o.o. za ugostiteljstvo i usluge, OIB 80557949526</item>
    </izvorni_sadrzaj>
    <derivirana_varijabla naziv="DomainObject.Predmet.ProtuStrankaListFormatedOIB_1">
      <item>AMICITIA d.o.o. za ugostiteljstvo i usluge, OIB 80557949526</item>
    </derivirana_varijabla>
  </DomainObject.Predmet.ProtuStrankaListFormatedOIB>
  <DomainObject.Predmet.ProtuStrankaListFormatedWithAdress>
    <izvorni_sadrzaj>
      <item>AMICITIA d.o.o. za ugostiteljstvo i usluge, Dragonjska 10, 31000 Osijek</item>
    </izvorni_sadrzaj>
    <derivirana_varijabla naziv="DomainObject.Predmet.ProtuStrankaListFormatedWithAdress_1">
      <item>AMICITIA d.o.o. za ugostiteljstvo i usluge, Dragonjska 10, 31000 Osijek</item>
    </derivirana_varijabla>
  </DomainObject.Predmet.ProtuStrankaListFormatedWithAdress>
  <DomainObject.Predmet.ProtuStrankaListFormatedWithAdressOIB>
    <izvorni_sadrzaj>
      <item>AMICITIA d.o.o. za ugostiteljstvo i usluge, OIB 80557949526, Dragonjska 10, 31000 Osijek</item>
    </izvorni_sadrzaj>
    <derivirana_varijabla naziv="DomainObject.Predmet.ProtuStrankaListFormatedWithAdressOIB_1">
      <item>AMICITIA d.o.o. za ugostiteljstvo i usluge, OIB 80557949526, Dragonjska 10, 31000 Osijek</item>
    </derivirana_varijabla>
  </DomainObject.Predmet.ProtuStrankaListFormatedWithAdressOIB>
  <DomainObject.Predmet.ProtuStrankaListNazivFormated>
    <izvorni_sadrzaj>
      <item>AMICITIA d.o.o. za ugostiteljstvo i usluge</item>
    </izvorni_sadrzaj>
    <derivirana_varijabla naziv="DomainObject.Predmet.ProtuStrankaListNazivFormated_1">
      <item>AMICITIA d.o.o. za ugostiteljstvo i usluge</item>
    </derivirana_varijabla>
  </DomainObject.Predmet.ProtuStrankaListNazivFormated>
  <DomainObject.Predmet.ProtuStrankaListNazivFormatedOIB>
    <izvorni_sadrzaj>
      <item>AMICITIA d.o.o. za ugostiteljstvo i usluge, OIB 80557949526</item>
    </izvorni_sadrzaj>
    <derivirana_varijabla naziv="DomainObject.Predmet.ProtuStrankaListNazivFormatedOIB_1">
      <item>AMICITIA d.o.o. za ugostiteljstvo i usluge, OIB 80557949526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AMICITIA d.o.o. za ugostiteljstvo i usluge</izvorni_sadrzaj>
    <derivirana_varijabla naziv="DomainObject.Predmet.ProtustrankaIDrugi_1">AMICITIA d.o.o. za ugostiteljstvo i usluge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AMICITIA d.o.o. za ugostiteljstvo i usluge, OIB 80557949526, Dragonjska 10, 31000 Osijek</izvorni_sadrzaj>
    <derivirana_varijabla naziv="DomainObject.Predmet.ProtustrankaIDrugiAdressOIB_1">AMICITIA d.o.o. za ugostiteljstvo i usluge, OIB 80557949526, Dragonjska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AMICITIA d.o.o. za ugostiteljstvo i usluge</item>
    </izvorni_sadrzaj>
    <derivirana_varijabla naziv="DomainObject.Predmet.SudioniciListNaziv_1">
      <item>FINA RC  OSIJEK</item>
      <item>AMICITIA d.o.o. za ugostiteljstvo i usluge</item>
    </derivirana_varijabla>
  </DomainObject.Predmet.SudioniciListNaziv>
  <DomainObject.Predmet.SudioniciListAdressOIB>
    <izvorni_sadrzaj>
      <item>FINA RC  OSIJEK, OIB 85821130368</item>
      <item>AMICITIA d.o.o. za ugostiteljstvo i usluge, OIB 80557949526, Dragonjska 10,31000 Osijek</item>
    </izvorni_sadrzaj>
    <derivirana_varijabla naziv="DomainObject.Predmet.SudioniciListAdressOIB_1">
      <item>FINA RC  OSIJEK, OIB 85821130368</item>
      <item>AMICITIA d.o.o. za ugostiteljstvo i usluge, OIB 80557949526, Dragonjska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80557949526</item>
    </izvorni_sadrzaj>
    <derivirana_varijabla naziv="DomainObject.Predmet.SudioniciListNazivOIB_1">
      <item>, OIB 85821130368</item>
      <item>, OIB 80557949526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D0DCB-5B4B-496A-AE25-F1C9F5607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446</properties:Words>
  <properties:Characters>2453</properties:Characters>
  <properties:Lines>104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2018-11-15T09:57:00Z</dcterms:created>
  <dc:creator>hermanj</dc:creator>
  <cp:lastModifiedBy>Danijela Sekulić</cp:lastModifiedBy>
  <cp:lastPrinted>2018-11-15T09:57:00Z</cp:lastPrinted>
  <dcterms:modified xmlns:xsi="http://www.w3.org/2001/XMLSchema-instance" xsi:type="dcterms:W3CDTF">2018-11-15T09:58:00Z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(BANDIĆ-FINA.docx)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