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5f80" w14:paraId="a385f80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2C3168">
        <w:rPr>
          <w:b/>
        </w:rPr>
        <w:t>3</w:t>
      </w:r>
      <w:r w:rsidR="00284420">
        <w:rPr>
          <w:b/>
        </w:rPr>
        <w:t>0</w:t>
      </w:r>
      <w:r w:rsidR="00E517E4">
        <w:rPr>
          <w:b/>
        </w:rPr>
        <w:t>0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dužnikom</w:t>
      </w:r>
      <w:r w:rsidR="00E517E4">
        <w:t xml:space="preserve"> POLIKLINIKA  SALUS  </w:t>
      </w:r>
      <w:r w:rsidR="00AD25DE">
        <w:t xml:space="preserve">za opću kirurgiju, urologiju, ginekologiju i opstetriciju i dermatologiju i venerologiju, iz </w:t>
      </w:r>
      <w:r w:rsidR="00E517E4">
        <w:t xml:space="preserve"> Zagreba, Voćarska 14, OIB 73018076993, </w:t>
      </w:r>
      <w:r w:rsidR="00E91646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AD25DE">
      <w:r w:rsidRPr="00E85BA1">
        <w:rPr>
          <w:b/>
        </w:rPr>
        <w:t xml:space="preserve">I </w:t>
      </w:r>
      <w:r>
        <w:tab/>
        <w:t>Za</w:t>
      </w:r>
      <w:r w:rsidR="00112D37">
        <w:t xml:space="preserve"> dužnika </w:t>
      </w:r>
      <w:r w:rsidR="002C3168">
        <w:t xml:space="preserve"> </w:t>
      </w:r>
      <w:r w:rsidR="00AD25DE">
        <w:t>POLIKLINIKA  SALUS  za opću kirurgiju, urologiju, ginekologiju i opstetriciju i dermatologiju i venerologiju, iz  Zagreba, Voćarska 14, OIB 73018076993.</w:t>
      </w:r>
    </w:p>
    <w:p w:rsidRDefault="00AD25DE" w:rsidP="009C5627" w:rsidR="006C1F35">
      <w:r>
        <w:t xml:space="preserve">  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517E4">
        <w:t xml:space="preserve">   </w:t>
      </w:r>
      <w:r w:rsidR="00AD25DE">
        <w:t xml:space="preserve">6.672,54 </w:t>
      </w:r>
      <w:r w:rsidR="00E517E4">
        <w:t xml:space="preserve">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D2E7F"/>
    <w:rsid w:val="007E38DC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9F313E"/>
    <w:rsid w:val="00A71CA1"/>
    <w:rsid w:val="00AA4648"/>
    <w:rsid w:val="00AC4CBA"/>
    <w:rsid w:val="00AD25DE"/>
    <w:rsid w:val="00AE09BC"/>
    <w:rsid w:val="00AE7AAD"/>
    <w:rsid w:val="00BB319C"/>
    <w:rsid w:val="00C2711B"/>
    <w:rsid w:val="00C92E4E"/>
    <w:rsid w:val="00D75D9B"/>
    <w:rsid w:val="00DA7277"/>
    <w:rsid w:val="00DB354C"/>
    <w:rsid w:val="00DD1063"/>
    <w:rsid w:val="00DF7159"/>
    <w:rsid w:val="00E0079E"/>
    <w:rsid w:val="00E056C3"/>
    <w:rsid w:val="00E24689"/>
    <w:rsid w:val="00E517E4"/>
    <w:rsid w:val="00E674A2"/>
    <w:rsid w:val="00E7117C"/>
    <w:rsid w:val="00E85BA1"/>
    <w:rsid w:val="00E91646"/>
    <w:rsid w:val="00EB6D67"/>
    <w:rsid w:val="00EC67A9"/>
    <w:rsid w:val="00ED3EE5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SALUS za opću kirurgiju, urologiju, ginekologiju i opstetriciju i dermatologiju i venerologiju zastupanog po punomoćniku Alan Vlatko Ivanišević</izvorni_sadrzaj>
    <derivirana_varijabla naziv="DomainObject.Predmet.ProtustrankaFormated_1">  POLIKLINIKA SALUS za opću kirurgiju, urologiju, ginekologiju i opstetriciju i dermatologiju i venerologiju zastupanog po punomoćniku Alan Vlatko Ivanišević</derivirana_varijabla>
  </DomainObject.Predmet.ProtustrankaFormated>
  <DomainObject.Predmet.ProtustrankaFormatedOIB>
    <izvorni_sadrzaj>  POLIKLINIKA SALUS za opću kirurgiju, urologiju, ginekologiju i opstetriciju i dermatologiju i venerologiju, OIB 73018076993 zastupanog po punomoćniku Alan Vlatko Ivanišević</izvorni_sadrzaj>
    <derivirana_varijabla naziv="DomainObject.Predmet.ProtustrankaFormatedOIB_1">  POLIKLINIKA SALUS za opću kirurgiju, urologiju, ginekologiju i opstetriciju i dermatologiju i venerologiju, OIB 73018076993 zastupanog po punomoćniku Alan Vlatko Ivanišević</derivirana_varijabla>
  </DomainObject.Predmet.ProtustrankaFormatedOIB>
  <DomainObject.Predmet.ProtustrankaFormatedWithAdress>
    <izvorni_sadrzaj> POLIKLINIKA SALUS za opću kirurgiju, urologiju, ginekologiju i opstetriciju i dermatologiju i venerologiju, Voćarska 14, 10000 Zagreb zastupanog po punomoćniku Alan Vlatko Ivanišević</izvorni_sadrzaj>
    <derivirana_varijabla naziv="DomainObject.Predmet.ProtustrankaFormatedWithAdress_1"> POLIKLINIKA SALUS za opću kirurgiju, urologiju, ginekologiju i opstetriciju i dermatologiju i venerologiju, Voćarska 14, 10000 Zagreb zastupanog po punomoćniku Alan Vlatko Ivanišević</derivirana_varijabla>
  </DomainObject.Predmet.ProtustrankaFormatedWithAdress>
  <DomainObject.Predmet.ProtustrankaFormatedWithAdressOIB>
    <izvorni_sadrzaj> POLIKLINIKA SALUS za opću kirurgiju, urologiju, ginekologiju i opstetriciju i dermatologiju i venerologiju, OIB 73018076993, Voćarska 14, 10000 Zagreb zastupanog po punomoćniku Alan Vlatko Ivanišević</izvorni_sadrzaj>
    <derivirana_varijabla naziv="DomainObject.Predmet.ProtustrankaFormatedWithAdressOIB_1"> POLIKLINIKA SALUS za opću kirurgiju, urologiju, ginekologiju i opstetriciju i dermatologiju i venerologiju, OIB 73018076993, Voćarska 14, 10000 Zagreb zastupanog po punomoćniku Alan Vlatko Ivanišević</derivirana_varijabla>
  </DomainObject.Predmet.ProtustrankaFormatedWithAdressOIB>
  <DomainObject.Predmet.ProtustrankaWithAdress>
    <izvorni_sadrzaj>POLIKLINIKA SALUS za opću kirurgiju, urologiju, ginekologiju i opstetriciju i dermatologiju i venerologiju Voćarska 14, 10000 Zagreb</izvorni_sadrzaj>
    <derivirana_varijabla naziv="DomainObject.Predmet.ProtustrankaWithAdress_1">POLIKLINIKA SALUS za opću kirurgiju, urologiju, ginekologiju i opstetriciju i dermatologiju i venerologiju Voćarska 14, 10000 Zagreb</derivirana_varijabla>
  </DomainObject.Predmet.ProtustrankaWithAdress>
  <DomainObject.Predmet.ProtustrankaWithAdressOIB>
    <izvorni_sadrzaj>POLIKLINIKA SALUS za opću kirurgiju, urologiju, ginekologiju i opstetriciju i dermatologiju i venerologiju, OIB 73018076993, Voćarska 14, 10000 Zagreb</izvorni_sadrzaj>
    <derivirana_varijabla naziv="DomainObject.Predmet.ProtustrankaWithAdressOIB_1">POLIKLINIKA SALUS za opću kirurgiju, urologiju, ginekologiju i opstetriciju i dermatologiju i venerologiju, OIB 73018076993, Voćarska 14, 10000 Zagreb</derivirana_varijabla>
  </DomainObject.Predmet.ProtustrankaWithAdressOIB>
  <DomainObject.Predmet.ProtustrankaNazivFormated>
    <izvorni_sadrzaj>POLIKLINIKA SALUS za opću kirurgiju, urologiju, ginekologiju i opstetriciju i dermatologiju i venerologiju</izvorni_sadrzaj>
    <derivirana_varijabla naziv="DomainObject.Predmet.ProtustrankaNazivFormated_1">POLIKLINIKA SALUS za opću kirurgiju, urologiju, ginekologiju i opstetriciju i dermatologiju i venerologiju</derivirana_varijabla>
  </DomainObject.Predmet.ProtustrankaNazivFormated>
  <DomainObject.Predmet.ProtustrankaNazivFormatedOIB>
    <izvorni_sadrzaj>POLIKLINIKA SALUS za opću kirurgiju, urologiju, ginekologiju i opstetriciju i dermatologiju i venerologiju, OIB 73018076993</izvorni_sadrzaj>
    <derivirana_varijabla naziv="DomainObject.Predmet.ProtustrankaNazivFormatedOIB_1">POLIKLINIKA SALUS za opću kirurgiju, urologiju, ginekologiju i opstetriciju i dermatologiju i venerologiju, OIB 73018076993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SALUS za opću kirurgiju, urologiju, ginekologiju i opstetriciju i dermatologiju i venerologiju zastupanog po punomoćniku Alan Vlatko Ivanišević</item>
    </izvorni_sadrzaj>
    <derivirana_varijabla naziv="DomainObject.Predmet.ProtuStrankaListFormated_1">
      <item>POLIKLINIKA SALUS za opću kirurgiju, urologiju, ginekologiju i opstetriciju i dermatologiju i venerologiju zastupanog po punomoćniku Alan Vlatko Ivanišević</item>
    </derivirana_varijabla>
  </DomainObject.Predmet.ProtuStrankaListFormated>
  <DomainObject.Predmet.ProtuStrankaListFormatedOIB>
    <izvorni_sadrzaj>
      <item>POLIKLINIKA SALUS za opću kirurgiju, urologiju, ginekologiju i opstetriciju i dermatologiju i venerologiju, OIB 73018076993 zastupanog po punomoćniku Alan Vlatko Ivanišević</item>
    </izvorni_sadrzaj>
    <derivirana_varijabla naziv="DomainObject.Predmet.ProtuStrankaListFormatedOIB_1">
      <item>POLIKLINIKA SALUS za opću kirurgiju, urologiju, ginekologiju i opstetriciju i dermatologiju i venerologiju, OIB 73018076993 zastupanog po punomoćniku Alan Vlatko Ivanišević</item>
    </derivirana_varijabla>
  </DomainObject.Predmet.ProtuStrankaListFormatedOIB>
  <DomainObject.Predmet.ProtuStrankaListFormatedWithAdress>
    <izvorni_sadrzaj>
      <item>POLIKLINIKA SALUS za opću kirurgiju, urologiju, ginekologiju i opstetriciju i dermatologiju i venerologiju, Voćarska 14, 10000 Zagreb zastupanog po punomoćniku Alan Vlatko Ivanišević</item>
    </izvorni_sadrzaj>
    <derivirana_varijabla naziv="DomainObject.Predmet.ProtuStrankaListFormatedWithAdress_1">
      <item>POLIKLINIKA SALUS za opću kirurgiju, urologiju, ginekologiju i opstetriciju i dermatologiju i venerologiju, Voćarska 14, 10000 Zagreb zastupanog po punomoćniku Alan Vlatko Ivanišević</item>
    </derivirana_varijabla>
  </DomainObject.Predmet.ProtuStrankaListFormatedWithAdress>
  <DomainObject.Predmet.ProtuStrankaListFormatedWithAdressOIB>
    <izvorni_sadrzaj>
      <item>POLIKLINIKA SALUS za opću kirurgiju, urologiju, ginekologiju i opstetriciju i dermatologiju i venerologiju, OIB 73018076993, Voćarska 14, 10000 Zagreb zastupanog po punomoćniku Alan Vlatko Ivanišević</item>
    </izvorni_sadrzaj>
    <derivirana_varijabla naziv="DomainObject.Predmet.ProtuStrankaListFormatedWithAdressOIB_1">
      <item>POLIKLINIKA SALUS za opću kirurgiju, urologiju, ginekologiju i opstetriciju i dermatologiju i venerologiju, OIB 73018076993, Voćarska 14, 10000 Zagreb zastupanog po punomoćniku Alan Vlatko Ivanišević</item>
    </derivirana_varijabla>
  </DomainObject.Predmet.ProtuStrankaListFormatedWithAdressOIB>
  <DomainObject.Predmet.ProtuStrankaListNazivFormated>
    <izvorni_sadrzaj>
      <item>POLIKLINIKA SALUS za opću kirurgiju, urologiju, ginekologiju i opstetriciju i dermatologiju i venerologiju</item>
    </izvorni_sadrzaj>
    <derivirana_varijabla naziv="DomainObject.Predmet.ProtuStrankaListNazivFormated_1">
      <item>POLIKLINIKA SALUS za opću kirurgiju, urologiju, ginekologiju i opstetriciju i dermatologiju i venerologiju</item>
    </derivirana_varijabla>
  </DomainObject.Predmet.ProtuStrankaListNazivFormated>
  <DomainObject.Predmet.ProtuStrankaListNazivFormatedOIB>
    <izvorni_sadrzaj>
      <item>POLIKLINIKA SALUS za opću kirurgiju, urologiju, ginekologiju i opstetriciju i dermatologiju i venerologiju, OIB 73018076993</item>
    </izvorni_sadrzaj>
    <derivirana_varijabla naziv="DomainObject.Predmet.ProtuStrankaListNazivFormatedOIB_1">
      <item>POLIKLINIKA SALUS za opću kirurgiju, urologiju, ginekologiju i opstetriciju i dermatologiju i venerologiju, OIB 73018076993</item>
    </derivirana_varijabla>
  </DomainObject.Predmet.ProtuStrankaListNazivFormatedOIB>
  <DomainObject.Predmet.OstaliListFormated>
    <izvorni_sadrzaj>
      <item>Alan Vlatko Ivanišević punomoćnik sudionika u postupku POLIKLINIKA SALUS za opću kirurgiju, urologiju, ginekologiju i opstetriciju i dermatologiju i venerologiju</item>
    </izvorni_sadrzaj>
    <derivirana_varijabla naziv="DomainObject.Predmet.OstaliListFormated_1">
      <item>Alan Vlatko Ivanišević punomoćnik sudionika u postupku POLIKLINIKA SALUS za opću kirurgiju, urologiju, ginekologiju i opstetriciju i dermatologiju i venerologiju</item>
    </derivirana_varijabla>
  </DomainObject.Predmet.OstaliListFormated>
  <DomainObject.Predmet.OstaliListFormatedOIB>
    <izvorni_sadrzaj>
      <item>Alan Vlatko Ivanišević, OIB 93465924400 punomoćnik sudionika u postupku POLIKLINIKA SALUS za opću kirurgiju, urologiju, ginekologiju i opstetriciju i dermatologiju i venerologiju</item>
    </izvorni_sadrzaj>
    <derivirana_varijabla naziv="DomainObject.Predmet.OstaliListFormatedOIB_1">
      <item>Alan Vlatko Ivanišević, OIB 93465924400 punomoćnik sudionika u postupku POLIKLINIKA SALUS za opću kirurgiju, urologiju, ginekologiju i opstetriciju i dermatologiju i venerologiju</item>
    </derivirana_varijabla>
  </DomainObject.Predmet.OstaliListFormatedOIB>
  <DomainObject.Predmet.OstaliListFormatedWithAdress>
    <izvorni_sadrzaj>
      <item>Alan Vlatko Ivanišević, Ul. P. Hatza 23/6, 10000 Zagreb punomoćnik sudionika u postupku POLIKLINIKA SALUS za opću kirurgiju, urologiju, ginekologiju i opstetriciju i dermatologiju i venerologiju</item>
    </izvorni_sadrzaj>
    <derivirana_varijabla naziv="DomainObject.Predmet.OstaliListFormatedWithAdress_1">
      <item>Alan Vlatko Ivanišević, Ul. P. Hatza 23/6, 10000 Zagreb punomoćnik sudionika u postupku POLIKLINIKA SALUS za opću kirurgiju, urologiju, ginekologiju i opstetriciju i dermatologiju i venerologiju</item>
    </derivirana_varijabla>
  </DomainObject.Predmet.OstaliListFormatedWithAdress>
  <DomainObject.Predmet.OstaliListFormatedWithAdressOIB>
    <izvorni_sadrzaj>
      <item>Alan Vlatko Ivanišević, OIB 93465924400, Ul. P. Hatza 23/6, 10000 Zagreb punomoćnik sudionika u postupku POLIKLINIKA SALUS za opću kirurgiju, urologiju, ginekologiju i opstetriciju i dermatologiju i venerologiju</item>
    </izvorni_sadrzaj>
    <derivirana_varijabla naziv="DomainObject.Predmet.OstaliListFormatedWithAdressOIB_1">
      <item>Alan Vlatko Ivanišević, OIB 93465924400, Ul. P. Hatza 23/6, 10000 Zagreb punomoćnik sudionika u postupku POLIKLINIKA SALUS za opću kirurgiju, urologiju, ginekologiju i opstetriciju i dermatologiju i venerologiju</item>
    </derivirana_varijabla>
  </DomainObject.Predmet.OstaliListFormatedWithAdressOIB>
  <DomainObject.Predmet.OstaliListNazivFormated>
    <izvorni_sadrzaj>
      <item>Alan Vlatko Ivanišević</item>
    </izvorni_sadrzaj>
    <derivirana_varijabla naziv="DomainObject.Predmet.OstaliListNazivFormated_1">
      <item>Alan Vlatko Ivanišević</item>
    </derivirana_varijabla>
  </DomainObject.Predmet.OstaliListNazivFormated>
  <DomainObject.Predmet.OstaliListNazivFormatedOIB>
    <izvorni_sadrzaj>
      <item>Alan Vlatko Ivanišević, OIB 93465924400</item>
    </izvorni_sadrzaj>
    <derivirana_varijabla naziv="DomainObject.Predmet.OstaliListNazivFormatedOIB_1">
      <item>Alan Vlatko Ivanišević, OIB 93465924400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SALUS za opću kirurgiju, urologiju, ginekologiju i opstetriciju i dermatologiju i venerologiju</izvorni_sadrzaj>
    <derivirana_varijabla naziv="DomainObject.Predmet.ProtustrankaIDrugi_1">POLIKLINIKA SALUS za opću kirurgiju, urologiju, ginekologiju i opstetriciju i dermatologiju i venerologiju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SALUS za opću kirurgiju, urologiju, ginekologiju i opstetriciju i dermatologiju i venerologiju, OIB 73018076993, Voćarska 14, 10000 Zagreb</izvorni_sadrzaj>
    <derivirana_varijabla naziv="DomainObject.Predmet.ProtustrankaIDrugiAdressOIB_1">POLIKLINIKA SALUS za opću kirurgiju, urologiju, ginekologiju i opstetriciju i dermatologiju i venerologiju, OIB 73018076993, Voćarska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SALUS za opću kirurgiju, urologiju, ginekologiju i opstetriciju i dermatologiju i venerologiju</item>
      <item>Alan Vlatko Ivanišević</item>
    </izvorni_sadrzaj>
    <derivirana_varijabla naziv="DomainObject.Predmet.SudioniciListNaziv_1">
      <item>FINA Regionalni centar Zagreb</item>
      <item>POLIKLINIKA SALUS za opću kirurgiju, urologiju, ginekologiju i opstetriciju i dermatologiju i venerologiju</item>
      <item>Alan Vlatko Ivanišević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POLIKLINIKA SALUS za opću kirurgiju, urologiju, ginekologiju i opstetriciju i dermatologiju i venerologiju, OIB 73018076993, Voćarska 14,10000 Zagreb</item>
      <item>Alan Vlatko Ivanišević, OIB 93465924400, Ul. P. Hatza 23/6,10000 Zagreb</item>
    </izvorni_sadrzaj>
    <derivirana_varijabla naziv="DomainObject.Predmet.SudioniciListAdressOIB_1">
      <item>FINA Regionalni centar Zagreb, OIB 85821130368, Trg svibanjskih žrtava 1995. br. 1,10000 Zagreb</item>
      <item>POLIKLINIKA SALUS za opću kirurgiju, urologiju, ginekologiju i opstetriciju i dermatologiju i venerologiju, OIB 73018076993, Voćarska 14,10000 Zagreb</item>
      <item>Alan Vlatko Ivanišević, OIB 93465924400, Ul. P. Hatza 23/6,10000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73018076993</item>
      <item>, OIB 93465924400</item>
    </izvorni_sadrzaj>
    <derivirana_varijabla naziv="DomainObject.Predmet.SudioniciListNazivOIB_1">
      <item>, OIB 85821130368</item>
      <item>, OIB 73018076993</item>
      <item>, OIB 93465924400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1488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2017-03-09T10:34:00Z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