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8a09" w14:paraId="d408a09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b/>
        </w:rPr>
        <w:t xml:space="preserve">Posl. br. </w:t>
      </w:r>
      <w:r w:rsidR="00DB3ED8">
        <w:rPr>
          <w:b/>
        </w:rPr>
        <w:t>6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D2495D">
        <w:rPr>
          <w:b/>
        </w:rPr>
        <w:t>983</w:t>
      </w:r>
      <w:r w:rsidR="0099274E">
        <w:rPr>
          <w:b/>
        </w:rPr>
        <w:t>/201</w:t>
      </w:r>
      <w:r w:rsidR="00756EEB">
        <w:rPr>
          <w:b/>
        </w:rPr>
        <w:t>6</w:t>
      </w:r>
      <w:r w:rsidR="00EB0D7B">
        <w:rPr>
          <w:b/>
        </w:rPr>
        <w:t>-</w:t>
      </w:r>
      <w:r w:rsidR="00D2495D">
        <w:rPr>
          <w:b/>
        </w:rPr>
        <w:t>2</w:t>
      </w:r>
      <w:r w:rsidR="0046579D">
        <w:rPr>
          <w:b/>
        </w:rPr>
        <w:t>1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2C5893" w:rsidR="00DB3ED8" w:rsidRPr="00FE5273">
      <w:pPr>
        <w:ind w:hanging="2124" w:left="2124"/>
        <w:rPr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  <w:r w:rsidR="00597B2F">
        <w:rPr>
          <w:b/>
          <w:sz w:val="22"/>
          <w:szCs w:val="22"/>
        </w:rPr>
        <w:t xml:space="preserve">ARION </w:t>
      </w:r>
      <w:r w:rsidR="00D2495D" w:rsidRPr="00D2495D">
        <w:rPr>
          <w:b/>
          <w:sz w:val="22"/>
          <w:szCs w:val="22"/>
          <w:lang w:val="en-AU"/>
        </w:rPr>
        <w:t>NAUTIKA d.o.o. za trgovinu i usluge, Komolac, Na skali bb, MBS: 090012829, OIB: 69796822844</w:t>
      </w: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2B21D6" w:rsidP="00F873AB" w:rsidR="00DA7847" w:rsidRPr="00FE5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u privitku </w:t>
      </w:r>
      <w:r w:rsidR="00BE69AF">
        <w:rPr>
          <w:sz w:val="22"/>
          <w:szCs w:val="22"/>
        </w:rPr>
        <w:t>V</w:t>
      </w:r>
      <w:r w:rsidR="00DA7847" w:rsidRPr="00FE5273">
        <w:rPr>
          <w:sz w:val="22"/>
          <w:szCs w:val="22"/>
        </w:rPr>
        <w:t>am se dostavlja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posl. br. </w:t>
      </w:r>
      <w:r w:rsidR="00DB3ED8" w:rsidRPr="00FE5273">
        <w:rPr>
          <w:sz w:val="22"/>
          <w:szCs w:val="22"/>
        </w:rPr>
        <w:t>6</w:t>
      </w:r>
      <w:r w:rsidR="00DB36AF" w:rsidRPr="00FE5273">
        <w:rPr>
          <w:sz w:val="22"/>
          <w:szCs w:val="22"/>
        </w:rPr>
        <w:t xml:space="preserve"> </w:t>
      </w:r>
      <w:r w:rsidR="00EB0D7B">
        <w:rPr>
          <w:sz w:val="22"/>
          <w:szCs w:val="22"/>
        </w:rPr>
        <w:t>St</w:t>
      </w:r>
      <w:r w:rsidR="00DB36AF" w:rsidRPr="00FE5273">
        <w:rPr>
          <w:sz w:val="22"/>
          <w:szCs w:val="22"/>
        </w:rPr>
        <w:t>.</w:t>
      </w:r>
      <w:r w:rsidR="00587C8A">
        <w:rPr>
          <w:sz w:val="22"/>
          <w:szCs w:val="22"/>
        </w:rPr>
        <w:t>1025</w:t>
      </w:r>
      <w:r w:rsidR="0099274E">
        <w:rPr>
          <w:sz w:val="22"/>
          <w:szCs w:val="22"/>
        </w:rPr>
        <w:t>/201</w:t>
      </w:r>
      <w:r w:rsidR="000219C6">
        <w:rPr>
          <w:sz w:val="22"/>
          <w:szCs w:val="22"/>
        </w:rPr>
        <w:t>6-8</w:t>
      </w:r>
      <w:r w:rsidR="00EB0D7B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 xml:space="preserve">od </w:t>
      </w:r>
      <w:r w:rsidR="00587C8A">
        <w:rPr>
          <w:sz w:val="22"/>
          <w:szCs w:val="22"/>
        </w:rPr>
        <w:t>18</w:t>
      </w:r>
      <w:r w:rsidR="00FE5273" w:rsidRPr="00FE5273">
        <w:rPr>
          <w:sz w:val="22"/>
          <w:szCs w:val="22"/>
        </w:rPr>
        <w:t xml:space="preserve">. </w:t>
      </w:r>
      <w:r w:rsidR="00587C8A">
        <w:rPr>
          <w:sz w:val="22"/>
          <w:szCs w:val="22"/>
        </w:rPr>
        <w:t>travnja</w:t>
      </w:r>
      <w:r w:rsidR="00FE5273" w:rsidRPr="00FE5273">
        <w:rPr>
          <w:sz w:val="22"/>
          <w:szCs w:val="22"/>
        </w:rPr>
        <w:t xml:space="preserve"> 201</w:t>
      </w:r>
      <w:r w:rsidR="00BE69AF">
        <w:rPr>
          <w:sz w:val="22"/>
          <w:szCs w:val="22"/>
        </w:rPr>
        <w:t>6</w:t>
      </w:r>
      <w:r w:rsidR="00FE5273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>g</w:t>
      </w:r>
      <w:r w:rsidR="00BE69AF">
        <w:rPr>
          <w:sz w:val="22"/>
          <w:szCs w:val="22"/>
        </w:rPr>
        <w:t>odine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28222A">
        <w:rPr>
          <w:sz w:val="22"/>
          <w:szCs w:val="22"/>
        </w:rPr>
        <w:t xml:space="preserve"> </w:t>
      </w:r>
      <w:r w:rsidR="00D2495D" w:rsidRPr="00D2495D">
        <w:rPr>
          <w:b/>
          <w:sz w:val="22"/>
          <w:szCs w:val="22"/>
        </w:rPr>
        <w:t>ERIKA BONAČIĆ, Dubrovnik, Marka Marojice 11, OIB: 44842850365</w:t>
      </w:r>
      <w:r w:rsidR="00D2495D">
        <w:rPr>
          <w:b/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koj</w:t>
      </w:r>
      <w:r w:rsidR="00E640C9">
        <w:rPr>
          <w:sz w:val="22"/>
          <w:szCs w:val="22"/>
        </w:rPr>
        <w:t>a</w:t>
      </w:r>
      <w:r w:rsidR="00DA7847" w:rsidRPr="00FE5273">
        <w:rPr>
          <w:sz w:val="22"/>
          <w:szCs w:val="22"/>
        </w:rPr>
        <w:t xml:space="preserve"> nije plati</w:t>
      </w:r>
      <w:r w:rsidR="00E640C9">
        <w:rPr>
          <w:sz w:val="22"/>
          <w:szCs w:val="22"/>
        </w:rPr>
        <w:t>la</w:t>
      </w:r>
      <w:r w:rsidR="00DA7847" w:rsidRPr="00FE5273">
        <w:rPr>
          <w:sz w:val="22"/>
          <w:szCs w:val="22"/>
        </w:rPr>
        <w:t xml:space="preserve"> dužn</w:t>
      </w:r>
      <w:r w:rsidR="00B3372D">
        <w:rPr>
          <w:sz w:val="22"/>
          <w:szCs w:val="22"/>
        </w:rPr>
        <w:t xml:space="preserve">i iznos od 1.000,00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D2495D">
        <w:rPr>
          <w:sz w:val="22"/>
          <w:szCs w:val="22"/>
        </w:rPr>
        <w:t>983</w:t>
      </w:r>
      <w:r w:rsidR="00F873AB" w:rsidRPr="00F873AB">
        <w:rPr>
          <w:sz w:val="22"/>
          <w:szCs w:val="22"/>
        </w:rPr>
        <w:t>-201</w:t>
      </w:r>
      <w:r w:rsidR="00587C8A">
        <w:rPr>
          <w:sz w:val="22"/>
          <w:szCs w:val="22"/>
        </w:rPr>
        <w:t>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EA78B2">
        <w:rPr>
          <w:b/>
          <w:sz w:val="22"/>
          <w:szCs w:val="22"/>
        </w:rPr>
        <w:t>1</w:t>
      </w:r>
      <w:r w:rsidR="00587C8A">
        <w:rPr>
          <w:b/>
          <w:sz w:val="22"/>
          <w:szCs w:val="22"/>
        </w:rPr>
        <w:t>4</w:t>
      </w:r>
      <w:r w:rsidR="002816B6" w:rsidRPr="00FE5273">
        <w:rPr>
          <w:b/>
          <w:sz w:val="22"/>
          <w:szCs w:val="22"/>
        </w:rPr>
        <w:t>.</w:t>
      </w:r>
      <w:r w:rsidR="00704E59">
        <w:rPr>
          <w:b/>
          <w:sz w:val="22"/>
          <w:szCs w:val="22"/>
        </w:rPr>
        <w:t xml:space="preserve"> </w:t>
      </w:r>
      <w:r w:rsidR="00EA78B2">
        <w:rPr>
          <w:b/>
          <w:sz w:val="22"/>
          <w:szCs w:val="22"/>
        </w:rPr>
        <w:t>lipnja</w:t>
      </w:r>
      <w:r w:rsidR="00FE5273" w:rsidRPr="00FE5273">
        <w:rPr>
          <w:b/>
          <w:sz w:val="22"/>
          <w:szCs w:val="22"/>
        </w:rPr>
        <w:t xml:space="preserve"> 201</w:t>
      </w:r>
      <w:r w:rsidR="00F873AB">
        <w:rPr>
          <w:b/>
          <w:sz w:val="22"/>
          <w:szCs w:val="22"/>
        </w:rPr>
        <w:t>6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F873A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F873AB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B36AF" w:rsidP="00DA7847" w:rsidR="00F873AB" w:rsidRPr="00EA78B2">
      <w:pPr>
        <w:rPr>
          <w:sz w:val="22"/>
          <w:szCs w:val="22"/>
        </w:rPr>
      </w:pPr>
      <w:r w:rsidRPr="00EA78B2">
        <w:rPr>
          <w:sz w:val="22"/>
          <w:szCs w:val="22"/>
        </w:rPr>
        <w:t>Na znanje:</w:t>
      </w:r>
    </w:p>
    <w:p w:rsidRDefault="00D2495D" w:rsidP="005F59CF" w:rsidR="00DA7847" w:rsidRPr="00EA78B2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rPr>
          <w:sz w:val="22"/>
          <w:szCs w:val="22"/>
        </w:rPr>
      </w:pPr>
      <w:r w:rsidRPr="00D2495D">
        <w:rPr>
          <w:sz w:val="22"/>
          <w:szCs w:val="22"/>
        </w:rPr>
        <w:t xml:space="preserve">ERIKA BONAČIĆ, Dubrovnik, Marka Marojice 11, </w:t>
      </w:r>
      <w:r>
        <w:rPr>
          <w:sz w:val="22"/>
          <w:szCs w:val="22"/>
        </w:rPr>
        <w:t>putem e oglasne ploče.</w:t>
      </w:r>
      <w:r w:rsidR="00DA7847" w:rsidRPr="00EA78B2">
        <w:rPr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219C6"/>
    <w:rsid w:val="00045B4B"/>
    <w:rsid w:val="00151FBE"/>
    <w:rsid w:val="00154B35"/>
    <w:rsid w:val="00156CC3"/>
    <w:rsid w:val="001A0537"/>
    <w:rsid w:val="001C2D64"/>
    <w:rsid w:val="001F48BE"/>
    <w:rsid w:val="001F7AD5"/>
    <w:rsid w:val="002325D7"/>
    <w:rsid w:val="002816B6"/>
    <w:rsid w:val="0028222A"/>
    <w:rsid w:val="002B21D6"/>
    <w:rsid w:val="002C5893"/>
    <w:rsid w:val="00312B59"/>
    <w:rsid w:val="00324423"/>
    <w:rsid w:val="0032520C"/>
    <w:rsid w:val="00376745"/>
    <w:rsid w:val="00382A93"/>
    <w:rsid w:val="003C1B34"/>
    <w:rsid w:val="003E6412"/>
    <w:rsid w:val="00435430"/>
    <w:rsid w:val="00462DCA"/>
    <w:rsid w:val="0046579D"/>
    <w:rsid w:val="00523B00"/>
    <w:rsid w:val="00555A59"/>
    <w:rsid w:val="00587C8A"/>
    <w:rsid w:val="00597B2F"/>
    <w:rsid w:val="005A1153"/>
    <w:rsid w:val="005A5267"/>
    <w:rsid w:val="005C4B63"/>
    <w:rsid w:val="005D4687"/>
    <w:rsid w:val="005F59CF"/>
    <w:rsid w:val="00614E7B"/>
    <w:rsid w:val="00625550"/>
    <w:rsid w:val="00631242"/>
    <w:rsid w:val="006765E4"/>
    <w:rsid w:val="0068309F"/>
    <w:rsid w:val="00683CF6"/>
    <w:rsid w:val="006A01D6"/>
    <w:rsid w:val="006B346E"/>
    <w:rsid w:val="00704E59"/>
    <w:rsid w:val="007111D3"/>
    <w:rsid w:val="00756EEB"/>
    <w:rsid w:val="00772BF3"/>
    <w:rsid w:val="007838CE"/>
    <w:rsid w:val="007F75DA"/>
    <w:rsid w:val="00813F54"/>
    <w:rsid w:val="00833B9B"/>
    <w:rsid w:val="0084391D"/>
    <w:rsid w:val="00855DF7"/>
    <w:rsid w:val="00890BA1"/>
    <w:rsid w:val="008D27E7"/>
    <w:rsid w:val="008E3E0F"/>
    <w:rsid w:val="00905325"/>
    <w:rsid w:val="00966F82"/>
    <w:rsid w:val="0099274E"/>
    <w:rsid w:val="009D31C8"/>
    <w:rsid w:val="009F0A62"/>
    <w:rsid w:val="00A14505"/>
    <w:rsid w:val="00A47CDC"/>
    <w:rsid w:val="00A76DC7"/>
    <w:rsid w:val="00B275AC"/>
    <w:rsid w:val="00B3372D"/>
    <w:rsid w:val="00B46E46"/>
    <w:rsid w:val="00B83370"/>
    <w:rsid w:val="00B843BB"/>
    <w:rsid w:val="00BA394F"/>
    <w:rsid w:val="00BE69AF"/>
    <w:rsid w:val="00CE0F70"/>
    <w:rsid w:val="00CF2F19"/>
    <w:rsid w:val="00CF543D"/>
    <w:rsid w:val="00D2495D"/>
    <w:rsid w:val="00D346B1"/>
    <w:rsid w:val="00D5459F"/>
    <w:rsid w:val="00D95A2B"/>
    <w:rsid w:val="00DA7847"/>
    <w:rsid w:val="00DB36AF"/>
    <w:rsid w:val="00DB3ED8"/>
    <w:rsid w:val="00E214BA"/>
    <w:rsid w:val="00E22A1A"/>
    <w:rsid w:val="00E512B3"/>
    <w:rsid w:val="00E640C9"/>
    <w:rsid w:val="00EA78B2"/>
    <w:rsid w:val="00EB0D7B"/>
    <w:rsid w:val="00ED32A5"/>
    <w:rsid w:val="00EF737C"/>
    <w:rsid w:val="00F37E10"/>
    <w:rsid w:val="00F458AD"/>
    <w:rsid w:val="00F873AB"/>
    <w:rsid w:val="00F91BE6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A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A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A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A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A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A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A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A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St-983/2016-21</izvorni_sadrzaj>
    <derivirana_varijabla naziv="DomainObject.Oznaka_1">St-983/2016-21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ARION NAUTIKA d.o.o. za trgovinu i usluge</izvorni_sadrzaj>
    <derivirana_varijabla naziv="DomainObject.Predmet.ProtustrankaFormated_1">  ARION NAUTIKA d.o.o. za trgovinu i usluge</derivirana_varijabla>
  </DomainObject.Predmet.ProtustrankaFormated>
  <DomainObject.Predmet.ProtustrankaFormatedOIB>
    <izvorni_sadrzaj>  ARION NAUTIKA d.o.o. za trgovinu i usluge, OIB 69796822844</izvorni_sadrzaj>
    <derivirana_varijabla naziv="DomainObject.Predmet.ProtustrankaFormatedOIB_1">  ARION NAUTIKA d.o.o. za trgovinu i usluge, OIB 69796822844</derivirana_varijabla>
  </DomainObject.Predmet.ProtustrankaFormatedOIB>
  <DomainObject.Predmet.ProtustrankaFormatedWithAdress>
    <izvorni_sadrzaj> ARION NAUTIKA d.o.o. za trgovinu i usluge, Na skali/bb, 20236 Komolac</izvorni_sadrzaj>
    <derivirana_varijabla naziv="DomainObject.Predmet.ProtustrankaFormatedWithAdress_1"> ARION NAUTIKA d.o.o. za trgovinu i usluge, Na skali/bb, 20236 Komolac</derivirana_varijabla>
  </DomainObject.Predmet.ProtustrankaFormatedWithAdress>
  <DomainObject.Predmet.ProtustrankaFormatedWithAdressOIB>
    <izvorni_sadrzaj> ARION NAUTIKA d.o.o. za trgovinu i usluge, OIB 69796822844, Na skali/bb, 20236 Komolac</izvorni_sadrzaj>
    <derivirana_varijabla naziv="DomainObject.Predmet.ProtustrankaFormatedWithAdressOIB_1"> ARION NAUTIKA d.o.o. za trgovinu i usluge, OIB 69796822844, Na skali/bb, 20236 Komolac</derivirana_varijabla>
  </DomainObject.Predmet.ProtustrankaFormatedWithAdressOIB>
  <DomainObject.Predmet.ProtustrankaWithAdress>
    <izvorni_sadrzaj>ARION NAUTIKA d.o.o. za trgovinu i usluge Na skali/bb, 20236 Komolac</izvorni_sadrzaj>
    <derivirana_varijabla naziv="DomainObject.Predmet.ProtustrankaWithAdress_1">ARION NAUTIKA d.o.o. za trgovinu i usluge Na skali/bb, 20236 Komolac</derivirana_varijabla>
  </DomainObject.Predmet.ProtustrankaWithAdress>
  <DomainObject.Predmet.ProtustrankaWithAdressOIB>
    <izvorni_sadrzaj>ARION NAUTIKA d.o.o. za trgovinu i usluge, OIB 69796822844, Na skali/bb, 20236 Komolac</izvorni_sadrzaj>
    <derivirana_varijabla naziv="DomainObject.Predmet.ProtustrankaWithAdressOIB_1">ARION NAUTIKA d.o.o. za trgovinu i usluge, OIB 69796822844, Na skali/bb, 20236 Komolac</derivirana_varijabla>
  </DomainObject.Predmet.ProtustrankaWithAdressOIB>
  <DomainObject.Predmet.ProtustrankaNazivFormated>
    <izvorni_sadrzaj>ARION NAUTIKA d.o.o. za trgovinu i usluge</izvorni_sadrzaj>
    <derivirana_varijabla naziv="DomainObject.Predmet.ProtustrankaNazivFormated_1">ARION NAUTIKA d.o.o. za trgovinu i usluge</derivirana_varijabla>
  </DomainObject.Predmet.ProtustrankaNazivFormated>
  <DomainObject.Predmet.ProtustrankaNazivFormatedOIB>
    <izvorni_sadrzaj>ARION NAUTIKA d.o.o. za trgovinu i usluge, OIB 69796822844</izvorni_sadrzaj>
    <derivirana_varijabla naziv="DomainObject.Predmet.ProtustrankaNazivFormatedOIB_1">ARION NAUTIKA d.o.o. za trgovinu i usluge, OIB 69796822844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1004306.49</izvorni_sadrzaj>
    <derivirana_varijabla naziv="DomainObject.Predmet.TrenutnaVrijednost_1">1004306.49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ARION NAUTIKA d.o.o. za trgovinu i usluge</item>
    </izvorni_sadrzaj>
    <derivirana_varijabla naziv="DomainObject.Predmet.ProtuStrankaListFormated_1">
      <item>ARION NAUTIKA d.o.o. za trgovinu i usluge</item>
    </derivirana_varijabla>
  </DomainObject.Predmet.ProtuStrankaListFormated>
  <DomainObject.Predmet.ProtuStrankaListFormatedOIB>
    <izvorni_sadrzaj>
      <item>ARION NAUTIKA d.o.o. za trgovinu i usluge, OIB 69796822844</item>
    </izvorni_sadrzaj>
    <derivirana_varijabla naziv="DomainObject.Predmet.ProtuStrankaListFormatedOIB_1">
      <item>ARION NAUTIKA d.o.o. za trgovinu i usluge, OIB 69796822844</item>
    </derivirana_varijabla>
  </DomainObject.Predmet.ProtuStrankaListFormatedOIB>
  <DomainObject.Predmet.ProtuStrankaListFormatedWithAdress>
    <izvorni_sadrzaj>
      <item>ARION NAUTIKA d.o.o. za trgovinu i usluge, Na skali/bb, 20236 Komolac</item>
    </izvorni_sadrzaj>
    <derivirana_varijabla naziv="DomainObject.Predmet.ProtuStrankaListFormatedWithAdress_1">
      <item>ARION NAUTIKA d.o.o. za trgovinu i usluge, Na skali/bb, 20236 Komolac</item>
    </derivirana_varijabla>
  </DomainObject.Predmet.ProtuStrankaListFormatedWithAdress>
  <DomainObject.Predmet.ProtuStrankaListFormatedWithAdressOIB>
    <izvorni_sadrzaj>
      <item>ARION NAUTIKA d.o.o. za trgovinu i usluge, OIB 69796822844, Na skali/bb, 20236 Komolac</item>
    </izvorni_sadrzaj>
    <derivirana_varijabla naziv="DomainObject.Predmet.ProtuStrankaListFormatedWithAdressOIB_1">
      <item>ARION NAUTIKA d.o.o. za trgovinu i usluge, OIB 69796822844, Na skali/bb, 20236 Komolac</item>
    </derivirana_varijabla>
  </DomainObject.Predmet.ProtuStrankaListFormatedWithAdressOIB>
  <DomainObject.Predmet.ProtuStrankaListNazivFormated>
    <izvorni_sadrzaj>
      <item>ARION NAUTIKA d.o.o. za trgovinu i usluge</item>
    </izvorni_sadrzaj>
    <derivirana_varijabla naziv="DomainObject.Predmet.ProtuStrankaListNazivFormated_1">
      <item>ARION NAUTIKA d.o.o. za trgovinu i usluge</item>
    </derivirana_varijabla>
  </DomainObject.Predmet.ProtuStrankaListNazivFormated>
  <DomainObject.Predmet.ProtuStrankaListNazivFormatedOIB>
    <izvorni_sadrzaj>
      <item>ARION NAUTIKA d.o.o. za trgovinu i usluge, OIB 69796822844</item>
    </izvorni_sadrzaj>
    <derivirana_varijabla naziv="DomainObject.Predmet.ProtuStrankaListNazivFormatedOIB_1">
      <item>ARION NAUTIKA d.o.o. za trgovinu i usluge, OIB 69796822844</item>
    </derivirana_varijabla>
  </DomainObject.Predmet.ProtuStrankaListNazivFormatedOIB>
  <DomainObject.Predmet.OstaliListFormated>
    <izvorni_sadrzaj>
      <item>Erika Bonačić</item>
    </izvorni_sadrzaj>
    <derivirana_varijabla naziv="DomainObject.Predmet.OstaliListFormated_1">
      <item>Erika Bonačić</item>
    </derivirana_varijabla>
  </DomainObject.Predmet.OstaliListFormated>
  <DomainObject.Predmet.OstaliListFormatedOIB>
    <izvorni_sadrzaj>
      <item>Erika Bonačić, OIB 44842850365</item>
    </izvorni_sadrzaj>
    <derivirana_varijabla naziv="DomainObject.Predmet.OstaliListFormatedOIB_1">
      <item>Erika Bonačić, OIB 44842850365</item>
    </derivirana_varijabla>
  </DomainObject.Predmet.OstaliListFormatedOIB>
  <DomainObject.Predmet.OstaliListFormatedWithAdress>
    <izvorni_sadrzaj>
      <item>Erika Bonačić, Marka Marojice 11, 20000 Dubrovnik</item>
    </izvorni_sadrzaj>
    <derivirana_varijabla naziv="DomainObject.Predmet.OstaliListFormatedWithAdress_1">
      <item>Erika Bonačić, Marka Marojice 11, 20000 Dubrovnik</item>
    </derivirana_varijabla>
  </DomainObject.Predmet.OstaliListFormatedWithAdress>
  <DomainObject.Predmet.OstaliListFormatedWithAdressOIB>
    <izvorni_sadrzaj>
      <item>Erika Bonačić, OIB 44842850365, Marka Marojice 11, 20000 Dubrovnik</item>
    </izvorni_sadrzaj>
    <derivirana_varijabla naziv="DomainObject.Predmet.OstaliListFormatedWithAdressOIB_1">
      <item>Erika Bonačić, OIB 44842850365, Marka Marojice 11, 20000 Dubrovnik</item>
    </derivirana_varijabla>
  </DomainObject.Predmet.OstaliListFormatedWithAdressOIB>
  <DomainObject.Predmet.OstaliListNazivFormated>
    <izvorni_sadrzaj>
      <item>Erika Bonačić</item>
    </izvorni_sadrzaj>
    <derivirana_varijabla naziv="DomainObject.Predmet.OstaliListNazivFormated_1">
      <item>Erika Bonačić</item>
    </derivirana_varijabla>
  </DomainObject.Predmet.OstaliListNazivFormated>
  <DomainObject.Predmet.OstaliListNazivFormatedOIB>
    <izvorni_sadrzaj>
      <item>Erika Bonačić, OIB 44842850365</item>
    </izvorni_sadrzaj>
    <derivirana_varijabla naziv="DomainObject.Predmet.OstaliListNazivFormatedOIB_1">
      <item>Erika Bonačić, OIB 44842850365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St-983/2016-21</izvorni_sadrzaj>
    <derivirana_varijabla naziv="DomainObject.PoslovniBrojDokumenta_1">St-983/2016-21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ARION NAUTIKA d.o.o. za trgovinu i usluge</izvorni_sadrzaj>
    <derivirana_varijabla naziv="DomainObject.Predmet.ProtustrankaIDrugi_1">ARION NAUTIKA 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ARION NAUTIKA d.o.o. za trgovinu i usluge, OIB 69796822844, Na skali/bb, 20236 Komolac</izvorni_sadrzaj>
    <derivirana_varijabla naziv="DomainObject.Predmet.ProtustrankaIDrugiAdressOIB_1">ARION NAUTIKA d.o.o. za trgovinu i usluge, OIB 69796822844, Na skali/bb, 20236 Komolac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ARION NAUTIKA d.o.o. za trgovinu i usluge</item>
      <item>Erika Bonačić</item>
    </izvorni_sadrzaj>
    <derivirana_varijabla naziv="DomainObject.Predmet.SudioniciListNaziv_1">
      <item>FINA,RC Split,Podružnica Dubrovnik</item>
      <item>ARION NAUTIKA d.o.o. za trgovinu i usluge</item>
      <item>Erika Bonačić</item>
    </derivirana_varijabla>
  </DomainObject.Predmet.SudioniciListNaziv>
  <DomainObject.Predmet.SudioniciListAdressOIB>
    <izvorni_sadrzaj>
      <item>FINA,RC Split,Podružnica Dubrovnik, OIB 85821130368, Vukovarska 2,20000 Dubrovnik</item>
      <item>ARION NAUTIKA d.o.o. za trgovinu i usluge, OIB 69796822844, Na skali/bb,20236 Komolac</item>
      <item>Erika Bonačić, OIB 44842850365, Marka Marojice 11,20000 Dubrovnik</item>
    </izvorni_sadrzaj>
    <derivirana_varijabla naziv="DomainObject.Predmet.SudioniciListAdressOIB_1">
      <item>FINA,RC Split,Podružnica Dubrovnik, OIB 85821130368, Vukovarska 2,20000 Dubrovnik</item>
      <item>ARION NAUTIKA d.o.o. za trgovinu i usluge, OIB 69796822844, Na skali/bb,20236 Komolac</item>
      <item>Erika Bonačić, OIB 44842850365, Marka Marojice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69796822844</item>
      <item>, OIB 44842850365</item>
    </izvorni_sadrzaj>
    <derivirana_varijabla naziv="DomainObject.Predmet.SudioniciListNazivOIB_1">
      <item>, OIB 85821130368</item>
      <item>, OIB 69796822844</item>
      <item>, OIB 44842850365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888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2016-06-14T08:02:00Z</dcterms:created>
  <dc:creator>Mirjana Mihović</dc:creator>
  <cp:lastModifiedBy>Srđan Gavranić</cp:lastModifiedBy>
  <cp:lastPrinted>2016-06-14T08:03:00Z</cp:lastPrinted>
  <dcterms:modified xmlns:xsi="http://www.w3.org/2001/XMLSchema-instance" xsi:type="dcterms:W3CDTF">2016-06-14T08:04:00Z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St-983/2016-21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