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d93b" w14:paraId="127d93b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037C0B">
        <w:rPr>
          <w:rFonts w:cs="Times New Roman"/>
        </w:rPr>
        <w:t>RD CENTAR</w:t>
      </w:r>
      <w:r w:rsidR="0080515D">
        <w:rPr>
          <w:rFonts w:cs="Times New Roman"/>
        </w:rPr>
        <w:t xml:space="preserve"> </w:t>
      </w:r>
      <w:r w:rsidR="000B778A">
        <w:rPr>
          <w:rFonts w:cs="Times New Roman"/>
        </w:rPr>
        <w:t xml:space="preserve">d.o.o., </w:t>
      </w:r>
      <w:r w:rsidR="00037C0B">
        <w:rPr>
          <w:rFonts w:cs="Times New Roman"/>
        </w:rPr>
        <w:t>Marčan</w:t>
      </w:r>
      <w:r w:rsidR="00A37125">
        <w:rPr>
          <w:rFonts w:cs="Times New Roman"/>
        </w:rPr>
        <w:t xml:space="preserve">, </w:t>
      </w:r>
      <w:r w:rsidR="00037C0B">
        <w:rPr>
          <w:rFonts w:cs="Times New Roman"/>
        </w:rPr>
        <w:t>Vinička 24</w:t>
      </w:r>
      <w:r w:rsidR="000B778A">
        <w:rPr>
          <w:rFonts w:cs="Times New Roman"/>
        </w:rPr>
        <w:t xml:space="preserve">, OIB: </w:t>
      </w:r>
      <w:r w:rsidR="00037C0B" w:rsidRPr="00037C0B">
        <w:rPr>
          <w:rFonts w:cs="Times New Roman"/>
        </w:rPr>
        <w:t>79113469251</w:t>
      </w:r>
      <w:r>
        <w:rPr>
          <w:rFonts w:cs="Times New Roman"/>
        </w:rPr>
        <w:t xml:space="preserve">, </w:t>
      </w:r>
      <w:r w:rsidR="00584C46">
        <w:rPr>
          <w:rFonts w:cs="Times New Roman"/>
        </w:rPr>
        <w:t>3</w:t>
      </w:r>
      <w:r w:rsidR="00A37125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584C46" w:rsidP="009C304A" w:rsidR="009C304A">
      <w:pPr>
        <w:jc w:val="center"/>
        <w:rPr>
          <w:b/>
        </w:rPr>
      </w:pPr>
      <w:r>
        <w:rPr>
          <w:b/>
        </w:rPr>
        <w:t>17</w:t>
      </w:r>
      <w:r w:rsidR="009C304A">
        <w:rPr>
          <w:b/>
        </w:rPr>
        <w:t xml:space="preserve">. </w:t>
      </w:r>
      <w:r>
        <w:rPr>
          <w:b/>
        </w:rPr>
        <w:t>listopada</w:t>
      </w:r>
      <w:r w:rsidR="009C304A">
        <w:rPr>
          <w:b/>
        </w:rPr>
        <w:t xml:space="preserve"> 2016. u </w:t>
      </w:r>
      <w:r w:rsidR="0080515D">
        <w:rPr>
          <w:b/>
        </w:rPr>
        <w:t>12</w:t>
      </w:r>
      <w:r w:rsidR="009B2BCE">
        <w:rPr>
          <w:b/>
        </w:rPr>
        <w:t>,</w:t>
      </w:r>
      <w:r w:rsidR="00037C0B">
        <w:rPr>
          <w:b/>
        </w:rPr>
        <w:t>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037C0B">
        <w:t>Ksenija Rožmarić, Marčan, Vinička 21/A</w:t>
      </w:r>
      <w:r w:rsidR="000C01D3">
        <w:t xml:space="preserve">, </w:t>
      </w:r>
    </w:p>
    <w:p w:rsidRDefault="009C304A" w:rsidP="00037C0B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037C0B" w:rsidRPr="00037C0B">
        <w:rPr>
          <w:rFonts w:cs="Times New Roman"/>
        </w:rPr>
        <w:t>RD CENTAR d.o.o., Marč</w:t>
      </w:r>
      <w:r w:rsidR="00037C0B">
        <w:rPr>
          <w:rFonts w:cs="Times New Roman"/>
        </w:rPr>
        <w:t>an, Vinička 24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037C0B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037C0B">
        <w:t>Kseniji</w:t>
      </w:r>
      <w:r w:rsidR="00037C0B" w:rsidRPr="00037C0B">
        <w:t xml:space="preserve"> Rožmarić, Marčan, Vinička 21/A</w:t>
      </w:r>
      <w:r w:rsidR="001E7E3C">
        <w:t xml:space="preserve">, </w:t>
      </w:r>
      <w:r w:rsidR="000B778A">
        <w:t xml:space="preserve">OIB: </w:t>
      </w:r>
      <w:r w:rsidR="00037C0B">
        <w:t>80128523013</w:t>
      </w:r>
      <w:r>
        <w:t>, da na za</w:t>
      </w:r>
      <w:r w:rsidR="009B2BCE">
        <w:t xml:space="preserve">kazano ročište kod ovoga suda, </w:t>
      </w:r>
      <w:r w:rsidR="00584C46">
        <w:t>17</w:t>
      </w:r>
      <w:r>
        <w:t xml:space="preserve">. </w:t>
      </w:r>
      <w:r w:rsidR="00584C46">
        <w:t>listopada</w:t>
      </w:r>
      <w:r>
        <w:t xml:space="preserve"> 2016. u </w:t>
      </w:r>
      <w:r w:rsidR="0080515D">
        <w:t>12</w:t>
      </w:r>
      <w:r w:rsidR="009B2BCE">
        <w:t>,</w:t>
      </w:r>
      <w:r w:rsidR="00037C0B">
        <w:t>15</w:t>
      </w:r>
      <w:r>
        <w:t xml:space="preserve"> sati, dostavi javnobilježnički ovjerovljen prokazni popis imovine za dužnika</w:t>
      </w:r>
      <w:r w:rsidR="000B778A">
        <w:t xml:space="preserve"> </w:t>
      </w:r>
      <w:r w:rsidR="00037C0B" w:rsidRPr="00037C0B">
        <w:rPr>
          <w:rFonts w:cs="Times New Roman"/>
        </w:rPr>
        <w:t>RD CENTAR d.o.o., Marčan, Vinička 24, OIB: 79113469251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37125">
        <w:rPr>
          <w:rFonts w:cs="Times New Roman"/>
        </w:rPr>
        <w:t>31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897B8F" w:rsidR="00897B8F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80515D" w:rsidP="00897B8F" w:rsidR="009C304A">
      <w:pPr>
        <w:ind w:firstLine="708" w:left="4956"/>
        <w:jc w:val="both"/>
      </w:pPr>
      <w:r>
        <w:t xml:space="preserve"> </w:t>
      </w:r>
    </w:p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037C0B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037C0B" w:rsidRPr="00037C0B">
        <w:rPr>
          <w:rFonts w:cs="Times New Roman"/>
        </w:rPr>
        <w:t>RD CENTAR d.o.o., Marč</w:t>
      </w:r>
      <w:r w:rsidR="00037C0B">
        <w:rPr>
          <w:rFonts w:cs="Times New Roman"/>
        </w:rPr>
        <w:t>an, Vinička 24</w:t>
      </w:r>
      <w:r w:rsidR="000B778A" w:rsidRPr="000B778A">
        <w:rPr>
          <w:rFonts w:cs="Times New Roman"/>
        </w:rPr>
        <w:t xml:space="preserve">, </w:t>
      </w:r>
    </w:p>
    <w:p w:rsidRDefault="009C304A" w:rsidP="00037C0B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037C0B" w:rsidRPr="00037C0B">
        <w:t>Ksenija Rožmarić, Marčan, Vinička 21/A</w:t>
      </w:r>
      <w:r w:rsidR="000B778A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A50" w:rsidP="009C304A" w:rsidR="001E3A50">
      <w:r>
        <w:separator/>
      </w:r>
    </w:p>
  </w:endnote>
  <w:endnote w:id="0" w:type="continuationSeparator">
    <w:p w:rsidRDefault="001E3A50" w:rsidP="009C304A" w:rsidR="001E3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A50" w:rsidP="009C304A" w:rsidR="001E3A50">
      <w:r>
        <w:separator/>
      </w:r>
    </w:p>
  </w:footnote>
  <w:footnote w:id="0" w:type="continuationSeparator">
    <w:p w:rsidRDefault="001E3A50" w:rsidP="009C304A" w:rsidR="001E3A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B8F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037C0B">
      <w:t>882</w:t>
    </w:r>
    <w:r w:rsidR="000B778A">
      <w:t>/16-</w:t>
    </w:r>
    <w:r w:rsidR="00A37125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037C0B">
      <w:t>882</w:t>
    </w:r>
    <w:r w:rsidR="009B2BCE">
      <w:t>/16-</w:t>
    </w:r>
    <w:r w:rsidR="00A3712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37C0B"/>
    <w:rsid w:val="000B778A"/>
    <w:rsid w:val="000C01D3"/>
    <w:rsid w:val="00103373"/>
    <w:rsid w:val="001B0ED1"/>
    <w:rsid w:val="001E3A50"/>
    <w:rsid w:val="001E7E3C"/>
    <w:rsid w:val="001F0EF9"/>
    <w:rsid w:val="003D3CE4"/>
    <w:rsid w:val="00444475"/>
    <w:rsid w:val="00454D75"/>
    <w:rsid w:val="00473E94"/>
    <w:rsid w:val="00584C46"/>
    <w:rsid w:val="00660159"/>
    <w:rsid w:val="00697888"/>
    <w:rsid w:val="0074540E"/>
    <w:rsid w:val="00802FED"/>
    <w:rsid w:val="0080515D"/>
    <w:rsid w:val="0081052E"/>
    <w:rsid w:val="0082366A"/>
    <w:rsid w:val="00826138"/>
    <w:rsid w:val="008550D8"/>
    <w:rsid w:val="00897B8F"/>
    <w:rsid w:val="008C1F14"/>
    <w:rsid w:val="008D1BBB"/>
    <w:rsid w:val="0095230D"/>
    <w:rsid w:val="00954519"/>
    <w:rsid w:val="009B2BCE"/>
    <w:rsid w:val="009C19FB"/>
    <w:rsid w:val="009C304A"/>
    <w:rsid w:val="00A37125"/>
    <w:rsid w:val="00A80E19"/>
    <w:rsid w:val="00A83300"/>
    <w:rsid w:val="00AF327D"/>
    <w:rsid w:val="00B73D1F"/>
    <w:rsid w:val="00BE0B3A"/>
    <w:rsid w:val="00D16253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97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B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B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B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B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97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B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B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B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B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St-882/2016</izvorni_sadrzaj>
    <derivirana_varijabla naziv="DomainObject.Predmet.OznakaBroj_1">St-882/2016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 CENTAR društvo s ograničenom odgovornošću za proizvodnju, trgovinu i ugostiteljstvo</izvorni_sadrzaj>
    <derivirana_varijabla naziv="DomainObject.Predmet.ProtustrankaFormated_1">  RD CENTAR društvo s ograničenom odgovornošću za proizvodnju, trgovinu i ugostiteljstvo</derivirana_varijabla>
  </DomainObject.Predmet.ProtustrankaFormated>
  <DomainObject.Predmet.ProtustrankaFormatedOIB>
    <izvorni_sadrzaj>  RD CENTAR društvo s ograničenom odgovornošću za proizvodnju, trgovinu i ugostiteljstvo, OIB 79113469251</izvorni_sadrzaj>
    <derivirana_varijabla naziv="DomainObject.Predmet.ProtustrankaFormatedOIB_1">  RD CENTAR društvo s ograničenom odgovornošću za proizvodnju, trgovinu i ugostiteljstvo, OIB 79113469251</derivirana_varijabla>
  </DomainObject.Predmet.ProtustrankaFormatedOIB>
  <DomainObject.Predmet.ProtustrankaFormatedWithAdress>
    <izvorni_sadrzaj> RD CENTAR društvo s ograničenom odgovornošću za proizvodnju, trgovinu i ugostiteljstvo, Vinička 24, 42207 Marčan</izvorni_sadrzaj>
    <derivirana_varijabla naziv="DomainObject.Predmet.ProtustrankaFormatedWithAdress_1"> RD CENTAR društvo s ograničenom odgovornošću za proizvodnju, trgovinu i ugostiteljstvo, Vinička 24, 42207 Marčan</derivirana_varijabla>
  </DomainObject.Predmet.ProtustrankaFormatedWithAdress>
  <DomainObject.Predmet.ProtustrankaFormatedWithAdressOIB>
    <izvorni_sadrzaj> RD CENTAR društvo s ograničenom odgovornošću za proizvodnju, trgovinu i ugostiteljstvo, OIB 79113469251, Vinička 24, 42207 Marčan</izvorni_sadrzaj>
    <derivirana_varijabla naziv="DomainObject.Predmet.ProtustrankaFormatedWithAdressOIB_1"> RD CENTAR društvo s ograničenom odgovornošću za proizvodnju, trgovinu i ugostiteljstvo, OIB 79113469251, Vinička 24, 42207 Marčan</derivirana_varijabla>
  </DomainObject.Predmet.ProtustrankaFormatedWithAdressOIB>
  <DomainObject.Predmet.ProtustrankaWithAdress>
    <izvorni_sadrzaj>RD CENTAR društvo s ograničenom odgovornošću za proizvodnju, trgovinu i ugostiteljstvo Vinička 24, 42207 Marčan</izvorni_sadrzaj>
    <derivirana_varijabla naziv="DomainObject.Predmet.ProtustrankaWithAdress_1">RD CENTAR društvo s ograničenom odgovornošću za proizvodnju, trgovinu i ugostiteljstvo Vinička 24, 42207 Marčan</derivirana_varijabla>
  </DomainObject.Predmet.ProtustrankaWithAdress>
  <DomainObject.Predmet.ProtustrankaWithAdressOIB>
    <izvorni_sadrzaj>RD CENTAR društvo s ograničenom odgovornošću za proizvodnju, trgovinu i ugostiteljstvo, OIB 79113469251, Vinička 24, 42207 Marčan</izvorni_sadrzaj>
    <derivirana_varijabla naziv="DomainObject.Predmet.ProtustrankaWithAdressOIB_1">RD CENTAR društvo s ograničenom odgovornošću za proizvodnju, trgovinu i ugostiteljstvo, OIB 79113469251, Vinička 24, 42207 Marčan</derivirana_varijabla>
  </DomainObject.Predmet.ProtustrankaWithAdressOIB>
  <DomainObject.Predmet.ProtustrankaNazivFormated>
    <izvorni_sadrzaj>RD CENTAR društvo s ograničenom odgovornošću za proizvodnju, trgovinu i ugostiteljstvo</izvorni_sadrzaj>
    <derivirana_varijabla naziv="DomainObject.Predmet.ProtustrankaNazivFormated_1">RD CENTAR društvo s ograničenom odgovornošću za proizvodnju, trgovinu i ugostiteljstvo</derivirana_varijabla>
  </DomainObject.Predmet.ProtustrankaNazivFormated>
  <DomainObject.Predmet.ProtustrankaNazivFormatedOIB>
    <izvorni_sadrzaj>RD CENTAR društvo s ograničenom odgovornošću za proizvodnju, trgovinu i ugostiteljstvo, OIB 79113469251</izvorni_sadrzaj>
    <derivirana_varijabla naziv="DomainObject.Predmet.ProtustrankaNazivFormatedOIB_1">RD CENTAR društvo s ograničenom odgovornošću za proizvodnju, trgovinu i ugostiteljstvo, OIB 79113469251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13149.63</izvorni_sadrzaj>
    <derivirana_varijabla naziv="DomainObject.Predmet.TrenutnaVrijednost_1">13149.63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RD CENTAR društvo s ograničenom odgovornošću za proizvodnju, trgovinu i ugostiteljstvo</item>
    </izvorni_sadrzaj>
    <derivirana_varijabla naziv="DomainObject.Predmet.ProtuStrankaListFormated_1">
      <item>RD CENTAR društvo s ograničenom odgovornošću za proizvodnju, trgovinu i ugostiteljstvo</item>
    </derivirana_varijabla>
  </DomainObject.Predmet.ProtuStrankaListFormated>
  <DomainObject.Predmet.ProtuStrankaListFormatedOIB>
    <izvorni_sadrzaj>
      <item>RD CENTAR društvo s ograničenom odgovornošću za proizvodnju, trgovinu i ugostiteljstvo, OIB 79113469251</item>
    </izvorni_sadrzaj>
    <derivirana_varijabla naziv="DomainObject.Predmet.ProtuStrankaListFormatedOIB_1">
      <item>RD CENTAR društvo s ograničenom odgovornošću za proizvodnju, trgovinu i ugostiteljstvo, OIB 79113469251</item>
    </derivirana_varijabla>
  </DomainObject.Predmet.ProtuStrankaListFormatedOIB>
  <DomainObject.Predmet.ProtuStrankaListFormatedWithAdress>
    <izvorni_sadrzaj>
      <item>RD CENTAR društvo s ograničenom odgovornošću za proizvodnju, trgovinu i ugostiteljstvo, Vinička 24, 42207 Marčan</item>
    </izvorni_sadrzaj>
    <derivirana_varijabla naziv="DomainObject.Predmet.ProtuStrankaListFormatedWithAdress_1">
      <item>RD CENTAR društvo s ograničenom odgovornošću za proizvodnju, trgovinu i ugostiteljstvo, Vinička 24, 42207 Marčan</item>
    </derivirana_varijabla>
  </DomainObject.Predmet.ProtuStrankaListFormatedWithAdress>
  <DomainObject.Predmet.ProtuStrankaListFormatedWithAdressOIB>
    <izvorni_sadrzaj>
      <item>RD CENTAR društvo s ograničenom odgovornošću za proizvodnju, trgovinu i ugostiteljstvo, OIB 79113469251, Vinička 24, 42207 Marčan</item>
    </izvorni_sadrzaj>
    <derivirana_varijabla naziv="DomainObject.Predmet.ProtuStrankaListFormatedWithAdressOIB_1">
      <item>RD CENTAR društvo s ograničenom odgovornošću za proizvodnju, trgovinu i ugostiteljstvo, OIB 79113469251, Vinička 24, 42207 Marčan</item>
    </derivirana_varijabla>
  </DomainObject.Predmet.ProtuStrankaListFormatedWithAdressOIB>
  <DomainObject.Predmet.ProtuStrankaListNazivFormated>
    <izvorni_sadrzaj>
      <item>RD CENTAR društvo s ograničenom odgovornošću za proizvodnju, trgovinu i ugostiteljstvo</item>
    </izvorni_sadrzaj>
    <derivirana_varijabla naziv="DomainObject.Predmet.ProtuStrankaListNazivFormated_1">
      <item>RD CENTAR društvo s ograničenom odgovornošću za proizvodnju, trgovinu i ugostiteljstvo</item>
    </derivirana_varijabla>
  </DomainObject.Predmet.ProtuStrankaListNazivFormated>
  <DomainObject.Predmet.ProtuStrankaListNazivFormatedOIB>
    <izvorni_sadrzaj>
      <item>RD CENTAR društvo s ograničenom odgovornošću za proizvodnju, trgovinu i ugostiteljstvo, OIB 79113469251</item>
    </izvorni_sadrzaj>
    <derivirana_varijabla naziv="DomainObject.Predmet.ProtuStrankaListNazivFormatedOIB_1">
      <item>RD CENTAR društvo s ograničenom odgovornošću za proizvodnju, trgovinu i ugostiteljstvo, OIB 79113469251</item>
    </derivirana_varijabla>
  </DomainObject.Predmet.ProtuStrankaListNazivFormatedOIB>
  <DomainObject.Predmet.OstaliListFormated>
    <izvorni_sadrzaj>
      <item>sudski registar</item>
      <item>Ksenija Rožmarić</item>
      <item>Županijsko državno odvjetništvo</item>
    </izvorni_sadrzaj>
    <derivirana_varijabla naziv="DomainObject.Predmet.OstaliListFormated_1">
      <item>sudski registar</item>
      <item>Ksenija Rožmarić</item>
      <item>Županijsko državno odvjetništvo</item>
    </derivirana_varijabla>
  </DomainObject.Predmet.OstaliListFormated>
  <DomainObject.Predmet.OstaliListFormatedOIB>
    <izvorni_sadrzaj>
      <item>sudski registar</item>
      <item>Ksenija Rožmarić, OIB 80128523013</item>
      <item>Županijsko državno odvjetništvo</item>
    </izvorni_sadrzaj>
    <derivirana_varijabla naziv="DomainObject.Predmet.OstaliListFormatedOIB_1">
      <item>sudski registar</item>
      <item>Ksenija Rožmarić, OIB 80128523013</item>
      <item>Županijsko državno odvjetništvo</item>
    </derivirana_varijabla>
  </DomainObject.Predmet.OstaliListFormatedOIB>
  <DomainObject.Predmet.OstaliListFormatedWithAdress>
    <izvorni_sadrzaj>
      <item>sudski registar</item>
      <item>Ksenija Rožmarić, Vinička 21a, 42207 Marčan</item>
      <item>Županijsko državno odvjetništvo</item>
    </izvorni_sadrzaj>
    <derivirana_varijabla naziv="DomainObject.Predmet.OstaliListFormatedWithAdress_1">
      <item>sudski registar</item>
      <item>Ksenija Rožmarić, Vinička 21a, 42207 Marčan</item>
      <item>Županijsko državno odvjetništvo</item>
    </derivirana_varijabla>
  </DomainObject.Predmet.OstaliListFormatedWithAdress>
  <DomainObject.Predmet.OstaliListFormatedWithAdressOIB>
    <izvorni_sadrzaj>
      <item>sudski registar</item>
      <item>Ksenija Rožmarić, OIB 80128523013, Vinička 21a, 42207 Marčan</item>
      <item>Županijsko državno odvjetništvo</item>
    </izvorni_sadrzaj>
    <derivirana_varijabla naziv="DomainObject.Predmet.OstaliListFormatedWithAdressOIB_1">
      <item>sudski registar</item>
      <item>Ksenija Rožmarić, OIB 80128523013, Vinička 21a, 42207 Marčan</item>
      <item>Županijsko državno odvjetništvo</item>
    </derivirana_varijabla>
  </DomainObject.Predmet.OstaliListFormatedWithAdressOIB>
  <DomainObject.Predmet.OstaliListNazivFormated>
    <izvorni_sadrzaj>
      <item>sudski registar</item>
      <item>Ksenija Rožmarić</item>
      <item>Županijsko državno odvjetništvo</item>
    </izvorni_sadrzaj>
    <derivirana_varijabla naziv="DomainObject.Predmet.OstaliListNazivFormated_1">
      <item>sudski registar</item>
      <item>Ksenija Rožmarić</item>
      <item>Županijsko državno odvjetništvo</item>
    </derivirana_varijabla>
  </DomainObject.Predmet.OstaliListNazivFormated>
  <DomainObject.Predmet.OstaliListNazivFormatedOIB>
    <izvorni_sadrzaj>
      <item>sudski registar</item>
      <item>Ksenija Rožmarić, OIB 80128523013</item>
      <item>Županijsko državno odvjetništvo</item>
    </izvorni_sadrzaj>
    <derivirana_varijabla naziv="DomainObject.Predmet.OstaliListNazivFormatedOIB_1">
      <item>sudski registar</item>
      <item>Ksenija Rožmarić, OIB 80128523013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RD CENTAR društvo s ograničenom odgovornošću za proizvodnju, trgovinu i ugostiteljstvo</izvorni_sadrzaj>
    <derivirana_varijabla naziv="DomainObject.Predmet.ProtustrankaIDrugi_1">RD CENTAR društvo s ograničenom odgovornošću za proizvodnju, trgovinu i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RD CENTAR društvo s ograničenom odgovornošću za proizvodnju, trgovinu i ugostiteljstvo, OIB 79113469251, Vinička 24, 42207 Marčan</izvorni_sadrzaj>
    <derivirana_varijabla naziv="DomainObject.Predmet.ProtustrankaIDrugiAdressOIB_1">RD CENTAR društvo s ograničenom odgovornošću za proizvodnju, trgovinu i ugostiteljstvo, OIB 79113469251, Vinička 24, 42207 Marčan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RD CENTAR društvo s ograničenom odgovornošću za proizvodnju, trgovinu i ugostiteljstvo</item>
      <item>sudski registar</item>
      <item>Ksenija Rožmarić</item>
      <item>Županijsko državno odvjetništvo</item>
    </izvorni_sadrzaj>
    <derivirana_varijabla naziv="DomainObject.Predmet.SudioniciListNaziv_1">
      <item>Financijska agencija</item>
      <item>RD CENTAR društvo s ograničenom odgovornošću za proizvodnju, trgovinu i ugostiteljstvo</item>
      <item>sudski registar</item>
      <item>Ksenija Rožmarić</item>
      <item>Županijsko državno odvjetništvo</item>
    </derivirana_varijabla>
  </DomainObject.Predmet.SudioniciListNaziv>
  <DomainObject.Predmet.SudioniciListAdressOIB>
    <izvorni_sadrzaj>
      <item>Financijska agencija, OIB 85821130368</item>
      <item>RD CENTAR društvo s ograničenom odgovornošću za proizvodnju, trgovinu i ugostiteljstvo, OIB 79113469251, Vinička 24,42207 Marčan</item>
      <item>sudski registar</item>
      <item>Ksenija Rožmarić, OIB 80128523013, Vinička 21a,42207 Marčan</item>
      <item>Županijsko državno odvjetništvo</item>
    </izvorni_sadrzaj>
    <derivirana_varijabla naziv="DomainObject.Predmet.SudioniciListAdressOIB_1">
      <item>Financijska agencija, OIB 85821130368</item>
      <item>RD CENTAR društvo s ograničenom odgovornošću za proizvodnju, trgovinu i ugostiteljstvo, OIB 79113469251, Vinička 24,42207 Marčan</item>
      <item>sudski registar</item>
      <item>Ksenija Rožmarić, OIB 80128523013, Vinička 21a,42207 Marčan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79113469251</item>
      <item>, OIB null</item>
      <item>, OIB 80128523013</item>
      <item>, OIB null</item>
    </izvorni_sadrzaj>
    <derivirana_varijabla naziv="DomainObject.Predmet.SudioniciListNazivOIB_1">
      <item>, OIB 85821130368</item>
      <item>, OIB 79113469251</item>
      <item>, OIB null</item>
      <item>, OIB 80128523013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345</properties:Words>
  <properties:Characters>1849</properties:Characters>
  <properties:Lines>64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2016-08-31T07:16:00Z</dcterms:created>
  <dc:creator>Lea Rogina</dc:creator>
  <cp:lastModifiedBy>Nevenka Vuković</cp:lastModifiedBy>
  <cp:lastPrinted>2016-08-31T07:23:00Z</cp:lastPrinted>
  <dcterms:modified xmlns:xsi="http://www.w3.org/2001/XMLSchema-instance" xsi:type="dcterms:W3CDTF">2016-08-31T07:28:00Z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