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78a8" w14:paraId="e9778a8" w:rsidRDefault="00124FD6" w:rsidP="00A247C1" w:rsidR="00124FD6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6522C2">
        <w:t>1522</w:t>
      </w:r>
      <w:r>
        <w:t>/17-</w:t>
      </w:r>
      <w:r w:rsidR="006522C2">
        <w:t>4</w:t>
      </w:r>
    </w:p>
    <w:p w:rsidRDefault="00334663" w:rsidP="00F56EE7" w:rsidR="00124FD6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FD6" w:rsidP="00F56EE7" w:rsidR="00124FD6" w:rsidRPr="00D21A2C"/>
    <w:p w:rsidRDefault="00124FD6" w:rsidP="00F56EE7" w:rsidR="00124FD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102927" w:rsidR="00124FD6">
      <w:pPr>
        <w:pStyle w:val="Tijeloteksta"/>
        <w:jc w:val="center"/>
      </w:pPr>
      <w:r>
        <w:t>U   I M E   R E P U B L I K E   H R V A T S K E</w:t>
      </w:r>
    </w:p>
    <w:p w:rsidRDefault="00124FD6" w:rsidP="00102927" w:rsidR="00124FD6">
      <w:pPr>
        <w:pStyle w:val="Tijeloteksta"/>
        <w:jc w:val="center"/>
      </w:pPr>
    </w:p>
    <w:p w:rsidRDefault="00124FD6" w:rsidP="003924EA" w:rsidR="00124FD6" w:rsidRPr="00F56EE7">
      <w:pPr>
        <w:pStyle w:val="Tijeloteksta"/>
        <w:jc w:val="center"/>
        <w:rPr>
          <w:bCs/>
        </w:rPr>
      </w:pPr>
      <w:r>
        <w:t>R J E Š E N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D27F5C" w:rsidR="00124FD6">
      <w:pPr>
        <w:ind w:firstLine="708"/>
        <w:jc w:val="both"/>
      </w:pPr>
      <w:r>
        <w:t xml:space="preserve">Trgovački sud u Osijeku, po sucu Jadranki Herman, u stečajnom predmetu povodom zahtjeva Financijske agencije Regionalni centar Osijek Podružnica Osijek, L. Jagera 3, za pokretanje skraćenog stečajnog postupka nad dužnikom </w:t>
      </w:r>
      <w:r w:rsidR="006522C2">
        <w:t xml:space="preserve">ELEGANT </w:t>
      </w:r>
      <w:r w:rsidR="00A931BE">
        <w:t xml:space="preserve"> d.o.o. za </w:t>
      </w:r>
      <w:r w:rsidR="006522C2">
        <w:t xml:space="preserve">ugostiteljstvo, usluge i turistička agencija, Tenja, Svete Ane 11, </w:t>
      </w:r>
      <w:r w:rsidR="00A931BE">
        <w:t xml:space="preserve">MBS: </w:t>
      </w:r>
      <w:r w:rsidR="006522C2">
        <w:t>030144451</w:t>
      </w:r>
      <w:r w:rsidR="00A931BE">
        <w:t xml:space="preserve">, OIB: </w:t>
      </w:r>
      <w:r w:rsidR="006522C2">
        <w:t>74821353476</w:t>
      </w:r>
      <w:r>
        <w:t xml:space="preserve">, dana </w:t>
      </w:r>
      <w:r w:rsidR="006522C2">
        <w:t>10</w:t>
      </w:r>
      <w:r>
        <w:t xml:space="preserve">. </w:t>
      </w:r>
      <w:r w:rsidR="006522C2">
        <w:t>siječnja</w:t>
      </w:r>
      <w:r>
        <w:t xml:space="preserve"> 201</w:t>
      </w:r>
      <w:r w:rsidR="006522C2">
        <w:t>8</w:t>
      </w:r>
      <w:r>
        <w:t xml:space="preserve">.                       </w:t>
      </w:r>
    </w:p>
    <w:p w:rsidRDefault="00124FD6" w:rsidP="00A247C1" w:rsidR="00124FD6">
      <w:pPr>
        <w:pStyle w:val="Tijeloteksta"/>
      </w:pPr>
    </w:p>
    <w:p w:rsidRDefault="00124FD6" w:rsidP="00A247C1" w:rsidR="00124FD6">
      <w:pPr>
        <w:pStyle w:val="Tijeloteksta"/>
      </w:pPr>
    </w:p>
    <w:p w:rsidRDefault="00124FD6" w:rsidP="00A247C1" w:rsidR="00124FD6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skraćeni stečajni postupak nad dužnikom </w:t>
      </w:r>
      <w:r w:rsidR="006522C2">
        <w:t>ELEGANT  d.o.o. za ugostiteljstvo, usluge i turistička agencija, Tenja, Svete Ane 11, MBS: 030144451, OIB: 74821353476</w:t>
      </w:r>
      <w:r>
        <w:t>.</w:t>
      </w:r>
    </w:p>
    <w:p w:rsidRDefault="00124FD6" w:rsidP="003B3802" w:rsidR="00124FD6" w:rsidRPr="0057324F">
      <w:pPr>
        <w:pStyle w:val="Tijeloteksta"/>
        <w:ind w:left="705"/>
        <w:rPr>
          <w:bCs/>
        </w:rPr>
      </w:pPr>
    </w:p>
    <w:p w:rsidRDefault="00124FD6" w:rsidP="00432E7F" w:rsidR="00124FD6" w:rsidRPr="00DC74E0">
      <w:pPr>
        <w:pStyle w:val="Tijeloteksta"/>
        <w:numPr>
          <w:ilvl w:val="0"/>
          <w:numId w:val="6"/>
        </w:numPr>
        <w:rPr>
          <w:bCs/>
        </w:rPr>
      </w:pPr>
      <w:r>
        <w:t xml:space="preserve">Za stečajnog upravitelja imenuje se </w:t>
      </w:r>
      <w:r w:rsidR="00F46B86">
        <w:t>Mirjana Viduka Varenina</w:t>
      </w:r>
      <w:r w:rsidR="00F46B86" w:rsidRPr="00433896">
        <w:t xml:space="preserve">, Osijek, </w:t>
      </w:r>
      <w:r w:rsidR="00F46B86">
        <w:t>Dubrovačka 107</w:t>
      </w:r>
      <w:r w:rsidR="00F46B86" w:rsidRPr="00433896">
        <w:t xml:space="preserve">,  OIB: </w:t>
      </w:r>
      <w:r w:rsidR="00F46B86">
        <w:t>98866841784</w:t>
      </w:r>
      <w:r>
        <w:t>.</w:t>
      </w:r>
    </w:p>
    <w:p w:rsidRDefault="00124FD6" w:rsidP="0044720D" w:rsidR="00124FD6" w:rsidRPr="000F5A9A">
      <w:pPr>
        <w:pStyle w:val="Tijeloteksta"/>
        <w:ind w:left="1065"/>
        <w:rPr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skraćeni stečajni postupak nad dužnikom </w:t>
      </w:r>
      <w:r w:rsidR="006522C2">
        <w:t>ELEGANT  d.o.o. za ugostiteljstvo, usluge i turistička agencija, Tenja, Svete Ane 11, MBS: 030144451, OIB: 74821353476.</w:t>
      </w:r>
    </w:p>
    <w:p w:rsidRDefault="00124FD6" w:rsidP="003B3802" w:rsidR="00124FD6">
      <w:pPr>
        <w:pStyle w:val="Tijeloteksta"/>
        <w:rPr>
          <w:bCs/>
        </w:rPr>
      </w:pPr>
    </w:p>
    <w:p w:rsidRDefault="00124FD6" w:rsidP="0057324F" w:rsidR="00124FD6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rPr>
          <w:bCs/>
        </w:rPr>
        <w:t xml:space="preserve">FINA Regionalni centar Osijek, Podružnica Osijek dana </w:t>
      </w:r>
      <w:r w:rsidR="006522C2">
        <w:rPr>
          <w:bCs/>
        </w:rPr>
        <w:t>25</w:t>
      </w:r>
      <w:r>
        <w:rPr>
          <w:bCs/>
        </w:rPr>
        <w:t xml:space="preserve">. </w:t>
      </w:r>
      <w:r w:rsidR="006522C2">
        <w:rPr>
          <w:bCs/>
        </w:rPr>
        <w:t>listopada</w:t>
      </w:r>
      <w:r>
        <w:rPr>
          <w:bCs/>
        </w:rPr>
        <w:t xml:space="preserve"> 2017. godine dostavila je Trgovačkom sudu u Osijeku zahtjev za provedbu skraćenog stečajnog postupka nad dužnikom </w:t>
      </w:r>
      <w:r w:rsidR="006522C2">
        <w:t>ELEGANT  d.o.o. za ugostiteljstvo, usluge i turistička agencija, Tenja, Svete Ane 11, MBS: 030144451, OIB: 74821353476</w:t>
      </w:r>
      <w:r>
        <w:t xml:space="preserve">. </w:t>
      </w:r>
    </w:p>
    <w:p w:rsidRDefault="00124FD6" w:rsidP="00172559" w:rsidR="00124FD6">
      <w:pPr>
        <w:pStyle w:val="Tijeloteksta"/>
        <w:ind w:firstLine="360"/>
      </w:pPr>
    </w:p>
    <w:p w:rsidRDefault="00124FD6" w:rsidP="0044720D" w:rsidR="00124FD6">
      <w:pPr>
        <w:pStyle w:val="Tijeloteksta"/>
      </w:pPr>
    </w:p>
    <w:p w:rsidRDefault="00124FD6" w:rsidP="00102927" w:rsidR="00124FD6">
      <w:pPr>
        <w:pStyle w:val="Tijeloteksta"/>
      </w:pPr>
    </w:p>
    <w:p w:rsidRDefault="00124FD6" w:rsidP="00102927" w:rsidR="00124FD6">
      <w:pPr>
        <w:pStyle w:val="Tijeloteksta"/>
        <w:jc w:val="center"/>
      </w:pPr>
      <w:r>
        <w:t>2</w:t>
      </w:r>
    </w:p>
    <w:p w:rsidRDefault="00124FD6" w:rsidP="00102927" w:rsidR="00124FD6">
      <w:pPr>
        <w:pStyle w:val="Tijeloteksta"/>
        <w:ind w:left="708"/>
        <w:jc w:val="right"/>
      </w:pPr>
      <w:r>
        <w:t>13 St-</w:t>
      </w:r>
      <w:r w:rsidR="006522C2">
        <w:t>1522</w:t>
      </w:r>
      <w:r>
        <w:t>/17-</w:t>
      </w:r>
      <w:r w:rsidR="006522C2">
        <w:t>4</w:t>
      </w:r>
    </w:p>
    <w:p w:rsidRDefault="00124FD6" w:rsidP="00102927" w:rsidR="00124FD6">
      <w:pPr>
        <w:pStyle w:val="Tijeloteksta"/>
        <w:jc w:val="center"/>
      </w:pPr>
    </w:p>
    <w:p w:rsidRDefault="00334663" w:rsidP="0023489A" w:rsidR="00334663">
      <w:pPr>
        <w:pStyle w:val="Tijeloteksta"/>
        <w:ind w:firstLine="708"/>
      </w:pPr>
    </w:p>
    <w:p w:rsidRDefault="00124FD6" w:rsidP="0023489A" w:rsidR="00124FD6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124FD6" w:rsidP="00102927" w:rsidR="00124FD6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124FD6" w:rsidP="00C85BE9" w:rsidR="00124FD6">
      <w:pPr>
        <w:pStyle w:val="Tijeloteksta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6522C2">
        <w:t>30</w:t>
      </w:r>
      <w:r>
        <w:t xml:space="preserve">. </w:t>
      </w:r>
      <w:r w:rsidR="006522C2">
        <w:t>listopada</w:t>
      </w:r>
      <w:r>
        <w:t xml:space="preserve"> 2017., objavio oglas na mrežnoj stranici e-oglasna ploča sudova pod poslovnim brojem  St-</w:t>
      </w:r>
      <w:r w:rsidR="006522C2">
        <w:t>1522</w:t>
      </w:r>
      <w:r>
        <w:t>/17-3 sukladno članku 430. SZ-a, kojim su pozvane osobe za zastupanje dužnika po zakonu da sudu u roku od 15 dana  od dana objave oglasa dostave javnobilježnički ovjerovljeni prokazni popis imovine i obveza na propisanom obrascu, te su ujedno pozvani vjerovnici da najkasnije u roku od 45 dana od dana objave oglasa predlože otvaranje stečajnog postupka nad dužnikom, pod prijetnjom nastupanja pravnih posljedica iz članka 431.  SZ-a.</w:t>
      </w:r>
    </w:p>
    <w:p w:rsidRDefault="00124FD6" w:rsidP="00C85BE9" w:rsidR="00124FD6">
      <w:pPr>
        <w:pStyle w:val="Tijeloteksta"/>
        <w:ind w:firstLine="360"/>
      </w:pPr>
    </w:p>
    <w:p w:rsidRDefault="00124FD6" w:rsidP="00C85BE9" w:rsidR="00124FD6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124FD6" w:rsidP="007A31D3" w:rsidR="00124FD6" w:rsidRPr="007A31D3">
      <w:pPr>
        <w:pStyle w:val="Tijeloteksta"/>
        <w:ind w:left="360"/>
        <w:rPr>
          <w:bCs/>
        </w:rPr>
      </w:pPr>
    </w:p>
    <w:p w:rsidRDefault="00124FD6" w:rsidP="000412A0" w:rsidR="00124FD6">
      <w:pPr>
        <w:pStyle w:val="Tijeloteksta"/>
        <w:ind w:left="360"/>
        <w:jc w:val="center"/>
      </w:pPr>
      <w:r>
        <w:t xml:space="preserve">U Osijeku, </w:t>
      </w:r>
      <w:r w:rsidR="006522C2">
        <w:t>10</w:t>
      </w:r>
      <w:r>
        <w:t xml:space="preserve">. </w:t>
      </w:r>
      <w:r w:rsidR="006522C2">
        <w:t>siječnja</w:t>
      </w:r>
      <w:r>
        <w:t xml:space="preserve"> 201</w:t>
      </w:r>
      <w:r w:rsidR="006522C2">
        <w:t>8</w:t>
      </w:r>
      <w:r>
        <w:t>.</w:t>
      </w:r>
    </w:p>
    <w:p w:rsidRDefault="00124FD6" w:rsidP="000412A0" w:rsidR="00124FD6">
      <w:pPr>
        <w:pStyle w:val="Tijeloteksta"/>
        <w:ind w:left="360"/>
        <w:jc w:val="center"/>
      </w:pPr>
    </w:p>
    <w:p w:rsidRDefault="00124FD6" w:rsidP="000412A0" w:rsidR="00124FD6">
      <w:pPr>
        <w:pStyle w:val="Tijeloteksta"/>
        <w:jc w:val="left"/>
      </w:pPr>
      <w:r>
        <w:t>Zapisničar</w:t>
      </w:r>
    </w:p>
    <w:p w:rsidRDefault="006522C2" w:rsidP="000412A0" w:rsidR="00124FD6">
      <w:pPr>
        <w:pStyle w:val="Tijeloteksta"/>
        <w:jc w:val="left"/>
      </w:pPr>
      <w:r>
        <w:t>Maja Videnović</w:t>
      </w:r>
    </w:p>
    <w:p w:rsidRDefault="00124FD6" w:rsidP="00A247C1" w:rsidR="00124FD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24FD6" w:rsidP="00967AAD" w:rsidR="00124FD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Jadranka Herman</w:t>
      </w:r>
    </w:p>
    <w:p w:rsidRDefault="00124FD6" w:rsidP="00967AAD" w:rsidR="00124FD6">
      <w:pPr>
        <w:pStyle w:val="Tijeloteksta"/>
        <w:ind w:left="360"/>
        <w:jc w:val="left"/>
      </w:pPr>
    </w:p>
    <w:p w:rsidRDefault="00124FD6" w:rsidP="00DB278F" w:rsidR="00124FD6">
      <w:pPr>
        <w:pStyle w:val="Tijeloteksta"/>
        <w:jc w:val="left"/>
      </w:pPr>
    </w:p>
    <w:p w:rsidRDefault="00124FD6" w:rsidP="007A31D3" w:rsidR="00124FD6">
      <w:pPr>
        <w:pStyle w:val="Tijeloteksta"/>
        <w:jc w:val="left"/>
      </w:pPr>
      <w:r>
        <w:t>POUKA O PRAVNOM LIJEKU:</w:t>
      </w:r>
    </w:p>
    <w:p w:rsidRDefault="00124FD6" w:rsidP="00656FF9" w:rsidR="00124FD6">
      <w:pPr>
        <w:pStyle w:val="Tijeloteksta"/>
      </w:pPr>
      <w:r>
        <w:t>Protiv ovog  rješenja može nezadovoljna stanka uložiti žalbu Visokom trgovačkom sudu Republike Hrvatske u Zagrebu  u roku od 8 dana pismeno u 3 primjerka putem ovog suda (članak 19. stav 1. Stečajnog zakona).</w:t>
      </w:r>
    </w:p>
    <w:p w:rsidRDefault="00124FD6" w:rsidP="00967AAD" w:rsidR="00124FD6">
      <w:pPr>
        <w:pStyle w:val="Tijeloteksta"/>
        <w:jc w:val="left"/>
      </w:pPr>
    </w:p>
    <w:p w:rsidRDefault="00124FD6" w:rsidP="00967AAD" w:rsidR="00124FD6">
      <w:pPr>
        <w:pStyle w:val="Tijeloteksta"/>
        <w:jc w:val="left"/>
      </w:pPr>
    </w:p>
    <w:p w:rsidRDefault="00124FD6" w:rsidP="0015367E" w:rsidR="00124FD6">
      <w:pPr>
        <w:pStyle w:val="Tijeloteksta"/>
        <w:jc w:val="left"/>
      </w:pPr>
      <w:r>
        <w:t>DNA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predlagatelj - FINA Regionalni centar Osijek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124FD6" w:rsidP="000412A0" w:rsidR="00124FD6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6522C2">
        <w:t>10/2</w:t>
      </w:r>
    </w:p>
    <w:p w:rsidRDefault="00124FD6" w:rsidP="00996504" w:rsidR="00124FD6">
      <w:pPr>
        <w:pStyle w:val="Tijeloteksta"/>
        <w:jc w:val="left"/>
      </w:pPr>
    </w:p>
    <w:sectPr w:rsidSect="00102927" w:rsidR="00124FD6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24FD6"/>
    <w:rsid w:val="001437B2"/>
    <w:rsid w:val="00153099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06541"/>
    <w:rsid w:val="0023216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34663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B3802"/>
    <w:rsid w:val="003C01DF"/>
    <w:rsid w:val="003C62B7"/>
    <w:rsid w:val="003D02B1"/>
    <w:rsid w:val="003E7C98"/>
    <w:rsid w:val="0041638D"/>
    <w:rsid w:val="0042198A"/>
    <w:rsid w:val="00421D71"/>
    <w:rsid w:val="00423F56"/>
    <w:rsid w:val="004313F4"/>
    <w:rsid w:val="00432E7F"/>
    <w:rsid w:val="00433896"/>
    <w:rsid w:val="00436570"/>
    <w:rsid w:val="00440504"/>
    <w:rsid w:val="0044720D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0DD5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2C2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32F9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540CB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0848"/>
    <w:rsid w:val="009B40D7"/>
    <w:rsid w:val="009B46D8"/>
    <w:rsid w:val="009C670C"/>
    <w:rsid w:val="009D2F35"/>
    <w:rsid w:val="009E5D6D"/>
    <w:rsid w:val="00A061C6"/>
    <w:rsid w:val="00A07CA2"/>
    <w:rsid w:val="00A247C1"/>
    <w:rsid w:val="00A405B5"/>
    <w:rsid w:val="00A42669"/>
    <w:rsid w:val="00A46436"/>
    <w:rsid w:val="00A57AB7"/>
    <w:rsid w:val="00A931BE"/>
    <w:rsid w:val="00AA4267"/>
    <w:rsid w:val="00AA6B6E"/>
    <w:rsid w:val="00AD52E8"/>
    <w:rsid w:val="00B24B41"/>
    <w:rsid w:val="00B3448E"/>
    <w:rsid w:val="00B706CB"/>
    <w:rsid w:val="00B82540"/>
    <w:rsid w:val="00B82754"/>
    <w:rsid w:val="00B95B20"/>
    <w:rsid w:val="00BE0AFD"/>
    <w:rsid w:val="00BE33FF"/>
    <w:rsid w:val="00C2016D"/>
    <w:rsid w:val="00C25CCE"/>
    <w:rsid w:val="00C33593"/>
    <w:rsid w:val="00C83ADF"/>
    <w:rsid w:val="00C85BE9"/>
    <w:rsid w:val="00CA01EF"/>
    <w:rsid w:val="00CA4D65"/>
    <w:rsid w:val="00CB3530"/>
    <w:rsid w:val="00CE0EE4"/>
    <w:rsid w:val="00D212DB"/>
    <w:rsid w:val="00D21A2C"/>
    <w:rsid w:val="00D23251"/>
    <w:rsid w:val="00D24D2F"/>
    <w:rsid w:val="00D27F5C"/>
    <w:rsid w:val="00D92194"/>
    <w:rsid w:val="00D925DB"/>
    <w:rsid w:val="00D97782"/>
    <w:rsid w:val="00DA4636"/>
    <w:rsid w:val="00DB278F"/>
    <w:rsid w:val="00DC74E0"/>
    <w:rsid w:val="00DE5F69"/>
    <w:rsid w:val="00E06819"/>
    <w:rsid w:val="00E23AF8"/>
    <w:rsid w:val="00E60C19"/>
    <w:rsid w:val="00E96356"/>
    <w:rsid w:val="00E97878"/>
    <w:rsid w:val="00EA028A"/>
    <w:rsid w:val="00EC0019"/>
    <w:rsid w:val="00ED4C16"/>
    <w:rsid w:val="00F040DB"/>
    <w:rsid w:val="00F46B86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56D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cs="Times New Roman" w:hAnsi="Tahoma" w:asci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3A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A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A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A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A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ascii="Tahoma" w:cs="Times New Roman" w:hAns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3A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A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A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A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A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53026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3026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1522</izvorni_sadrzaj>
    <derivirana_varijabla naziv="DomainObject.Predmet.Broj_1">1522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St-1522/2017</izvorni_sadrzaj>
    <derivirana_varijabla naziv="DomainObject.Predmet.OznakaBroj_1">St-1522/2017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ELEGANT društvo s ograničenom odgovornošću za ugostiteljstvo, usluge i turistička agencija</izvorni_sadrzaj>
    <derivirana_varijabla naziv="DomainObject.Predmet.ProtustrankaFormated_1">  ELEGANT društvo s ograničenom odgovornošću za ugostiteljstvo, usluge i turistička agencija</derivirana_varijabla>
  </DomainObject.Predmet.ProtustrankaFormated>
  <DomainObject.Predmet.ProtustrankaFormatedOIB>
    <izvorni_sadrzaj>  ELEGANT društvo s ograničenom odgovornošću za ugostiteljstvo, usluge i turistička agencija, OIB 74821353476</izvorni_sadrzaj>
    <derivirana_varijabla naziv="DomainObject.Predmet.ProtustrankaFormatedOIB_1">  ELEGANT društvo s ograničenom odgovornošću za ugostiteljstvo, usluge i turistička agencija, OIB 74821353476</derivirana_varijabla>
  </DomainObject.Predmet.ProtustrankaFormatedOIB>
  <DomainObject.Predmet.ProtustrankaFormatedWithAdress>
    <izvorni_sadrzaj> ELEGANT društvo s ograničenom odgovornošću za ugostiteljstvo, usluge i turistička agencija, Svete Ane 11, 31207 Tenja</izvorni_sadrzaj>
    <derivirana_varijabla naziv="DomainObject.Predmet.ProtustrankaFormatedWithAdress_1"> ELEGANT društvo s ograničenom odgovornošću za ugostiteljstvo, usluge i turistička agencija, Svete Ane 11, 31207 Tenja</derivirana_varijabla>
  </DomainObject.Predmet.ProtustrankaFormatedWithAdress>
  <DomainObject.Predmet.ProtustrankaFormatedWithAdressOIB>
    <izvorni_sadrzaj> ELEGANT društvo s ograničenom odgovornošću za ugostiteljstvo, usluge i turistička agencija, OIB 74821353476, Svete Ane 11, 31207 Tenja</izvorni_sadrzaj>
    <derivirana_varijabla naziv="DomainObject.Predmet.ProtustrankaFormatedWithAdressOIB_1"> ELEGANT društvo s ograničenom odgovornošću za ugostiteljstvo, usluge i turistička agencija, OIB 74821353476, Svete Ane 11, 31207 Tenja</derivirana_varijabla>
  </DomainObject.Predmet.ProtustrankaFormatedWithAdressOIB>
  <DomainObject.Predmet.ProtustrankaWithAdress>
    <izvorni_sadrzaj>ELEGANT društvo s ograničenom odgovornošću za ugostiteljstvo, usluge i turistička agencija Svete Ane 11, 31207 Tenja</izvorni_sadrzaj>
    <derivirana_varijabla naziv="DomainObject.Predmet.ProtustrankaWithAdress_1">ELEGANT društvo s ograničenom odgovornošću za ugostiteljstvo, usluge i turistička agencija Svete Ane 11, 31207 Tenja</derivirana_varijabla>
  </DomainObject.Predmet.ProtustrankaWithAdress>
  <DomainObject.Predmet.ProtustrankaWithAdressOIB>
    <izvorni_sadrzaj>ELEGANT društvo s ograničenom odgovornošću za ugostiteljstvo, usluge i turistička agencija, OIB 74821353476, Svete Ane 11, 31207 Tenja</izvorni_sadrzaj>
    <derivirana_varijabla naziv="DomainObject.Predmet.ProtustrankaWithAdressOIB_1">ELEGANT društvo s ograničenom odgovornošću za ugostiteljstvo, usluge i turistička agencija, OIB 74821353476, Svete Ane 11, 31207 Tenja</derivirana_varijabla>
  </DomainObject.Predmet.ProtustrankaWithAdressOIB>
  <DomainObject.Predmet.ProtustrankaNazivFormated>
    <izvorni_sadrzaj>ELEGANT društvo s ograničenom odgovornošću za ugostiteljstvo, usluge i turistička agencija</izvorni_sadrzaj>
    <derivirana_varijabla naziv="DomainObject.Predmet.ProtustrankaNazivFormated_1">ELEGANT društvo s ograničenom odgovornošću za ugostiteljstvo, usluge i turistička agencija</derivirana_varijabla>
  </DomainObject.Predmet.ProtustrankaNazivFormated>
  <DomainObject.Predmet.ProtustrankaNazivFormatedOIB>
    <izvorni_sadrzaj>ELEGANT društvo s ograničenom odgovornošću za ugostiteljstvo, usluge i turistička agencija, OIB 74821353476</izvorni_sadrzaj>
    <derivirana_varijabla naziv="DomainObject.Predmet.ProtustrankaNazivFormatedOIB_1">ELEGANT društvo s ograničenom odgovornošću za ugostiteljstvo, usluge i turistička agencija, OIB 74821353476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 C OSIJEK</izvorni_sadrzaj>
    <derivirana_varijabla naziv="DomainObject.Predmet.StrankaFormated_1">  FINA R C OSIJEK</derivirana_varijabla>
  </DomainObject.Predmet.StrankaFormated>
  <DomainObject.Predmet.StrankaFormatedOIB>
    <izvorni_sadrzaj>  FINA R C OSIJEK, OIB 85821130368</izvorni_sadrzaj>
    <derivirana_varijabla naziv="DomainObject.Predmet.StrankaFormatedOIB_1">  FINA R C OSIJEK, OIB 85821130368</derivirana_varijabla>
  </DomainObject.Predmet.StrankaFormatedOIB>
  <DomainObject.Predmet.StrankaFormatedWithAdress>
    <izvorni_sadrzaj> FINA R C OSIJEK</izvorni_sadrzaj>
    <derivirana_varijabla naziv="DomainObject.Predmet.StrankaFormatedWithAdress_1"> FINA R C OSIJEK</derivirana_varijabla>
  </DomainObject.Predmet.StrankaFormatedWithAdress>
  <DomainObject.Predmet.StrankaFormatedWithAdressOIB>
    <izvorni_sadrzaj> FINA R C OSIJEK, OIB 85821130368</izvorni_sadrzaj>
    <derivirana_varijabla naziv="DomainObject.Predmet.StrankaFormatedWithAdressOIB_1"> FINA R C OSIJEK, OIB 85821130368</derivirana_varijabla>
  </DomainObject.Predmet.StrankaFormatedWithAdressOIB>
  <DomainObject.Predmet.StrankaWithAdress>
    <izvorni_sadrzaj>FINA R C OSIJEK </izvorni_sadrzaj>
    <derivirana_varijabla naziv="DomainObject.Predmet.StrankaWithAdress_1">FINA R C OSIJEK </derivirana_varijabla>
  </DomainObject.Predmet.StrankaWithAdress>
  <DomainObject.Predmet.StrankaWithAdressOIB>
    <izvorni_sadrzaj>FINA R C OSIJEK, OIB 85821130368</izvorni_sadrzaj>
    <derivirana_varijabla naziv="DomainObject.Predmet.StrankaWithAdressOIB_1">FINA R C OSIJEK, OIB 85821130368</derivirana_varijabla>
  </DomainObject.Predmet.StrankaWithAdressOIB>
  <DomainObject.Predmet.StrankaNazivFormated>
    <izvorni_sadrzaj>FINA R C OSIJEK</izvorni_sadrzaj>
    <derivirana_varijabla naziv="DomainObject.Predmet.StrankaNazivFormated_1">FINA R C OSIJEK</derivirana_varijabla>
  </DomainObject.Predmet.StrankaNazivFormated>
  <DomainObject.Predmet.StrankaNazivFormatedOIB>
    <izvorni_sadrzaj>FINA R C OSIJEK, OIB 85821130368</izvorni_sadrzaj>
    <derivirana_varijabla naziv="DomainObject.Predmet.StrankaNazivFormatedOIB_1">FINA R 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 C OSIJEK</item>
    </izvorni_sadrzaj>
    <derivirana_varijabla naziv="DomainObject.Predmet.StrankaListFormated_1">
      <item>FINA R C OSIJEK</item>
    </derivirana_varijabla>
  </DomainObject.Predmet.StrankaListFormated>
  <DomainObject.Predmet.StrankaListFormatedOIB>
    <izvorni_sadrzaj>
      <item>FINA R C OSIJEK, OIB 85821130368</item>
    </izvorni_sadrzaj>
    <derivirana_varijabla naziv="DomainObject.Predmet.StrankaListFormatedOIB_1">
      <item>FINA R C OSIJEK, OIB 85821130368</item>
    </derivirana_varijabla>
  </DomainObject.Predmet.StrankaListFormatedOIB>
  <DomainObject.Predmet.StrankaListFormatedWithAdress>
    <izvorni_sadrzaj>
      <item>FINA R C OSIJEK</item>
    </izvorni_sadrzaj>
    <derivirana_varijabla naziv="DomainObject.Predmet.StrankaListFormatedWithAdress_1">
      <item>FINA R C OSIJEK</item>
    </derivirana_varijabla>
  </DomainObject.Predmet.StrankaListFormatedWithAdress>
  <DomainObject.Predmet.StrankaListFormatedWithAdressOIB>
    <izvorni_sadrzaj>
      <item>FINA R C OSIJEK, OIB 85821130368</item>
    </izvorni_sadrzaj>
    <derivirana_varijabla naziv="DomainObject.Predmet.StrankaListFormatedWithAdressOIB_1">
      <item>FINA R C OSIJEK, OIB 85821130368</item>
    </derivirana_varijabla>
  </DomainObject.Predmet.StrankaListFormatedWithAdressOIB>
  <DomainObject.Predmet.StrankaListNazivFormated>
    <izvorni_sadrzaj>
      <item>FINA R C OSIJEK</item>
    </izvorni_sadrzaj>
    <derivirana_varijabla naziv="DomainObject.Predmet.StrankaListNazivFormated_1">
      <item>FINA R C OSIJEK</item>
    </derivirana_varijabla>
  </DomainObject.Predmet.StrankaListNazivFormated>
  <DomainObject.Predmet.StrankaListNazivFormatedOIB>
    <izvorni_sadrzaj>
      <item>FINA R C OSIJEK, OIB 85821130368</item>
    </izvorni_sadrzaj>
    <derivirana_varijabla naziv="DomainObject.Predmet.StrankaListNazivFormatedOIB_1">
      <item>FINA R C OSIJEK, OIB 85821130368</item>
    </derivirana_varijabla>
  </DomainObject.Predmet.StrankaListNazivFormatedOIB>
  <DomainObject.Predmet.ProtuStrankaListFormated>
    <izvorni_sadrzaj>
      <item>ELEGANT društvo s ograničenom odgovornošću za ugostiteljstvo, usluge i turistička agencija</item>
    </izvorni_sadrzaj>
    <derivirana_varijabla naziv="DomainObject.Predmet.ProtuStrankaListFormated_1">
      <item>ELEGANT društvo s ograničenom odgovornošću za ugostiteljstvo, usluge i turistička agencija</item>
    </derivirana_varijabla>
  </DomainObject.Predmet.ProtuStrankaListFormated>
  <DomainObject.Predmet.ProtuStrankaListFormatedOIB>
    <izvorni_sadrzaj>
      <item>ELEGANT društvo s ograničenom odgovornošću za ugostiteljstvo, usluge i turistička agencija, OIB 74821353476</item>
    </izvorni_sadrzaj>
    <derivirana_varijabla naziv="DomainObject.Predmet.ProtuStrankaListFormatedOIB_1">
      <item>ELEGANT društvo s ograničenom odgovornošću za ugostiteljstvo, usluge i turistička agencija, OIB 74821353476</item>
    </derivirana_varijabla>
  </DomainObject.Predmet.ProtuStrankaListFormatedOIB>
  <DomainObject.Predmet.ProtuStrankaListFormatedWithAdress>
    <izvorni_sadrzaj>
      <item>ELEGANT društvo s ograničenom odgovornošću za ugostiteljstvo, usluge i turistička agencija, Svete Ane 11, 31207 Tenja</item>
    </izvorni_sadrzaj>
    <derivirana_varijabla naziv="DomainObject.Predmet.ProtuStrankaListFormatedWithAdress_1">
      <item>ELEGANT društvo s ograničenom odgovornošću za ugostiteljstvo, usluge i turistička agencija, Svete Ane 11, 31207 Tenja</item>
    </derivirana_varijabla>
  </DomainObject.Predmet.ProtuStrankaListFormatedWithAdress>
  <DomainObject.Predmet.ProtuStrankaListFormatedWithAdressOIB>
    <izvorni_sadrzaj>
      <item>ELEGANT društvo s ograničenom odgovornošću za ugostiteljstvo, usluge i turistička agencija, OIB 74821353476, Svete Ane 11, 31207 Tenja</item>
    </izvorni_sadrzaj>
    <derivirana_varijabla naziv="DomainObject.Predmet.ProtuStrankaListFormatedWithAdressOIB_1">
      <item>ELEGANT društvo s ograničenom odgovornošću za ugostiteljstvo, usluge i turistička agencija, OIB 74821353476, Svete Ane 11, 31207 Tenja</item>
    </derivirana_varijabla>
  </DomainObject.Predmet.ProtuStrankaListFormatedWithAdressOIB>
  <DomainObject.Predmet.ProtuStrankaListNazivFormated>
    <izvorni_sadrzaj>
      <item>ELEGANT društvo s ograničenom odgovornošću za ugostiteljstvo, usluge i turistička agencija</item>
    </izvorni_sadrzaj>
    <derivirana_varijabla naziv="DomainObject.Predmet.ProtuStrankaListNazivFormated_1">
      <item>ELEGANT društvo s ograničenom odgovornošću za ugostiteljstvo, usluge i turistička agencija</item>
    </derivirana_varijabla>
  </DomainObject.Predmet.ProtuStrankaListNazivFormated>
  <DomainObject.Predmet.ProtuStrankaListNazivFormatedOIB>
    <izvorni_sadrzaj>
      <item>ELEGANT društvo s ograničenom odgovornošću za ugostiteljstvo, usluge i turistička agencija, OIB 74821353476</item>
    </izvorni_sadrzaj>
    <derivirana_varijabla naziv="DomainObject.Predmet.ProtuStrankaListNazivFormatedOIB_1">
      <item>ELEGANT društvo s ograničenom odgovornošću za ugostiteljstvo, usluge i turistička agencija, OIB 74821353476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 C OSIJEK</izvorni_sadrzaj>
    <derivirana_varijabla naziv="DomainObject.Predmet.StrankaIDrugi_1">FINA R C OSIJEK</derivirana_varijabla>
  </DomainObject.Predmet.StrankaIDrugi>
  <DomainObject.Predmet.ProtustrankaIDrugi>
    <izvorni_sadrzaj>ELEGANT društvo s ograničenom odgovornošću za ugostiteljstvo, usluge i turistička agencija</izvorni_sadrzaj>
    <derivirana_varijabla naziv="DomainObject.Predmet.ProtustrankaIDrugi_1">ELEGANT društvo s ograničenom odgovornošću za ugostiteljstvo, usluge i turistička agencija</derivirana_varijabla>
  </DomainObject.Predmet.ProtustrankaIDrugi>
  <DomainObject.Predmet.StrankaIDrugiAdressOIB>
    <izvorni_sadrzaj>FINA R C OSIJEK, OIB 85821130368</izvorni_sadrzaj>
    <derivirana_varijabla naziv="DomainObject.Predmet.StrankaIDrugiAdressOIB_1">FINA R C OSIJEK, OIB 85821130368</derivirana_varijabla>
  </DomainObject.Predmet.StrankaIDrugiAdressOIB>
  <DomainObject.Predmet.ProtustrankaIDrugiAdressOIB>
    <izvorni_sadrzaj>ELEGANT društvo s ograničenom odgovornošću za ugostiteljstvo, usluge i turistička agencija, OIB 74821353476, Svete Ane 11, 31207 Tenja</izvorni_sadrzaj>
    <derivirana_varijabla naziv="DomainObject.Predmet.ProtustrankaIDrugiAdressOIB_1">ELEGANT društvo s ograničenom odgovornošću za ugostiteljstvo, usluge i turistička agencija, OIB 74821353476, Svete Ane 11,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 C OSIJEK</item>
      <item>ELEGANT društvo s ograničenom odgovornošću za ugostiteljstvo, usluge i turistička agencija</item>
    </izvorni_sadrzaj>
    <derivirana_varijabla naziv="DomainObject.Predmet.SudioniciListNaziv_1">
      <item>FINA R C OSIJEK</item>
      <item>ELEGANT društvo s ograničenom odgovornošću za ugostiteljstvo, usluge i turistička agencija</item>
    </derivirana_varijabla>
  </DomainObject.Predmet.SudioniciListNaziv>
  <DomainObject.Predmet.SudioniciListAdressOIB>
    <izvorni_sadrzaj>
      <item>FINA R C OSIJEK, OIB 85821130368</item>
      <item>ELEGANT društvo s ograničenom odgovornošću za ugostiteljstvo, usluge i turistička agencija, OIB 74821353476, Svete Ane 11,31207 Tenja</item>
    </izvorni_sadrzaj>
    <derivirana_varijabla naziv="DomainObject.Predmet.SudioniciListAdressOIB_1">
      <item>FINA R C OSIJEK, OIB 85821130368</item>
      <item>ELEGANT društvo s ograničenom odgovornošću za ugostiteljstvo, usluge i turistička agencija, OIB 74821353476, Svete Ane 11,31207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74821353476</item>
    </izvorni_sadrzaj>
    <derivirana_varijabla naziv="DomainObject.Predmet.SudioniciListNazivOIB_1">
      <item>, OIB 85821130368</item>
      <item>, OIB 74821353476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2809</properties:Characters>
  <properties:Lines>95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2018-01-10T10:29:00Z</dcterms:created>
  <dc:creator>Korisnik</dc:creator>
  <cp:lastModifiedBy>Maja Videnović</cp:lastModifiedBy>
  <cp:lastPrinted>2018-01-10T09:38:00Z</cp:lastPrinted>
  <dcterms:modified xmlns:xsi="http://www.w3.org/2001/XMLSchema-instance" xsi:type="dcterms:W3CDTF">2018-01-10T10:30:00Z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