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f30c" w14:paraId="dcaf30c" w:rsidRDefault="008229C0" w:rsidP="008229C0" w:rsidR="008229C0" w:rsidRPr="00BE5CFE">
      <w:pPr>
        <w:jc w:val="both"/>
        <w15:collapsed w:val="false"/>
      </w:pPr>
      <w:bookmarkStart w:name="_GoBack" w:id="0"/>
      <w:bookmarkEnd w:id="0"/>
      <w:r w:rsidRPr="00BE5CFE">
        <w:t xml:space="preserve">                 </w:t>
      </w:r>
      <w:r w:rsidRPr="00BE5CFE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5CFE">
        <w:t xml:space="preserve">                    </w:t>
      </w:r>
      <w:r w:rsidRPr="00BE5CFE">
        <w:tab/>
      </w:r>
    </w:p>
    <w:p w:rsidRDefault="008229C0" w:rsidP="008229C0" w:rsidR="008229C0" w:rsidRPr="00BE5CFE">
      <w:pPr>
        <w:jc w:val="both"/>
      </w:pPr>
      <w:r w:rsidRPr="00BE5CFE">
        <w:t xml:space="preserve">   REPUBLIKA HRVATSKA</w:t>
      </w:r>
    </w:p>
    <w:p w:rsidRDefault="008229C0" w:rsidP="008229C0" w:rsidR="008229C0" w:rsidRPr="00BE5CFE">
      <w:pPr>
        <w:jc w:val="both"/>
      </w:pPr>
      <w:r w:rsidRPr="00BE5CFE">
        <w:t>TRGOVAČKI SUD U PAZINU</w:t>
      </w:r>
      <w:r w:rsidR="007346F7" w:rsidRPr="00BE5CFE">
        <w:t xml:space="preserve"> </w:t>
      </w:r>
    </w:p>
    <w:p w:rsidRDefault="008229C0" w:rsidP="008229C0" w:rsidR="008229C0" w:rsidRPr="00BE5CFE">
      <w:pPr>
        <w:jc w:val="both"/>
      </w:pPr>
      <w:r w:rsidRPr="00BE5CFE">
        <w:t xml:space="preserve">     52000 Pazin, Drševka 1</w:t>
      </w:r>
      <w:r w:rsidRPr="00BE5CFE">
        <w:tab/>
      </w:r>
      <w:r w:rsidRPr="00BE5CFE">
        <w:tab/>
      </w:r>
      <w:r w:rsidRPr="00BE5CFE">
        <w:tab/>
      </w:r>
      <w:r w:rsidRPr="00BE5CFE">
        <w:tab/>
      </w:r>
      <w:r w:rsidRPr="00BE5CFE">
        <w:tab/>
      </w:r>
      <w:r w:rsidRPr="00BE5CFE">
        <w:tab/>
      </w:r>
      <w:r w:rsidR="007346F7" w:rsidRPr="00BE5CFE">
        <w:t xml:space="preserve">             </w:t>
      </w:r>
      <w:r w:rsidRPr="00BE5CFE">
        <w:t xml:space="preserve">      </w:t>
      </w:r>
      <w:r w:rsidR="00FD5297" w:rsidRPr="00BE5CFE">
        <w:t>1</w:t>
      </w:r>
      <w:r w:rsidRPr="00BE5CFE">
        <w:t xml:space="preserve"> St-</w:t>
      </w:r>
      <w:r w:rsidR="00FD5297" w:rsidRPr="00BE5CFE">
        <w:t>388</w:t>
      </w:r>
      <w:r w:rsidRPr="00BE5CFE">
        <w:t>/1</w:t>
      </w:r>
      <w:r w:rsidR="00FD5297" w:rsidRPr="00BE5CFE">
        <w:t>7</w:t>
      </w:r>
      <w:r w:rsidRPr="00BE5CFE">
        <w:t>-</w:t>
      </w:r>
      <w:r w:rsidR="00A529D7">
        <w:t>69</w:t>
      </w:r>
    </w:p>
    <w:p w:rsidRDefault="008229C0" w:rsidP="008229C0" w:rsidR="008229C0" w:rsidRPr="00BE5CFE">
      <w:pPr>
        <w:jc w:val="both"/>
      </w:pPr>
    </w:p>
    <w:p w:rsidRDefault="008229C0" w:rsidP="008229C0" w:rsidR="008229C0" w:rsidRPr="00BE5CFE">
      <w:pPr>
        <w:jc w:val="center"/>
      </w:pPr>
      <w:r w:rsidRPr="00BE5CFE">
        <w:t>R E P U B L I K A  H R V A T S K A</w:t>
      </w:r>
    </w:p>
    <w:p w:rsidRDefault="008229C0" w:rsidP="008229C0" w:rsidR="008229C0" w:rsidRPr="00BE5CFE">
      <w:pPr>
        <w:jc w:val="center"/>
      </w:pPr>
    </w:p>
    <w:p w:rsidRDefault="008229C0" w:rsidP="008229C0" w:rsidR="008229C0" w:rsidRPr="00BE5CFE">
      <w:pPr>
        <w:jc w:val="center"/>
      </w:pPr>
      <w:r w:rsidRPr="00BE5CFE">
        <w:t>R J E Š E N J E</w:t>
      </w:r>
    </w:p>
    <w:p w:rsidRDefault="008229C0" w:rsidP="008229C0" w:rsidR="008229C0" w:rsidRPr="00BE5CFE">
      <w:pPr>
        <w:jc w:val="center"/>
      </w:pPr>
    </w:p>
    <w:p w:rsidRDefault="008229C0" w:rsidP="00B90E0F" w:rsidR="00B90E0F" w:rsidRPr="00BE5CFE">
      <w:pPr>
        <w:jc w:val="both"/>
      </w:pPr>
      <w:r w:rsidRPr="00BE5CFE">
        <w:tab/>
      </w:r>
      <w:r w:rsidR="00B90E0F" w:rsidRPr="00BE5CFE">
        <w:t xml:space="preserve">Trgovački sud u Pazinu, po stečajnom sucu Damiru Rabaru, u predmetu provođenja stečajnog postupka nad dužnikom ARIŠ d.o.o. Pazin, Gradskih Igrališta 3, OIB: 35633065996, </w:t>
      </w:r>
      <w:r w:rsidR="00A529D7">
        <w:t>13. ožujka 2018</w:t>
      </w:r>
      <w:r w:rsidR="00B90E0F" w:rsidRPr="00BE5CFE">
        <w:t xml:space="preserve">. godine </w:t>
      </w:r>
    </w:p>
    <w:p w:rsidRDefault="00B90E0F" w:rsidP="00B90E0F" w:rsidR="00B90E0F" w:rsidRPr="00BE5CFE">
      <w:pPr>
        <w:jc w:val="both"/>
      </w:pPr>
    </w:p>
    <w:p w:rsidRDefault="008229C0" w:rsidP="008229C0" w:rsidR="008229C0" w:rsidRPr="00BE5CFE">
      <w:pPr>
        <w:jc w:val="center"/>
      </w:pPr>
      <w:r w:rsidRPr="00BE5CFE">
        <w:t>r i j e š i o  j e</w:t>
      </w:r>
    </w:p>
    <w:p w:rsidRDefault="008229C0" w:rsidP="008229C0" w:rsidR="008229C0" w:rsidRPr="00BE5CFE">
      <w:pPr>
        <w:ind w:firstLine="708"/>
        <w:jc w:val="both"/>
      </w:pPr>
    </w:p>
    <w:p w:rsidRDefault="008229C0" w:rsidP="008229C0" w:rsidR="008229C0" w:rsidRPr="00BE5CFE">
      <w:pPr>
        <w:jc w:val="both"/>
      </w:pPr>
      <w:r w:rsidRPr="00BE5CFE">
        <w:tab/>
      </w:r>
      <w:r w:rsidR="00004D0D" w:rsidRPr="00BE5CFE">
        <w:t xml:space="preserve">I. </w:t>
      </w:r>
      <w:r w:rsidRPr="00BE5CFE">
        <w:t xml:space="preserve">Odbacuje se kao </w:t>
      </w:r>
      <w:r w:rsidR="00BE6B71" w:rsidRPr="00BE5CFE">
        <w:t>nedopuštena</w:t>
      </w:r>
      <w:r w:rsidRPr="00BE5CFE">
        <w:t xml:space="preserve"> prijava tražbine </w:t>
      </w:r>
      <w:r w:rsidR="00D70917" w:rsidRPr="00BE5CFE">
        <w:t>ADRIANA LABINJAN</w:t>
      </w:r>
      <w:r w:rsidR="009457F2" w:rsidRPr="00BE5CFE">
        <w:t>A</w:t>
      </w:r>
      <w:r w:rsidR="00D70917" w:rsidRPr="00BE5CFE">
        <w:t>, vl. obrta „LABINJAN" za građevinsku mehanizacij</w:t>
      </w:r>
      <w:r w:rsidR="009457F2" w:rsidRPr="00BE5CFE">
        <w:t xml:space="preserve">u </w:t>
      </w:r>
      <w:r w:rsidR="00D70917" w:rsidRPr="00BE5CFE">
        <w:t>i trgovinu iz Nova Vas, Vala 5, OIB: 37984002699</w:t>
      </w:r>
      <w:r w:rsidR="007A3D99" w:rsidRPr="00BE5CFE">
        <w:t xml:space="preserve">, u iznosu od </w:t>
      </w:r>
      <w:r w:rsidR="00D70917" w:rsidRPr="00BE5CFE">
        <w:t xml:space="preserve">30,57 </w:t>
      </w:r>
      <w:r w:rsidR="007A3D99" w:rsidRPr="00BE5CFE">
        <w:t>kn</w:t>
      </w:r>
      <w:r w:rsidRPr="00BE5CFE">
        <w:t>.</w:t>
      </w:r>
      <w:r w:rsidR="00241D92" w:rsidRPr="00BE5CFE">
        <w:t xml:space="preserve"> </w:t>
      </w:r>
    </w:p>
    <w:p w:rsidRDefault="007769CA" w:rsidP="00241D92" w:rsidR="007769CA" w:rsidRPr="00BE5CFE">
      <w:pPr>
        <w:jc w:val="both"/>
      </w:pPr>
    </w:p>
    <w:p w:rsidRDefault="008229C0" w:rsidP="008229C0" w:rsidR="008229C0" w:rsidRPr="00BE5CFE">
      <w:pPr>
        <w:ind w:left="360"/>
        <w:jc w:val="center"/>
      </w:pPr>
      <w:r w:rsidRPr="00BE5CFE">
        <w:t>Obrazloženje</w:t>
      </w:r>
    </w:p>
    <w:p w:rsidRDefault="008229C0" w:rsidP="008229C0" w:rsidR="008229C0" w:rsidRPr="00BE5CFE">
      <w:pPr>
        <w:ind w:firstLine="708"/>
        <w:jc w:val="both"/>
      </w:pPr>
    </w:p>
    <w:p w:rsidRDefault="000B0427" w:rsidP="000B0427" w:rsidR="00576C32" w:rsidRPr="00BE5CFE">
      <w:pPr>
        <w:spacing w:lineRule="atLeast" w:line="300" w:after="75"/>
        <w:jc w:val="both"/>
      </w:pPr>
      <w:r w:rsidRPr="00BE5CFE">
        <w:tab/>
      </w:r>
      <w:r w:rsidR="008229C0" w:rsidRPr="00BE5CFE">
        <w:t xml:space="preserve">Stečajni upravitelj nije ispitao tražbinu vjerovnika </w:t>
      </w:r>
      <w:r w:rsidR="00D70917" w:rsidRPr="00BE5CFE">
        <w:t>ADRIAN</w:t>
      </w:r>
      <w:r w:rsidR="009457F2" w:rsidRPr="00BE5CFE">
        <w:t>A</w:t>
      </w:r>
      <w:r w:rsidR="00D70917" w:rsidRPr="00BE5CFE">
        <w:t xml:space="preserve"> LABINJAN</w:t>
      </w:r>
      <w:r w:rsidR="009457F2" w:rsidRPr="00BE5CFE">
        <w:t>A</w:t>
      </w:r>
      <w:r w:rsidR="00D70917" w:rsidRPr="00BE5CFE">
        <w:t>, vl. obrta „LABINJAN" za građevinsku mehanizacij</w:t>
      </w:r>
      <w:r w:rsidR="009457F2" w:rsidRPr="00BE5CFE">
        <w:t xml:space="preserve">u </w:t>
      </w:r>
      <w:r w:rsidR="00D70917" w:rsidRPr="00BE5CFE">
        <w:t>i trgovinu iz Nova Vas, Vala 5, OIB: 37984002699</w:t>
      </w:r>
      <w:r w:rsidR="00026E0A" w:rsidRPr="00BE5CFE">
        <w:t xml:space="preserve">, u iznosu od </w:t>
      </w:r>
      <w:r w:rsidR="00D70917" w:rsidRPr="00BE5CFE">
        <w:t xml:space="preserve">30,57 </w:t>
      </w:r>
      <w:r w:rsidR="00026E0A" w:rsidRPr="00BE5CFE">
        <w:t>kn</w:t>
      </w:r>
      <w:r w:rsidR="008229C0" w:rsidRPr="00BE5CFE">
        <w:t xml:space="preserve"> jer </w:t>
      </w:r>
      <w:r w:rsidR="00364AED" w:rsidRPr="00BE5CFE">
        <w:t xml:space="preserve">ista </w:t>
      </w:r>
      <w:r w:rsidR="00061841" w:rsidRPr="00BE5CFE">
        <w:t xml:space="preserve">u tom dijelu </w:t>
      </w:r>
      <w:r w:rsidR="00364AED" w:rsidRPr="00BE5CFE">
        <w:t xml:space="preserve">predstavlja tražbinu nižeg isplatnog reda budući se radi o </w:t>
      </w:r>
      <w:r w:rsidR="00061841" w:rsidRPr="00BE5CFE">
        <w:t>kamat</w:t>
      </w:r>
      <w:r w:rsidR="004F37A7" w:rsidRPr="00BE5CFE">
        <w:t>ama dospjelim  nakon otvaranja stečajnog postupka</w:t>
      </w:r>
      <w:r w:rsidRPr="00BE5CFE">
        <w:t>.</w:t>
      </w:r>
    </w:p>
    <w:p w:rsidRDefault="00576C32" w:rsidP="000B0427" w:rsidR="00576C32" w:rsidRPr="00BE5CFE">
      <w:pPr>
        <w:spacing w:lineRule="atLeast" w:line="300" w:after="75"/>
        <w:jc w:val="both"/>
      </w:pPr>
      <w:r w:rsidRPr="00BE5CFE">
        <w:tab/>
      </w:r>
      <w:r w:rsidR="0033446D" w:rsidRPr="00BE5CFE">
        <w:t>U čl. 257. st. 5. Stečajnog zakona ("Narodne novine" broj 71/15</w:t>
      </w:r>
      <w:r w:rsidR="005976F6" w:rsidRPr="00BE5CFE">
        <w:t>-</w:t>
      </w:r>
      <w:r w:rsidR="0033446D" w:rsidRPr="00BE5CFE">
        <w:t xml:space="preserve"> dalje SZ) određeno je da se tražbine vjerovnika nižih isplatnih redova prijavljuju samo na poseban poziv suda. U prijavi takvih tražbina treba naznačiti da se radi o tražbini nižeg isplatnog reda i redno mjesto na koje vjerovnik ima pravo.</w:t>
      </w:r>
    </w:p>
    <w:p w:rsidRDefault="00E278CA" w:rsidP="000B0427" w:rsidR="000B0427" w:rsidRPr="00BE5CFE">
      <w:pPr>
        <w:spacing w:lineRule="atLeast" w:line="300" w:after="75"/>
        <w:jc w:val="both"/>
      </w:pPr>
      <w:r w:rsidRPr="00BE5CFE">
        <w:tab/>
      </w:r>
      <w:r w:rsidR="0033446D" w:rsidRPr="00BE5CFE">
        <w:t xml:space="preserve">Sukladno čl. 139. st. 1. toč. </w:t>
      </w:r>
      <w:r w:rsidR="000B0427" w:rsidRPr="00BE5CFE">
        <w:t>5</w:t>
      </w:r>
      <w:r w:rsidR="005B2CA3" w:rsidRPr="00BE5CFE">
        <w:t>.</w:t>
      </w:r>
      <w:r w:rsidR="0033446D" w:rsidRPr="00BE5CFE">
        <w:t xml:space="preserve"> SZ-a tražbinu nižih isplatnih redova, između ostalog čine </w:t>
      </w:r>
      <w:r w:rsidR="000B0427" w:rsidRPr="00BE5CFE">
        <w:t xml:space="preserve">tražbine za </w:t>
      </w:r>
      <w:r w:rsidR="004F37A7" w:rsidRPr="00BE5CFE">
        <w:t>kamate dospjele nakon otvaranja stečajnog postupka</w:t>
      </w:r>
      <w:r w:rsidR="000B0427" w:rsidRPr="00BE5CFE">
        <w:t>.</w:t>
      </w:r>
    </w:p>
    <w:p w:rsidRDefault="0033446D" w:rsidP="0033446D" w:rsidR="0033446D" w:rsidRPr="00BE5CFE">
      <w:pPr>
        <w:jc w:val="both"/>
      </w:pPr>
      <w:r w:rsidRPr="00BE5CFE">
        <w:tab/>
        <w:t xml:space="preserve">Prema tome tražbina vjerovnika </w:t>
      </w:r>
      <w:r w:rsidR="00E278CA" w:rsidRPr="00BE5CFE">
        <w:t xml:space="preserve">vjerovnika </w:t>
      </w:r>
      <w:r w:rsidR="00D70917" w:rsidRPr="00BE5CFE">
        <w:t>ADRIAN</w:t>
      </w:r>
      <w:r w:rsidR="009457F2" w:rsidRPr="00BE5CFE">
        <w:t>A</w:t>
      </w:r>
      <w:r w:rsidR="00D70917" w:rsidRPr="00BE5CFE">
        <w:t xml:space="preserve"> LABINJAN</w:t>
      </w:r>
      <w:r w:rsidR="009457F2" w:rsidRPr="00BE5CFE">
        <w:t>A</w:t>
      </w:r>
      <w:r w:rsidR="00D70917" w:rsidRPr="00BE5CFE">
        <w:t xml:space="preserve">, vl. obrta „LABINJAN", </w:t>
      </w:r>
      <w:r w:rsidR="00061841" w:rsidRPr="00BE5CFE">
        <w:t xml:space="preserve">u iznosu od </w:t>
      </w:r>
      <w:r w:rsidR="00D70917" w:rsidRPr="00BE5CFE">
        <w:t xml:space="preserve">30,57 </w:t>
      </w:r>
      <w:r w:rsidR="00061841" w:rsidRPr="00BE5CFE">
        <w:t xml:space="preserve">kn </w:t>
      </w:r>
      <w:r w:rsidRPr="00BE5CFE">
        <w:t xml:space="preserve">je tražbina nižeg isplatnog reda, a budući da stečajni sudac u ovom stečajnom postupku nije pozvao vjerovnike nižih isplatnih redova da prijave svoje tražbine, valjalo je riješiti kao u izreci ovog rješenja. </w:t>
      </w:r>
    </w:p>
    <w:p w:rsidRDefault="008229C0" w:rsidP="008229C0" w:rsidR="008229C0" w:rsidRPr="00BE5CFE">
      <w:pPr>
        <w:jc w:val="both"/>
      </w:pPr>
      <w:r w:rsidRPr="00BE5CFE">
        <w:tab/>
      </w:r>
    </w:p>
    <w:p w:rsidRDefault="008229C0" w:rsidP="008229C0" w:rsidR="008229C0" w:rsidRPr="00BE5CFE">
      <w:pPr>
        <w:ind w:firstLine="708"/>
        <w:jc w:val="center"/>
      </w:pPr>
      <w:r w:rsidRPr="00BE5CFE">
        <w:t xml:space="preserve">U Pazinu </w:t>
      </w:r>
      <w:r w:rsidR="00B90E0F" w:rsidRPr="00BE5CFE">
        <w:t>13</w:t>
      </w:r>
      <w:r w:rsidRPr="00BE5CFE">
        <w:t xml:space="preserve">. </w:t>
      </w:r>
      <w:r w:rsidR="00B90E0F" w:rsidRPr="00BE5CFE">
        <w:t xml:space="preserve">ožujka </w:t>
      </w:r>
      <w:r w:rsidRPr="00BE5CFE">
        <w:t>201</w:t>
      </w:r>
      <w:r w:rsidR="00B90E0F" w:rsidRPr="00BE5CFE">
        <w:t>8</w:t>
      </w:r>
      <w:r w:rsidRPr="00BE5CFE">
        <w:t>.</w:t>
      </w:r>
    </w:p>
    <w:p w:rsidRDefault="008229C0" w:rsidP="008229C0" w:rsidR="008229C0" w:rsidRPr="00BE5CFE">
      <w:pPr>
        <w:ind w:firstLine="708"/>
        <w:jc w:val="center"/>
      </w:pPr>
    </w:p>
    <w:p w:rsidRDefault="008229C0" w:rsidP="008229C0" w:rsidR="008229C0" w:rsidRPr="00BE5CFE">
      <w:pPr>
        <w:ind w:firstLine="708" w:left="5664"/>
        <w:jc w:val="center"/>
      </w:pPr>
      <w:r w:rsidRPr="00BE5CFE">
        <w:t>Stečajni sudac</w:t>
      </w:r>
    </w:p>
    <w:p w:rsidRDefault="008229C0" w:rsidP="008229C0" w:rsidR="008229C0" w:rsidRPr="00BE5CFE">
      <w:pPr>
        <w:ind w:firstLine="708" w:left="4956"/>
        <w:jc w:val="center"/>
      </w:pPr>
      <w:r w:rsidRPr="00BE5CFE">
        <w:t xml:space="preserve">           </w:t>
      </w:r>
      <w:r w:rsidR="004D08BE" w:rsidRPr="00BE5CFE">
        <w:t>Damir Rabar</w:t>
      </w:r>
      <w:r w:rsidR="00D24F0B">
        <w:t>, v.r.</w:t>
      </w:r>
    </w:p>
    <w:p w:rsidRDefault="008229C0" w:rsidP="008229C0" w:rsidR="008229C0" w:rsidRPr="00BE5CFE">
      <w:pPr>
        <w:jc w:val="both"/>
      </w:pPr>
    </w:p>
    <w:p w:rsidRDefault="008229C0" w:rsidP="008229C0" w:rsidR="008229C0" w:rsidRPr="00BE5CFE">
      <w:pPr>
        <w:jc w:val="both"/>
      </w:pPr>
    </w:p>
    <w:p w:rsidRDefault="008229C0" w:rsidP="008229C0" w:rsidR="008229C0" w:rsidRPr="00BE5CFE">
      <w:r w:rsidRPr="00BE5CFE">
        <w:t>UPUTA O PRAVNOM LIJEKU:</w:t>
      </w:r>
    </w:p>
    <w:p w:rsidRDefault="008229C0" w:rsidP="008229C0" w:rsidR="008229C0" w:rsidRPr="00BE5CFE">
      <w:pPr>
        <w:ind w:firstLine="720"/>
        <w:jc w:val="both"/>
      </w:pPr>
      <w:r w:rsidRPr="00BE5CFE">
        <w:t xml:space="preserve">Protiv ove odluke nezadovoljna stranka može podnijeti žalbu u roku od 8 dana od dana dostave iste a dostava se smatra obavljenom istekom osmog dana od dana objave </w:t>
      </w:r>
      <w:r w:rsidRPr="00BE5CFE">
        <w:lastRenderedPageBreak/>
        <w:t>rješenja na mrežnoj stranici e-Oglasna ploča sudova (čl. 12. st. 1. i 2. SZ-a). Žalba se podnosi putem ovog suda u tri istovjetna primjerka, a o žalbi odlučuje Visoki trgovački sud Republike Hrvatske.</w:t>
      </w:r>
    </w:p>
    <w:p w:rsidRDefault="008229C0" w:rsidP="008229C0" w:rsidR="008229C0" w:rsidRPr="00BE5CFE">
      <w:pPr>
        <w:ind w:left="7080"/>
        <w:jc w:val="both"/>
      </w:pPr>
    </w:p>
    <w:p w:rsidRDefault="008229C0" w:rsidP="008229C0" w:rsidR="008229C0" w:rsidRPr="00BE5CFE">
      <w:r w:rsidRPr="00BE5CFE">
        <w:t xml:space="preserve">DNA:  </w:t>
      </w:r>
    </w:p>
    <w:p w:rsidRDefault="008B7CA7" w:rsidP="008B7CA7" w:rsidR="008B7CA7" w:rsidRPr="00BE5CFE">
      <w:pPr>
        <w:numPr>
          <w:ilvl w:val="0"/>
          <w:numId w:val="1"/>
        </w:numPr>
        <w:jc w:val="both"/>
      </w:pPr>
      <w:r w:rsidRPr="00BE5CFE">
        <w:t>e-oglasna ploča suda</w:t>
      </w:r>
      <w:r w:rsidR="00A529D7">
        <w:t xml:space="preserve"> 8 dana</w:t>
      </w:r>
    </w:p>
    <w:p w:rsidRDefault="00A529D7" w:rsidP="008B7CA7" w:rsidR="008B7CA7" w:rsidRPr="00BE5CFE">
      <w:pPr>
        <w:numPr>
          <w:ilvl w:val="0"/>
          <w:numId w:val="1"/>
        </w:numPr>
        <w:jc w:val="both"/>
      </w:pPr>
      <w:r>
        <w:t>Adriano Labinjan, vl. obrta "LABINJAN", Nova Vas, po pun. ZOU Tomislav Brajković i Milena Matošević Brajković, Poreč, Zagrebačka br. 1</w:t>
      </w:r>
    </w:p>
    <w:p w:rsidRDefault="008B7CA7" w:rsidP="008B7CA7" w:rsidR="008B7CA7" w:rsidRPr="00BE5CFE">
      <w:pPr>
        <w:numPr>
          <w:ilvl w:val="0"/>
          <w:numId w:val="1"/>
        </w:numPr>
        <w:jc w:val="both"/>
      </w:pPr>
      <w:r w:rsidRPr="00BE5CFE">
        <w:t>Stečaj</w:t>
      </w:r>
      <w:r w:rsidR="00A529D7">
        <w:t>ni upravitelj Loris Rak, Rijeka, Zagrebačka 18</w:t>
      </w:r>
      <w:r w:rsidRPr="00BE5CFE">
        <w:t xml:space="preserve"> </w:t>
      </w:r>
    </w:p>
    <w:p w:rsidRDefault="002132B5" w:rsidP="008B7CA7" w:rsidR="00500701" w:rsidRPr="00BE5CFE"/>
    <w:sectPr w:rsidSect="00A70E98" w:rsidR="00500701" w:rsidRPr="00BE5CF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5797" w:rsidR="00EF5797">
      <w:r>
        <w:separator/>
      </w:r>
    </w:p>
  </w:endnote>
  <w:endnote w:id="0" w:type="continuationSeparator">
    <w:p w:rsidRDefault="00EF5797" w:rsidR="00EF5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5797" w:rsidR="00EF5797">
      <w:r>
        <w:separator/>
      </w:r>
    </w:p>
  </w:footnote>
  <w:footnote w:id="0" w:type="continuationSeparator">
    <w:p w:rsidRDefault="00EF5797" w:rsidR="00EF57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32B5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32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3ED8" w:rsidP="00E84C66" w:rsidR="00E84C66">
    <w:pPr>
      <w:pStyle w:val="Zaglavlje"/>
    </w:pPr>
    <w:r>
      <w:tab/>
    </w:r>
    <w:r>
      <w:tab/>
    </w:r>
    <w:r w:rsidR="00A529D7" w:rsidRPr="00BE5CFE">
      <w:t>1 St-388/17-</w:t>
    </w:r>
    <w:r w:rsidR="00A529D7">
      <w:t>69</w:t>
    </w:r>
  </w:p>
  <w:p w:rsidRDefault="002132B5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R="00E84C6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9C0"/>
    <w:rsid w:val="00004D0D"/>
    <w:rsid w:val="00026E0A"/>
    <w:rsid w:val="00051354"/>
    <w:rsid w:val="00061841"/>
    <w:rsid w:val="00062BB9"/>
    <w:rsid w:val="00090290"/>
    <w:rsid w:val="000B0427"/>
    <w:rsid w:val="000B461F"/>
    <w:rsid w:val="001468CD"/>
    <w:rsid w:val="00166DB7"/>
    <w:rsid w:val="001B1F5C"/>
    <w:rsid w:val="001D7F35"/>
    <w:rsid w:val="001E1E4C"/>
    <w:rsid w:val="001F41E9"/>
    <w:rsid w:val="0020013F"/>
    <w:rsid w:val="002132B5"/>
    <w:rsid w:val="00241D92"/>
    <w:rsid w:val="002A7C06"/>
    <w:rsid w:val="002A7D13"/>
    <w:rsid w:val="002D25E1"/>
    <w:rsid w:val="002F6CFB"/>
    <w:rsid w:val="002F7F21"/>
    <w:rsid w:val="0033446D"/>
    <w:rsid w:val="00335C05"/>
    <w:rsid w:val="00364AED"/>
    <w:rsid w:val="003865FF"/>
    <w:rsid w:val="00394CD9"/>
    <w:rsid w:val="003D4B1B"/>
    <w:rsid w:val="00416E19"/>
    <w:rsid w:val="00427F96"/>
    <w:rsid w:val="00461B84"/>
    <w:rsid w:val="00474F21"/>
    <w:rsid w:val="00480A65"/>
    <w:rsid w:val="004824DD"/>
    <w:rsid w:val="004D08BE"/>
    <w:rsid w:val="004F37A7"/>
    <w:rsid w:val="00554328"/>
    <w:rsid w:val="00576C32"/>
    <w:rsid w:val="005976F6"/>
    <w:rsid w:val="005B2CA3"/>
    <w:rsid w:val="005E5C6B"/>
    <w:rsid w:val="005E663E"/>
    <w:rsid w:val="0060092F"/>
    <w:rsid w:val="0064738E"/>
    <w:rsid w:val="006D7698"/>
    <w:rsid w:val="007346F7"/>
    <w:rsid w:val="007769CA"/>
    <w:rsid w:val="00782BE5"/>
    <w:rsid w:val="007A3D99"/>
    <w:rsid w:val="007C7A5B"/>
    <w:rsid w:val="00804F60"/>
    <w:rsid w:val="008105FC"/>
    <w:rsid w:val="008229C0"/>
    <w:rsid w:val="0083641A"/>
    <w:rsid w:val="008371E8"/>
    <w:rsid w:val="00870C5F"/>
    <w:rsid w:val="008B7CA7"/>
    <w:rsid w:val="008D5332"/>
    <w:rsid w:val="008D66B3"/>
    <w:rsid w:val="008F0EA5"/>
    <w:rsid w:val="00934032"/>
    <w:rsid w:val="009457F2"/>
    <w:rsid w:val="0096068E"/>
    <w:rsid w:val="0096721E"/>
    <w:rsid w:val="00985388"/>
    <w:rsid w:val="009C09F8"/>
    <w:rsid w:val="009E3FF9"/>
    <w:rsid w:val="00A00C01"/>
    <w:rsid w:val="00A529D7"/>
    <w:rsid w:val="00A67705"/>
    <w:rsid w:val="00AC3845"/>
    <w:rsid w:val="00AE4C84"/>
    <w:rsid w:val="00B87AAB"/>
    <w:rsid w:val="00B90E0F"/>
    <w:rsid w:val="00B930AD"/>
    <w:rsid w:val="00B93ED8"/>
    <w:rsid w:val="00BA1966"/>
    <w:rsid w:val="00BD16F4"/>
    <w:rsid w:val="00BE5CFE"/>
    <w:rsid w:val="00BE6B71"/>
    <w:rsid w:val="00C527FE"/>
    <w:rsid w:val="00C53A6A"/>
    <w:rsid w:val="00C6532B"/>
    <w:rsid w:val="00C66C21"/>
    <w:rsid w:val="00CF0436"/>
    <w:rsid w:val="00D01863"/>
    <w:rsid w:val="00D10422"/>
    <w:rsid w:val="00D24F0B"/>
    <w:rsid w:val="00D31B13"/>
    <w:rsid w:val="00D70917"/>
    <w:rsid w:val="00DA5740"/>
    <w:rsid w:val="00E107DE"/>
    <w:rsid w:val="00E20FA0"/>
    <w:rsid w:val="00E278CA"/>
    <w:rsid w:val="00EB6805"/>
    <w:rsid w:val="00EF5797"/>
    <w:rsid w:val="00F07BB7"/>
    <w:rsid w:val="00F104DC"/>
    <w:rsid w:val="00F4182E"/>
    <w:rsid w:val="00F73ECD"/>
    <w:rsid w:val="00FD3D9A"/>
    <w:rsid w:val="00FD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9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229C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0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403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3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2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2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2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2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9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229C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0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403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32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2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2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2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2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006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13.12.2017. spisu
prileže 3 žuta registratora prijave
tražbina</izvorni_sadrzaj>
    <derivirana_varijabla naziv="DomainObject.Predmet.Opis_1">od dana 13.12.2017. spisu
prileže 3 žuta registratora prijave
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12.3.2018. u ref 1</izvorni_sadrzaj>
    <derivirana_varijabla naziv="DomainObject.Predmet.PrimjedbaSuca_1">od dana 12.3.2018. u ref 1</derivirana_varijabla>
  </DomainObject.Predmet.PrimjedbaSuca>
  <DomainObject.Predmet.ProtustrankaFormated>
    <izvorni_sadrzaj>  ARIŠ d.o.o. PAZIN</izvorni_sadrzaj>
    <derivirana_varijabla naziv="DomainObject.Predmet.ProtustrankaFormated_1">  ARIŠ d.o.o. PAZIN</derivirana_varijabla>
  </DomainObject.Predmet.ProtustrankaFormated>
  <DomainObject.Predmet.ProtustrankaFormatedOIB>
    <izvorni_sadrzaj>  ARIŠ d.o.o. PAZIN, OIB 35633065996</izvorni_sadrzaj>
    <derivirana_varijabla naziv="DomainObject.Predmet.ProtustrankaFormatedOIB_1">  ARIŠ d.o.o. PAZIN, OIB 35633065996</derivirana_varijabla>
  </DomainObject.Predmet.ProtustrankaFormatedOIB>
  <DomainObject.Predmet.ProtustrankaFormatedWithAdress>
    <izvorni_sadrzaj> ARIŠ d.o.o. PAZIN, Gradskih Igrališta 3, 52000 Pazin</izvorni_sadrzaj>
    <derivirana_varijabla naziv="DomainObject.Predmet.ProtustrankaFormatedWithAdress_1"> ARIŠ d.o.o. PAZIN, Gradskih Igrališta 3, 52000 Pazin</derivirana_varijabla>
  </DomainObject.Predmet.ProtustrankaFormatedWithAdress>
  <DomainObject.Predmet.ProtustrankaFormatedWithAdressOIB>
    <izvorni_sadrzaj> ARIŠ d.o.o. PAZIN, OIB 35633065996, Gradskih Igrališta 3, 52000 Pazin</izvorni_sadrzaj>
    <derivirana_varijabla naziv="DomainObject.Predmet.ProtustrankaFormatedWithAdressOIB_1"> ARIŠ d.o.o. PAZIN, OIB 35633065996, Gradskih Igrališta 3, 52000 Pazin</derivirana_varijabla>
  </DomainObject.Predmet.ProtustrankaFormatedWithAdressOIB>
  <DomainObject.Predmet.ProtustrankaWithAdress>
    <izvorni_sadrzaj>ARIŠ d.o.o. PAZIN Gradskih Igrališta 3, 52000 Pazin</izvorni_sadrzaj>
    <derivirana_varijabla naziv="DomainObject.Predmet.ProtustrankaWithAdress_1">ARIŠ d.o.o. PAZIN Gradskih Igrališta 3, 52000 Pazin</derivirana_varijabla>
  </DomainObject.Predmet.ProtustrankaWithAdress>
  <DomainObject.Predmet.ProtustrankaWithAdressOIB>
    <izvorni_sadrzaj>ARIŠ d.o.o. PAZIN, OIB 35633065996, Gradskih Igrališta 3, 52000 Pazin</izvorni_sadrzaj>
    <derivirana_varijabla naziv="DomainObject.Predmet.ProtustrankaWithAdressOIB_1">ARIŠ d.o.o. PAZIN, OIB 35633065996, Gradskih Igrališta 3, 52000 Pazin</derivirana_varijabla>
  </DomainObject.Predmet.ProtustrankaWithAdressOIB>
  <DomainObject.Predmet.ProtustrankaNazivFormated>
    <izvorni_sadrzaj>ARIŠ d.o.o. PAZIN</izvorni_sadrzaj>
    <derivirana_varijabla naziv="DomainObject.Predmet.ProtustrankaNazivFormated_1">ARIŠ d.o.o. PAZIN</derivirana_varijabla>
  </DomainObject.Predmet.ProtustrankaNazivFormated>
  <DomainObject.Predmet.ProtustrankaNazivFormatedOIB>
    <izvorni_sadrzaj>ARIŠ d.o.o. PAZIN, OIB 35633065996</izvorni_sadrzaj>
    <derivirana_varijabla naziv="DomainObject.Predmet.ProtustrankaNazivFormatedOIB_1">ARIŠ d.o.o. PAZIN, OIB 35633065996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ožujka 2018.</izvorni_sadrzaj>
    <derivirana_varijabla naziv="DomainObject.Predmet.SpisIzvanSuda.DatumIzlazaSpisa_1">12.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ISTARSKA KREDITNA BANKA UMAG d.d. UMAG</izvorni_sadrzaj>
    <derivirana_varijabla naziv="DomainObject.Predmet.StrankaFormated_1">  FINANCIJSKA AGENCIJA, RC RIJEKA, PODRUŽNICA PULA, PULA; ISTARSKA KREDITNA BANKA UMAG d.d. UMAG</derivirana_varijabla>
  </DomainObject.Predmet.StrankaFormated>
  <DomainObject.Predmet.StrankaFormatedOIB>
    <izvorni_sadrzaj>  FINANCIJSKA AGENCIJA, RC RIJEKA, PODRUŽNICA PULA, PULA, OIB 85821130368; ISTARSKA KREDITNA BANKA UMAG d.d. UMAG, OIB 65723536010</izvorni_sadrzaj>
    <derivirana_varijabla naziv="DomainObject.Predmet.StrankaFormatedOIB_1">  FINANCIJSKA AGENCIJA, RC RIJEKA, PODRUŽNICA PULA, PULA, OIB 85821130368; ISTARSKA KREDITNA BANKA UMAG d.d. UMAG, OIB 65723536010</derivirana_varijabla>
  </DomainObject.Predmet.StrankaFormatedOIB>
  <DomainObject.Predmet.StrankaFormatedWithAdress>
    <izvorni_sadrzaj> FINANCIJSKA AGENCIJA, RC RIJEKA, PODRUŽNICA PULA, PULA, Giardini 5, 52100 Pula; ISTARSKA KREDITNA BANKA UMAG d.d. UMAG, Ernesta Miloša 1, 52470 Umag</izvorni_sadrzaj>
    <derivirana_varijabla naziv="DomainObject.Predmet.StrankaFormatedWithAdress_1"> FINANCIJSKA AGENCIJA, RC RIJEKA, PODRUŽNICA PULA, PULA, Giardini 5, 52100 Pula; ISTARSKA KREDITNA BANKA UMAG d.d. UMAG, Ernesta Miloša 1, 52470 Umag</derivirana_varijabla>
  </DomainObject.Predmet.StrankaFormatedWithAdress>
  <DomainObject.Predmet.StrankaFormatedWithAdressOIB>
    <izvorni_sadrzaj> FINANCIJSKA AGENCIJA, RC RIJEKA, PODRUŽNICA PULA, PULA, OIB 85821130368, Giardini 5, 52100 Pula; ISTARSKA KREDITNA BANKA UMAG d.d. UMAG, OIB 65723536010, Ernesta Miloša 1, 52470 Umag</izvorni_sadrzaj>
    <derivirana_varijabla naziv="DomainObject.Predmet.StrankaFormatedWithAdressOIB_1"> FINANCIJSKA AGENCIJA, RC RIJEKA, PODRUŽNICA PULA, PULA, OIB 85821130368, Giardini 5, 52100 Pula; ISTARSKA KREDITNA BANKA UMAG d.d. UMAG, OIB 65723536010, Ernesta Miloša 1, 52470 Umag</derivirana_varijabla>
  </DomainObject.Predmet.StrankaFormatedWithAdressOIB>
  <DomainObject.Predmet.StrankaWithAdress>
    <izvorni_sadrzaj>FINANCIJSKA AGENCIJA, RC RIJEKA, PODRUŽNICA PULA, PULA Giardini 5,52100 Pula,ISTARSKA KREDITNA BANKA UMAG d.d. UMAG Ernesta Miloša 1,52470 Umag</izvorni_sadrzaj>
    <derivirana_varijabla naziv="DomainObject.Predmet.StrankaWithAdress_1">FINANCIJSKA AGENCIJA, RC RIJEKA, PODRUŽNICA PULA, PULA Giardini 5,52100 Pula,ISTARSKA KREDITNA BANKA UMAG d.d. UMAG Ernesta Miloša 1,52470 Umag</derivirana_varijabla>
  </DomainObject.Predmet.StrankaWithAdress>
  <DomainObject.Predmet.StrankaWithAdressOIB>
    <izvorni_sadrzaj>FINANCIJSKA AGENCIJA, RC RIJEKA, PODRUŽNICA PULA, PULA, OIB 85821130368, Giardini 5,52100 Pula,ISTARSKA KREDITNA BANKA UMAG d.d. UMAG, OIB 65723536010, Ernesta Miloša 1,52470 Umag</izvorni_sadrzaj>
    <derivirana_varijabla naziv="DomainObject.Predmet.StrankaWithAdressOIB_1">FINANCIJSKA AGENCIJA, RC RIJEKA, PODRUŽNICA PULA, PULA, OIB 85821130368, Giardini 5,52100 Pula,ISTARSKA KREDITNA BANKA UMAG d.d. UMAG, OIB 65723536010, Ernesta Miloša 1,52470 Umag</derivirana_varijabla>
  </DomainObject.Predmet.StrankaWithAdressOIB>
  <DomainObject.Predmet.StrankaNazivFormated>
    <izvorni_sadrzaj>FINANCIJSKA AGENCIJA, RC RIJEKA, PODRUŽNICA PULA, PULA,ISTARSKA KREDITNA BANKA UMAG d.d. UMAG</izvorni_sadrzaj>
    <derivirana_varijabla naziv="DomainObject.Predmet.StrankaNazivFormated_1">FINANCIJSKA AGENCIJA, RC RIJEKA, PODRUŽNICA PULA, PULA,ISTARSKA KREDITNA BANKA UMAG d.d. UMAG</derivirana_varijabla>
  </DomainObject.Predmet.StrankaNazivFormated>
  <DomainObject.Predmet.StrankaNazivFormatedOIB>
    <izvorni_sadrzaj>FINANCIJSKA AGENCIJA, RC RIJEKA, PODRUŽNICA PULA, PULA, OIB 85821130368,ISTARSKA KREDITNA BANKA UMAG d.d. UMAG, OIB 65723536010</izvorni_sadrzaj>
    <derivirana_varijabla naziv="DomainObject.Predmet.StrankaNazivFormatedOIB_1">FINANCIJSKA AGENCIJA, RC RIJEKA, PODRUŽNICA PULA, PULA, OIB 85821130368,ISTARSKA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732436.07</izvorni_sadrzaj>
    <derivirana_varijabla naziv="DomainObject.Predmet.TrenutnaVrijednost_1">732436.07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  <item>ISTARSKA KREDITNA BANKA UMAG d.d. UMAG</item>
    </izvorni_sadrzaj>
    <derivirana_varijabla naziv="DomainObject.Predmet.StrankaListFormated_1">
      <item>FINANCIJSKA AGENCIJA, RC RIJEKA, PODRUŽNICA PULA, PULA</item>
      <item>ISTARSKA KREDITNA BANKA UMAG d.d. UMAG</item>
    </derivirana_varijabla>
  </DomainObject.Predmet.StrankaListFormated>
  <DomainObject.Predmet.StrankaListFormatedOIB>
    <izvorni_sadrzaj>
      <item>FINANCIJSKA AGENCIJA, RC RIJEKA, PODRUŽNICA PULA, PULA, OIB 85821130368</item>
      <item>ISTARSKA KREDITNA BANKA UMAG d.d. UMAG, OIB 65723536010</item>
    </izvorni_sadrzaj>
    <derivirana_varijabla naziv="DomainObject.Predmet.StrankaListFormatedOIB_1">
      <item>FINANCIJSKA AGENCIJA, RC RIJEKA, PODRUŽNICA PULA, PULA, OIB 85821130368</item>
      <item>ISTARSKA KREDITNA BANKA UMAG d.d. UMAG, OIB 65723536010</item>
    </derivirana_varijabla>
  </DomainObject.Predmet.StrankaListFormatedOIB>
  <DomainObject.Predmet.StrankaListFormatedWithAdress>
    <izvorni_sadrzaj>
      <item>FINANCIJSKA AGENCIJA, RC RIJEKA, PODRUŽNICA PULA, PULA, Giardini 5, 52100 Pula</item>
      <item>ISTARSKA KREDITNA BANKA UMAG d.d. UMAG, Ernesta Miloša 1, 52470 Umag</item>
    </izvorni_sadrzaj>
    <derivirana_varijabla naziv="DomainObject.Predmet.StrankaListFormatedWithAdress_1">
      <item>FINANCIJSKA AGENCIJA, RC RIJEKA, PODRUŽNICA PULA, PULA, Giardini 5, 52100 Pula</item>
      <item>ISTARSKA KREDITNA BANKA UMAG d.d. UMAG, Ernesta Miloša 1, 52470 Umag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  <item>ISTARSKA KREDITNA BANKA UMAG d.d. UMAG, OIB 65723536010, Ernesta Miloša 1, 52470 Umag</item>
    </izvorni_sadrzaj>
    <derivirana_varijabla naziv="DomainObject.Predmet.StrankaListFormatedWithAdressOIB_1">
      <item>FINANCIJSKA AGENCIJA, RC RIJEKA, PODRUŽNICA PULA, PULA, OIB 85821130368, Giardini 5, 52100 Pula</item>
      <item>ISTARSKA KREDITNA BANKA UMAG d.d. UMAG, OIB 65723536010, Ernesta Miloša 1, 52470 Umag</item>
    </derivirana_varijabla>
  </DomainObject.Predmet.StrankaListFormatedWithAdressOIB>
  <DomainObject.Predmet.StrankaListNazivFormated>
    <izvorni_sadrzaj>
      <item>FINANCIJSKA AGENCIJA, RC RIJEKA, PODRUŽNICA PULA, PULA</item>
      <item>ISTARSKA KREDITNA BANKA UMAG d.d. UMAG</item>
    </izvorni_sadrzaj>
    <derivirana_varijabla naziv="DomainObject.Predmet.StrankaListNazivFormated_1">
      <item>FINANCIJSKA AGENCIJA, RC RIJEKA, PODRUŽNICA PULA, PULA</item>
      <item>ISTARSKA KREDITNA BANKA UMAG d.d. UMAG</item>
    </derivirana_varijabla>
  </DomainObject.Predmet.StrankaListNazivFormated>
  <DomainObject.Predmet.StrankaListNazivFormatedOIB>
    <izvorni_sadrzaj>
      <item>FINANCIJSKA AGENCIJA, RC RIJEKA, PODRUŽNICA PULA, PULA, OIB 85821130368</item>
      <item>ISTARSKA KREDITNA BANKA UMAG d.d. UMAG, OIB 65723536010</item>
    </izvorni_sadrzaj>
    <derivirana_varijabla naziv="DomainObject.Predmet.StrankaListNazivFormatedOIB_1">
      <item>FINANCIJSKA AGENCIJA, RC RIJEKA, PODRUŽNICA PULA, PULA, OIB 85821130368</item>
      <item>ISTARSKA KREDITNA BANKA UMAG d.d. UMAG, OIB 65723536010</item>
    </derivirana_varijabla>
  </DomainObject.Predmet.StrankaListNazivFormatedOIB>
  <DomainObject.Predmet.ProtuStrankaListFormated>
    <izvorni_sadrzaj>
      <item>ARIŠ d.o.o. PAZIN</item>
    </izvorni_sadrzaj>
    <derivirana_varijabla naziv="DomainObject.Predmet.ProtuStrankaListFormated_1">
      <item>ARIŠ d.o.o. PAZIN</item>
    </derivirana_varijabla>
  </DomainObject.Predmet.ProtuStrankaListFormated>
  <DomainObject.Predmet.ProtuStrankaListFormatedOIB>
    <izvorni_sadrzaj>
      <item>ARIŠ d.o.o. PAZIN, OIB 35633065996</item>
    </izvorni_sadrzaj>
    <derivirana_varijabla naziv="DomainObject.Predmet.ProtuStrankaListFormatedOIB_1">
      <item>ARIŠ d.o.o. PAZIN, OIB 35633065996</item>
    </derivirana_varijabla>
  </DomainObject.Predmet.ProtuStrankaListFormatedOIB>
  <DomainObject.Predmet.ProtuStrankaListFormatedWithAdress>
    <izvorni_sadrzaj>
      <item>ARIŠ d.o.o. PAZIN, Gradskih Igrališta 3, 52000 Pazin</item>
    </izvorni_sadrzaj>
    <derivirana_varijabla naziv="DomainObject.Predmet.ProtuStrankaListFormatedWithAdress_1">
      <item>ARIŠ d.o.o. PAZIN, Gradskih Igrališta 3, 52000 Pazin</item>
    </derivirana_varijabla>
  </DomainObject.Predmet.ProtuStrankaListFormatedWithAdress>
  <DomainObject.Predmet.ProtuStrankaListFormatedWithAdressOIB>
    <izvorni_sadrzaj>
      <item>ARIŠ d.o.o. PAZIN, OIB 35633065996, Gradskih Igrališta 3, 52000 Pazin</item>
    </izvorni_sadrzaj>
    <derivirana_varijabla naziv="DomainObject.Predmet.ProtuStrankaListFormatedWithAdressOIB_1">
      <item>ARIŠ d.o.o. PAZIN, OIB 35633065996, Gradskih Igrališta 3, 52000 Pazin</item>
    </derivirana_varijabla>
  </DomainObject.Predmet.ProtuStrankaListFormatedWithAdressOIB>
  <DomainObject.Predmet.ProtuStrankaListNazivFormated>
    <izvorni_sadrzaj>
      <item>ARIŠ d.o.o. PAZIN</item>
    </izvorni_sadrzaj>
    <derivirana_varijabla naziv="DomainObject.Predmet.ProtuStrankaListNazivFormated_1">
      <item>ARIŠ d.o.o. PAZIN</item>
    </derivirana_varijabla>
  </DomainObject.Predmet.ProtuStrankaListNazivFormated>
  <DomainObject.Predmet.ProtuStrankaListNazivFormatedOIB>
    <izvorni_sadrzaj>
      <item>ARIŠ d.o.o. PAZIN, OIB 35633065996</item>
    </izvorni_sadrzaj>
    <derivirana_varijabla naziv="DomainObject.Predmet.ProtuStrankaListNazivFormatedOIB_1">
      <item>ARIŠ d.o.o. PAZIN, OIB 35633065996</item>
    </derivirana_varijabla>
  </DomainObject.Predmet.ProtuStrankaListNazivFormatedOIB>
  <DomainObject.Predmet.OstaliListFormated>
    <izvorni_sadrzaj>
      <item>Odvj. druš. ČOHILJ &amp; ROVIS j.t.d.</item>
      <item>Stanko Brajković</item>
    </izvorni_sadrzaj>
    <derivirana_varijabla naziv="DomainObject.Predmet.OstaliListFormated_1">
      <item>Odvj. druš. ČOHILJ &amp; ROVIS j.t.d.</item>
      <item>Stanko Brajković</item>
    </derivirana_varijabla>
  </DomainObject.Predmet.OstaliListFormated>
  <DomainObject.Predmet.OstaliListFormatedOIB>
    <izvorni_sadrzaj>
      <item>Odvj. druš. ČOHILJ &amp; ROVIS j.t.d., OIB 78955904634</item>
      <item>Stanko Brajković, OIB 36340559477</item>
    </izvorni_sadrzaj>
    <derivirana_varijabla naziv="DomainObject.Predmet.OstaliListFormatedOIB_1">
      <item>Odvj. druš. ČOHILJ &amp; ROVIS j.t.d., OIB 78955904634</item>
      <item>Stanko Brajković, OIB 36340559477</item>
    </derivirana_varijabla>
  </DomainObject.Predmet.OstaliListFormatedOIB>
  <DomainObject.Predmet.OstaliListFormatedWithAdress>
    <izvorni_sadrzaj>
      <item>Odvj. druš. ČOHILJ &amp; ROVIS j.t.d., Dalmatinova 4, 52100 Pula</item>
      <item>Stanko Brajković, Buići 80, 52000 Brajkovići</item>
    </izvorni_sadrzaj>
    <derivirana_varijabla naziv="DomainObject.Predmet.OstaliListFormatedWithAdress_1">
      <item>Odvj. druš. ČOHILJ &amp; ROVIS j.t.d., Dalmatinova 4, 52100 Pula</item>
      <item>Stanko Brajković, Buići 80, 52000 Brajkovići</item>
    </derivirana_varijabla>
  </DomainObject.Predmet.OstaliListFormatedWithAdress>
  <DomainObject.Predmet.OstaliListFormatedWithAdressOIB>
    <izvorni_sadrzaj>
      <item>Odvj. druš. ČOHILJ &amp; ROVIS j.t.d., OIB 78955904634, Dalmatinova 4, 52100 Pula</item>
      <item>Stanko Brajković, OIB 36340559477, Buići 80, 52000 Brajkovići</item>
    </izvorni_sadrzaj>
    <derivirana_varijabla naziv="DomainObject.Predmet.OstaliListFormatedWithAdressOIB_1">
      <item>Odvj. druš. ČOHILJ &amp; ROVIS j.t.d., OIB 78955904634, Dalmatinova 4, 52100 Pula</item>
      <item>Stanko Brajković, OIB 36340559477, Buići 80, 52000 Brajkovići</item>
    </derivirana_varijabla>
  </DomainObject.Predmet.OstaliListFormatedWithAdressOIB>
  <DomainObject.Predmet.OstaliListNazivFormated>
    <izvorni_sadrzaj>
      <item>Odvj. druš. ČOHILJ &amp; ROVIS j.t.d.</item>
      <item>Stanko Brajković</item>
    </izvorni_sadrzaj>
    <derivirana_varijabla naziv="DomainObject.Predmet.OstaliListNazivFormated_1">
      <item>Odvj. druš. ČOHILJ &amp; ROVIS j.t.d.</item>
      <item>Stanko Brajković</item>
    </derivirana_varijabla>
  </DomainObject.Predmet.OstaliListNazivFormated>
  <DomainObject.Predmet.OstaliListNazivFormatedOIB>
    <izvorni_sadrzaj>
      <item>Odvj. druš. ČOHILJ &amp; ROVIS j.t.d., OIB 78955904634</item>
      <item>Stanko Brajković, OIB 36340559477</item>
    </izvorni_sadrzaj>
    <derivirana_varijabla naziv="DomainObject.Predmet.OstaliListNazivFormatedOIB_1">
      <item>Odvj. druš. ČOHILJ &amp; ROVIS j.t.d., OIB 78955904634</item>
      <item>Stanko Brajković, OIB 36340559477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ARIŠ d.o.o. PAZIN</izvorni_sadrzaj>
    <derivirana_varijabla naziv="DomainObject.Predmet.ProtustrankaIDrugi_1">ARIŠ d.o.o. PAZIN</derivirana_varijabla>
  </DomainObject.Predmet.ProtustrankaIDrugi>
  <DomainObject.Predmet.StrankaIDrugiAdressOIB>
    <izvorni_sadrzaj>FINANCIJSKA AGENCIJA, RC RIJEKA, PODRUŽNICA PULA, PULA, OIB 85821130368, Giardini 5, 52100 Pula i dr.</izvorni_sadrzaj>
    <derivirana_varijabla naziv="DomainObject.Predmet.StrankaIDrugiAdressOIB_1">FINANCIJSKA AGENCIJA, RC RIJEKA, PODRUŽNICA PULA, PULA, OIB 85821130368, Giardini 5, 52100 Pula i dr.</derivirana_varijabla>
  </DomainObject.Predmet.StrankaIDrugiAdressOIB>
  <DomainObject.Predmet.ProtustrankaIDrugiAdressOIB>
    <izvorni_sadrzaj>ARIŠ d.o.o. PAZIN, OIB 35633065996, Gradskih Igrališta 3, 52000 Pazin</izvorni_sadrzaj>
    <derivirana_varijabla naziv="DomainObject.Predmet.ProtustrankaIDrugiAdressOIB_1">ARIŠ d.o.o. PAZIN, OIB 35633065996, Gradskih Igrališta 3,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ARIŠ d.o.o. PAZIN</item>
      <item>ISTARSKA KREDITNA BANKA UMAG d.d. UMAG</item>
      <item>Odvj. druš. ČOHILJ &amp; ROVIS j.t.d.</item>
      <item>Stanko Brajković</item>
    </izvorni_sadrzaj>
    <derivirana_varijabla naziv="DomainObject.Predmet.SudioniciListNaziv_1">
      <item>FINANCIJSKA AGENCIJA, RC RIJEKA, PODRUŽNICA PULA, PULA</item>
      <item>ARIŠ d.o.o. PAZIN</item>
      <item>ISTARSKA KREDITNA BANKA UMAG d.d. UMAG</item>
      <item>Odvj. druš. ČOHILJ &amp; ROVIS j.t.d.</item>
      <item>Stanko Brajković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ARIŠ d.o.o. PAZIN, OIB 35633065996, Gradskih Igrališta 3,52000 Pazin</item>
      <item>ISTARSKA KREDITNA BANKA UMAG d.d. UMAG, OIB 65723536010, Ernesta Miloša 1,52470 Umag</item>
      <item>Odvj. druš. ČOHILJ &amp; ROVIS j.t.d., OIB 78955904634, Dalmatinova 4,52100 Pula</item>
      <item>Stanko Brajković, OIB 36340559477, Buići 80,52000 Brajkovići</item>
    </izvorni_sadrzaj>
    <derivirana_varijabla naziv="DomainObject.Predmet.SudioniciListAdressOIB_1">
      <item>FINANCIJSKA AGENCIJA, RC RIJEKA, PODRUŽNICA PULA, PULA, OIB 85821130368, Giardini 5,52100 Pula</item>
      <item>ARIŠ d.o.o. PAZIN, OIB 35633065996, Gradskih Igrališta 3,52000 Pazin</item>
      <item>ISTARSKA KREDITNA BANKA UMAG d.d. UMAG, OIB 65723536010, Ernesta Miloša 1,52470 Umag</item>
      <item>Odvj. druš. ČOHILJ &amp; ROVIS j.t.d., OIB 78955904634, Dalmatinova 4,52100 Pula</item>
      <item>Stanko Brajković, OIB 36340559477, Buići 80,52000 Brajkovići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35633065996</item>
      <item>, OIB 65723536010</item>
      <item>, OIB 78955904634</item>
      <item>, OIB 36340559477</item>
    </izvorni_sadrzaj>
    <derivirana_varijabla naziv="DomainObject.Predmet.SudioniciListNazivOIB_1">
      <item>, OIB 85821130368</item>
      <item>, OIB 35633065996</item>
      <item>, OIB 65723536010</item>
      <item>, OIB 78955904634</item>
      <item>, OIB 36340559477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1934</properties:Characters>
  <properties:Lines>54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2018-03-13T12:32:00Z</dcterms:created>
  <dc:creator>Jasmina Matika</dc:creator>
  <cp:lastModifiedBy>Lorena Paris Aničić</cp:lastModifiedBy>
  <cp:lastPrinted>2018-03-13T12:42:00Z</cp:lastPrinted>
  <dcterms:modified xmlns:xsi="http://www.w3.org/2001/XMLSchema-instance" xsi:type="dcterms:W3CDTF">2018-03-13T12:44:00Z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(St-388-17 - RJEŠENJE - ODBAČENA TRAŽBINA - KAO NEDOPUŠTENA (Adriano Labinjan).docx)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