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e067" w14:paraId="6f0e067" w:rsidRDefault="00350E93" w:rsidP="00350E93" w:rsidR="00350E93" w:rsidRPr="00371081">
      <w:pPr>
        <w15:collapsed w:val="false"/>
      </w:pPr>
      <w:bookmarkStart w:name="_GoBack" w:id="0"/>
      <w:bookmarkEnd w:id="0"/>
      <w:r w:rsidRPr="00371081"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371081"/>
    <w:p w:rsidRDefault="00350E93" w:rsidP="00350E93" w:rsidR="00350E93" w:rsidRPr="00371081">
      <w:pPr>
        <w:ind w:hanging="720" w:left="360"/>
        <w:rPr>
          <w:b/>
        </w:rPr>
      </w:pPr>
      <w:r w:rsidRPr="00371081">
        <w:rPr>
          <w:b/>
        </w:rPr>
        <w:t xml:space="preserve">    </w:t>
      </w:r>
      <w:r>
        <w:rPr>
          <w:b/>
        </w:rPr>
        <w:t xml:space="preserve">   </w:t>
      </w:r>
      <w:r w:rsidRPr="00371081">
        <w:rPr>
          <w:b/>
        </w:rPr>
        <w:t xml:space="preserve"> REPUBLIKA HRVATSKA</w:t>
      </w:r>
    </w:p>
    <w:p w:rsidRDefault="00350E93" w:rsidP="00350E93" w:rsidR="00350E93" w:rsidRPr="00371081">
      <w:pPr>
        <w:ind w:hanging="720" w:left="360"/>
      </w:pPr>
      <w:r w:rsidRPr="00371081">
        <w:t xml:space="preserve">     TRGOVAČKI SUD U OSIJEKU</w:t>
      </w:r>
    </w:p>
    <w:p w:rsidRDefault="00350E93" w:rsidP="00350E93" w:rsidR="00350E93" w:rsidRPr="00371081">
      <w:pPr>
        <w:ind w:hanging="720" w:left="360"/>
      </w:pPr>
      <w:r w:rsidRPr="00371081">
        <w:t xml:space="preserve">   </w:t>
      </w:r>
    </w:p>
    <w:p w:rsidRDefault="00350E93" w:rsidP="00350E93" w:rsidR="00350E93" w:rsidRPr="00691E5D">
      <w:pPr>
        <w:jc w:val="center"/>
      </w:pPr>
    </w:p>
    <w:p w:rsidRDefault="00350E93" w:rsidP="00350E93" w:rsidR="00350E93" w:rsidRPr="00691E5D">
      <w:pPr>
        <w:jc w:val="center"/>
      </w:pPr>
      <w:r w:rsidRPr="00691E5D">
        <w:t>Z A K L J U Č A K</w:t>
      </w:r>
    </w:p>
    <w:p w:rsidRDefault="00350E93" w:rsidP="00350E93" w:rsidR="00350E93">
      <w:pPr>
        <w:rPr>
          <w:b/>
        </w:rPr>
      </w:pPr>
    </w:p>
    <w:p w:rsidRDefault="00350E93" w:rsidP="00350E93" w:rsidR="00350E93" w:rsidRPr="00371081">
      <w:pPr>
        <w:rPr>
          <w:b/>
        </w:rPr>
      </w:pPr>
    </w:p>
    <w:p w:rsidRDefault="00350E93" w:rsidP="00350E93" w:rsidR="00350E93" w:rsidRPr="00371081">
      <w:pPr>
        <w:pStyle w:val="Tijeloteksta"/>
        <w:rPr>
          <w:sz w:val="24"/>
        </w:rPr>
      </w:pPr>
      <w:r w:rsidRPr="00371081"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dužnikom </w:t>
      </w:r>
      <w:r w:rsidR="007B4166" w:rsidRPr="007B4166">
        <w:rPr>
          <w:b/>
          <w:sz w:val="24"/>
        </w:rPr>
        <w:t>TRANSPORT d.d.</w:t>
      </w:r>
      <w:r w:rsidRPr="00691E5D">
        <w:rPr>
          <w:b/>
          <w:sz w:val="24"/>
        </w:rPr>
        <w:t xml:space="preserve">, </w:t>
      </w:r>
      <w:proofErr w:type="spellStart"/>
      <w:r w:rsidR="007B4166" w:rsidRPr="007B4166">
        <w:rPr>
          <w:b/>
          <w:sz w:val="24"/>
        </w:rPr>
        <w:t>Zalužje</w:t>
      </w:r>
      <w:proofErr w:type="spellEnd"/>
      <w:r w:rsidR="007B4166" w:rsidRPr="007B4166">
        <w:rPr>
          <w:b/>
          <w:sz w:val="24"/>
        </w:rPr>
        <w:t xml:space="preserve"> 44</w:t>
      </w:r>
      <w:r w:rsidRPr="00691E5D">
        <w:rPr>
          <w:b/>
          <w:sz w:val="24"/>
        </w:rPr>
        <w:t xml:space="preserve">, </w:t>
      </w:r>
      <w:r w:rsidR="007B4166" w:rsidRPr="007B4166">
        <w:rPr>
          <w:b/>
          <w:sz w:val="24"/>
        </w:rPr>
        <w:t>Vinkovci</w:t>
      </w:r>
      <w:r w:rsidRPr="00691E5D">
        <w:rPr>
          <w:b/>
          <w:sz w:val="24"/>
        </w:rPr>
        <w:t xml:space="preserve">, OIB: </w:t>
      </w:r>
      <w:r w:rsidR="007B4166" w:rsidRPr="007B4166">
        <w:rPr>
          <w:b/>
          <w:sz w:val="24"/>
        </w:rPr>
        <w:t>12906427805</w:t>
      </w:r>
      <w:r w:rsidRPr="00691E5D">
        <w:rPr>
          <w:b/>
          <w:sz w:val="24"/>
        </w:rPr>
        <w:t xml:space="preserve">, </w:t>
      </w:r>
      <w:r w:rsidR="007B4166">
        <w:rPr>
          <w:b/>
          <w:sz w:val="24"/>
        </w:rPr>
        <w:t>MBS</w:t>
      </w:r>
      <w:r w:rsidRPr="00691E5D">
        <w:rPr>
          <w:b/>
          <w:sz w:val="24"/>
        </w:rPr>
        <w:t xml:space="preserve">: </w:t>
      </w:r>
      <w:r w:rsidR="007B4166" w:rsidRPr="007B4166">
        <w:rPr>
          <w:b/>
          <w:sz w:val="24"/>
        </w:rPr>
        <w:t>030017424</w:t>
      </w:r>
      <w:r w:rsidRPr="00371081">
        <w:rPr>
          <w:sz w:val="24"/>
        </w:rPr>
        <w:t xml:space="preserve">, dana </w:t>
      </w:r>
      <w:r>
        <w:rPr>
          <w:sz w:val="24"/>
        </w:rPr>
        <w:t>21. lipnja</w:t>
      </w:r>
      <w:r w:rsidRPr="00371081">
        <w:rPr>
          <w:sz w:val="24"/>
        </w:rPr>
        <w:t xml:space="preserve"> 2016. g.,  </w:t>
      </w:r>
    </w:p>
    <w:p w:rsidRDefault="00350E93" w:rsidP="00350E93" w:rsidR="00350E93">
      <w:pPr>
        <w:tabs>
          <w:tab w:pos="6345" w:val="left"/>
        </w:tabs>
        <w:jc w:val="both"/>
      </w:pPr>
      <w:r>
        <w:tab/>
      </w:r>
    </w:p>
    <w:p w:rsidRDefault="00350E93" w:rsidP="00350E93" w:rsidR="00350E93" w:rsidRPr="00691E5D">
      <w:pPr>
        <w:jc w:val="center"/>
      </w:pPr>
      <w:r w:rsidRPr="00691E5D">
        <w:t>z a k l j u č i o  j</w:t>
      </w:r>
      <w:r>
        <w:t xml:space="preserve"> e </w:t>
      </w:r>
    </w:p>
    <w:p w:rsidRDefault="00350E93" w:rsidP="00350E93" w:rsidR="00350E93">
      <w:pPr>
        <w:pStyle w:val="Tijeloteksta"/>
      </w:pPr>
    </w:p>
    <w:p w:rsidRDefault="00350E93" w:rsidP="00350E93" w:rsidR="00350E93">
      <w:pPr>
        <w:ind w:firstLine="708"/>
        <w:jc w:val="both"/>
      </w:pPr>
      <w:r>
        <w:t xml:space="preserve">1. Poziva se zakonski zastupnik dužnika </w:t>
      </w:r>
      <w:r w:rsidR="00D93845" w:rsidRPr="00D93845">
        <w:t>Ante Komljenović, OIB: 92901034127</w:t>
      </w:r>
      <w:r w:rsidRPr="00691E5D">
        <w:t xml:space="preserve">, </w:t>
      </w:r>
      <w:r w:rsidR="00D93845" w:rsidRPr="00D93845">
        <w:t>Vinkovci, Anina Ulica 2/B</w:t>
      </w:r>
      <w:r>
        <w:t xml:space="preserve">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="002A7AB4" w:rsidRPr="007B4166">
        <w:rPr>
          <w:b/>
        </w:rPr>
        <w:t>TRANSPORT d.d.</w:t>
      </w:r>
      <w:r w:rsidR="002A7AB4" w:rsidRPr="00691E5D">
        <w:rPr>
          <w:b/>
        </w:rPr>
        <w:t xml:space="preserve">, </w:t>
      </w:r>
      <w:proofErr w:type="spellStart"/>
      <w:r w:rsidR="002A7AB4" w:rsidRPr="007B4166">
        <w:rPr>
          <w:b/>
        </w:rPr>
        <w:t>Zalužje</w:t>
      </w:r>
      <w:proofErr w:type="spellEnd"/>
      <w:r w:rsidR="002A7AB4" w:rsidRPr="007B4166">
        <w:rPr>
          <w:b/>
        </w:rPr>
        <w:t xml:space="preserve"> 44</w:t>
      </w:r>
      <w:r w:rsidR="002A7AB4" w:rsidRPr="00691E5D">
        <w:rPr>
          <w:b/>
        </w:rPr>
        <w:t xml:space="preserve">, </w:t>
      </w:r>
      <w:r w:rsidR="002A7AB4" w:rsidRPr="007B4166">
        <w:rPr>
          <w:b/>
        </w:rPr>
        <w:t>Vinkovci</w:t>
      </w:r>
      <w:r w:rsidR="002A7AB4" w:rsidRPr="00691E5D">
        <w:rPr>
          <w:b/>
        </w:rPr>
        <w:t xml:space="preserve">, OIB: </w:t>
      </w:r>
      <w:r w:rsidR="002A7AB4" w:rsidRPr="007B4166">
        <w:rPr>
          <w:b/>
        </w:rPr>
        <w:t>12906427805</w:t>
      </w:r>
      <w:r w:rsidR="002A7AB4" w:rsidRPr="00691E5D">
        <w:rPr>
          <w:b/>
        </w:rPr>
        <w:t xml:space="preserve">, </w:t>
      </w:r>
      <w:r w:rsidR="002A7AB4">
        <w:rPr>
          <w:b/>
        </w:rPr>
        <w:t>MBS</w:t>
      </w:r>
      <w:r w:rsidR="002A7AB4" w:rsidRPr="00691E5D">
        <w:rPr>
          <w:b/>
        </w:rPr>
        <w:t xml:space="preserve">: </w:t>
      </w:r>
      <w:r w:rsidR="002A7AB4" w:rsidRPr="007B4166">
        <w:rPr>
          <w:b/>
        </w:rPr>
        <w:t>030017424</w:t>
      </w:r>
      <w:r>
        <w:rPr>
          <w:b/>
        </w:rPr>
        <w:t xml:space="preserve">, </w:t>
      </w:r>
      <w:r>
        <w:t xml:space="preserve">te dodatni iznos predujma u iznosu od </w:t>
      </w:r>
      <w:r>
        <w:rPr>
          <w:b/>
        </w:rPr>
        <w:t>3</w:t>
      </w:r>
      <w:r w:rsidRPr="008D6062">
        <w:rPr>
          <w:b/>
        </w:rPr>
        <w:t>.000,00</w:t>
      </w:r>
      <w:r>
        <w:t xml:space="preserve"> kn na račun Trgovačkog suda u Osijeku broj HR31 2390 0011 3000 0020 0 model HR05 272-</w:t>
      </w:r>
      <w:r w:rsidR="005D1327">
        <w:rPr>
          <w:b/>
        </w:rPr>
        <w:t>1654</w:t>
      </w:r>
      <w:r>
        <w:rPr>
          <w:b/>
        </w:rPr>
        <w:t>-16</w:t>
      </w:r>
      <w:r>
        <w:t xml:space="preserve"> (čl. 113. st. 1. Stečajnog zakona – NN 71/15 u vezi s čl. 114. st. 1. SZ).</w:t>
      </w:r>
    </w:p>
    <w:p w:rsidRDefault="00350E93" w:rsidP="00350E93" w:rsidR="00350E93">
      <w:pPr>
        <w:ind w:left="851"/>
        <w:jc w:val="both"/>
      </w:pPr>
    </w:p>
    <w:p w:rsidRDefault="00350E93" w:rsidP="00350E93" w:rsidR="00350E93">
      <w:pPr>
        <w:ind w:firstLine="708"/>
        <w:jc w:val="both"/>
      </w:pPr>
      <w:r>
        <w:t xml:space="preserve">2. Ako zakonski zastupnik dužnika </w:t>
      </w:r>
      <w:r w:rsidR="006017AB" w:rsidRPr="00D93845">
        <w:t>Ante Komljenović, Vinkovci, Anina Ulica 2/B</w:t>
      </w:r>
      <w:r>
        <w:t>, ne plati iznos iz točke 1 ovoga zaključka u propisanom roku na odgovarajući način primijenit će se pravila o prisilnoj naplati novčane kazne u parničnom postupku (čl. 113. st. 2. Stečajnog zakona – NN 71/15).</w:t>
      </w:r>
    </w:p>
    <w:p w:rsidRDefault="00350E93" w:rsidP="00350E93" w:rsidR="00350E93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>
        <w:rPr>
          <w:sz w:val="24"/>
        </w:rPr>
        <w:t>21. lipnja</w:t>
      </w:r>
      <w:r w:rsidRPr="009D4D2B">
        <w:rPr>
          <w:sz w:val="24"/>
        </w:rPr>
        <w:t xml:space="preserve"> 2016. g.</w:t>
      </w:r>
    </w:p>
    <w:p w:rsidRDefault="00350E93" w:rsidP="00350E93" w:rsidR="00350E93" w:rsidRPr="009D4D2B">
      <w:pPr>
        <w:pStyle w:val="Tijeloteksta"/>
        <w:jc w:val="center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                                             STEČAJNA SUTKINJA</w:t>
      </w:r>
    </w:p>
    <w:p w:rsidRDefault="00350E93" w:rsidP="00350E93" w:rsidR="00350E93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2F473C" w:rsidP="00350E93" w:rsidR="002F473C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350E93" w:rsidP="00350E93" w:rsidR="00350E93">
      <w:pPr>
        <w:numPr>
          <w:ilvl w:val="0"/>
          <w:numId w:val="8"/>
        </w:numPr>
        <w:jc w:val="both"/>
      </w:pPr>
      <w:r>
        <w:t xml:space="preserve">zakonski zastupnik dužnika  </w:t>
      </w:r>
      <w:r w:rsidR="006017AB" w:rsidRPr="00D93845">
        <w:t>Ante Komljenović, Vinkovci, Anina Ulica 2/B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>
        <w:t>kal. 21/7</w:t>
      </w:r>
    </w:p>
    <w:p w:rsidRDefault="00350E93" w:rsidP="00350E93" w:rsidR="00350E93" w:rsidRPr="009D4D2B">
      <w:pPr>
        <w:jc w:val="both"/>
      </w:pPr>
    </w:p>
    <w:p w:rsidRDefault="00350E93" w:rsidP="00350E93" w:rsidR="00350E93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/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/>
    <w:p w:rsidRDefault="006D3C3F" w:rsidP="00350E93" w:rsidR="006D3C3F" w:rsidRPr="00350E93"/>
    <w:sectPr w:rsidSect="00606835" w:rsidR="006D3C3F" w:rsidRPr="00350E9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BCA" w:rsidR="00702BCA">
      <w:r>
        <w:separator/>
      </w:r>
    </w:p>
  </w:endnote>
  <w:endnote w:id="0" w:type="continuationSeparator">
    <w:p w:rsidRDefault="00702BCA" w:rsidR="00702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BCA" w:rsidR="00702BCA">
      <w:r>
        <w:separator/>
      </w:r>
    </w:p>
  </w:footnote>
  <w:footnote w:id="0" w:type="continuationSeparator">
    <w:p w:rsidRDefault="00702BCA" w:rsidR="00702B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5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14631" w:rsidR="0001463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014631">
      <w:t>6 St-1654/16-3</w:t>
    </w:r>
  </w:p>
  <w:p w:rsidRDefault="00BF3E59" w:rsidP="0001463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014631">
      <w:t>1654</w:t>
    </w:r>
    <w:r w:rsidR="00B74FDD">
      <w:t>/</w:t>
    </w:r>
    <w:r w:rsidR="00294A49">
      <w:t>1</w:t>
    </w:r>
    <w:r w:rsidR="00057C3F">
      <w:t>6</w:t>
    </w:r>
    <w:r w:rsidR="00294A49">
      <w:t>-</w:t>
    </w:r>
    <w:r w:rsidR="001442C0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631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7A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73C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1327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7AB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2BCA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4166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845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53D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463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5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E65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65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5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5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1463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5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E65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65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5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5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St-1654/2016</izvorni_sadrzaj>
    <derivirana_varijabla naziv="DomainObject.Predmet.OznakaBroj_1">St-1654/2016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dioničko društvo za prijevoz robe u cestovnom prometu</izvorni_sadrzaj>
    <derivirana_varijabla naziv="DomainObject.Predmet.ProtustrankaFormated_1">  TRANSPORT dioničko društvo za prijevoz robe u cestovnom prometu</derivirana_varijabla>
  </DomainObject.Predmet.ProtustrankaFormated>
  <DomainObject.Predmet.ProtustrankaFormatedOIB>
    <izvorni_sadrzaj>  TRANSPORT dioničko društvo za prijevoz robe u cestovnom prometu, OIB 12906427805</izvorni_sadrzaj>
    <derivirana_varijabla naziv="DomainObject.Predmet.ProtustrankaFormatedOIB_1">  TRANSPORT dioničko društvo za prijevoz robe u cestovnom prometu, OIB 12906427805</derivirana_varijabla>
  </DomainObject.Predmet.ProtustrankaFormatedOIB>
  <DomainObject.Predmet.ProtustrankaFormatedWithAdress>
    <izvorni_sadrzaj> TRANSPORT dioničko društvo za prijevoz robe u cestovnom prometu, Zalužje 44, 32100 Vinkovci</izvorni_sadrzaj>
    <derivirana_varijabla naziv="DomainObject.Predmet.ProtustrankaFormatedWithAdress_1"> TRANSPORT dioničko društvo za prijevoz robe u cestovnom prometu, Zalužje 44, 32100 Vinkovci</derivirana_varijabla>
  </DomainObject.Predmet.ProtustrankaFormatedWithAdress>
  <DomainObject.Predmet.ProtustrankaFormatedWithAdressOIB>
    <izvorni_sadrzaj> TRANSPORT dioničko društvo za prijevoz robe u cestovnom prometu, OIB 12906427805, Zalužje 44, 32100 Vinkovci</izvorni_sadrzaj>
    <derivirana_varijabla naziv="DomainObject.Predmet.ProtustrankaFormatedWithAdressOIB_1"> TRANSPORT dioničko društvo za prijevoz robe u cestovnom prometu, OIB 12906427805, Zalužje 44, 32100 Vinkovci</derivirana_varijabla>
  </DomainObject.Predmet.ProtustrankaFormatedWithAdressOIB>
  <DomainObject.Predmet.ProtustrankaWithAdress>
    <izvorni_sadrzaj>TRANSPORT dioničko društvo za prijevoz robe u cestovnom prometu Zalužje 44, 32100 Vinkovci</izvorni_sadrzaj>
    <derivirana_varijabla naziv="DomainObject.Predmet.ProtustrankaWithAdress_1">TRANSPORT dioničko društvo za prijevoz robe u cestovnom prometu Zalužje 44, 32100 Vinkovci</derivirana_varijabla>
  </DomainObject.Predmet.ProtustrankaWithAdress>
  <DomainObject.Predmet.ProtustrankaWithAdressOIB>
    <izvorni_sadrzaj>TRANSPORT dioničko društvo za prijevoz robe u cestovnom prometu, OIB 12906427805, Zalužje 44, 32100 Vinkovci</izvorni_sadrzaj>
    <derivirana_varijabla naziv="DomainObject.Predmet.ProtustrankaWithAdressOIB_1">TRANSPORT dioničko društvo za prijevoz robe u cestovnom prometu, OIB 12906427805, Zalužje 44, 32100 Vinkovci</derivirana_varijabla>
  </DomainObject.Predmet.ProtustrankaWithAdressOIB>
  <DomainObject.Predmet.ProtustrankaNazivFormated>
    <izvorni_sadrzaj>TRANSPORT dioničko društvo za prijevoz robe u cestovnom prometu</izvorni_sadrzaj>
    <derivirana_varijabla naziv="DomainObject.Predmet.ProtustrankaNazivFormated_1">TRANSPORT dioničko društvo za prijevoz robe u cestovnom prometu</derivirana_varijabla>
  </DomainObject.Predmet.ProtustrankaNazivFormated>
  <DomainObject.Predmet.ProtustrankaNazivFormatedOIB>
    <izvorni_sadrzaj>TRANSPORT dioničko društvo za prijevoz robe u cestovnom prometu, OIB 12906427805</izvorni_sadrzaj>
    <derivirana_varijabla naziv="DomainObject.Predmet.ProtustrankaNazivFormatedOIB_1">TRANSPORT dioničko društvo za prijevoz robe u cestovnom prometu, OIB 12906427805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TRANSPORT dioničko društvo za prijevoz robe u cestovnom prometu</item>
    </izvorni_sadrzaj>
    <derivirana_varijabla naziv="DomainObject.Predmet.ProtuStrankaListFormated_1">
      <item>TRANSPORT dioničko društvo za prijevoz robe u cestovnom prometu</item>
    </derivirana_varijabla>
  </DomainObject.Predmet.ProtuStrankaListFormated>
  <DomainObject.Predmet.ProtuStrankaListFormatedOIB>
    <izvorni_sadrzaj>
      <item>TRANSPORT dioničko društvo za prijevoz robe u cestovnom prometu, OIB 12906427805</item>
    </izvorni_sadrzaj>
    <derivirana_varijabla naziv="DomainObject.Predmet.ProtuStrankaListFormatedOIB_1">
      <item>TRANSPORT dioničko društvo za prijevoz robe u cestovnom prometu, OIB 12906427805</item>
    </derivirana_varijabla>
  </DomainObject.Predmet.ProtuStrankaListFormatedOIB>
  <DomainObject.Predmet.ProtuStrankaListFormatedWithAdress>
    <izvorni_sadrzaj>
      <item>TRANSPORT dioničko društvo za prijevoz robe u cestovnom prometu, Zalužje 44, 32100 Vinkovci</item>
    </izvorni_sadrzaj>
    <derivirana_varijabla naziv="DomainObject.Predmet.ProtuStrankaListFormatedWithAdress_1">
      <item>TRANSPORT dioničko društvo za prijevoz robe u cestovnom prometu, Zalužje 44, 32100 Vinkovci</item>
    </derivirana_varijabla>
  </DomainObject.Predmet.ProtuStrankaListFormatedWithAdress>
  <DomainObject.Predmet.ProtuStrankaListFormatedWithAdressOIB>
    <izvorni_sadrzaj>
      <item>TRANSPORT dioničko društvo za prijevoz robe u cestovnom prometu, OIB 12906427805, Zalužje 44, 32100 Vinkovci</item>
    </izvorni_sadrzaj>
    <derivirana_varijabla naziv="DomainObject.Predmet.ProtuStrankaListFormatedWithAdressOIB_1">
      <item>TRANSPORT dioničko društvo za prijevoz robe u cestovnom prometu, OIB 12906427805, Zalužje 44, 32100 Vinkovci</item>
    </derivirana_varijabla>
  </DomainObject.Predmet.ProtuStrankaListFormatedWithAdressOIB>
  <DomainObject.Predmet.ProtuStrankaListNazivFormated>
    <izvorni_sadrzaj>
      <item>TRANSPORT dioničko društvo za prijevoz robe u cestovnom prometu</item>
    </izvorni_sadrzaj>
    <derivirana_varijabla naziv="DomainObject.Predmet.ProtuStrankaListNazivFormated_1">
      <item>TRANSPORT dioničko društvo za prijevoz robe u cestovnom prometu</item>
    </derivirana_varijabla>
  </DomainObject.Predmet.ProtuStrankaListNazivFormated>
  <DomainObject.Predmet.ProtuStrankaListNazivFormatedOIB>
    <izvorni_sadrzaj>
      <item>TRANSPORT dioničko društvo za prijevoz robe u cestovnom prometu, OIB 12906427805</item>
    </izvorni_sadrzaj>
    <derivirana_varijabla naziv="DomainObject.Predmet.ProtuStrankaListNazivFormatedOIB_1">
      <item>TRANSPORT dioničko društvo za prijevoz robe u cestovnom prometu, OIB 12906427805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TRANSPORT dioničko društvo za prijevoz robe u cestovnom prometu</izvorni_sadrzaj>
    <derivirana_varijabla naziv="DomainObject.Predmet.ProtustrankaIDrugi_1">TRANSPORT dioničko društvo za prijevoz robe u cestovnom prometu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TRANSPORT dioničko društvo za prijevoz robe u cestovnom prometu, OIB 12906427805, Zalužje 44, 32100 Vinkovci</izvorni_sadrzaj>
    <derivirana_varijabla naziv="DomainObject.Predmet.ProtustrankaIDrugiAdressOIB_1">TRANSPORT dioničko društvo za prijevoz robe u cestovnom prometu, OIB 12906427805, Zalužje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TRANSPORT dioničko društvo za prijevoz robe u cestovnom prometu</item>
    </izvorni_sadrzaj>
    <derivirana_varijabla naziv="DomainObject.Predmet.SudioniciListNaziv_1">
      <item>FINA RC OSIJEK</item>
      <item>TRANSPORT dioničko društvo za prijevoz robe u cestovnom prometu</item>
    </derivirana_varijabla>
  </DomainObject.Predmet.SudioniciListNaziv>
  <DomainObject.Predmet.SudioniciListAdressOIB>
    <izvorni_sadrzaj>
      <item>FINA RC OSIJEK, OIB 85821130368</item>
      <item>TRANSPORT dioničko društvo za prijevoz robe u cestovnom prometu, OIB 12906427805, Zalužje 44,32100 Vinkovci</item>
    </izvorni_sadrzaj>
    <derivirana_varijabla naziv="DomainObject.Predmet.SudioniciListAdressOIB_1">
      <item>FINA RC OSIJEK, OIB 85821130368</item>
      <item>TRANSPORT dioničko društvo za prijevoz robe u cestovnom prometu, OIB 12906427805, Zalužje 44,32100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12906427805</item>
    </izvorni_sadrzaj>
    <derivirana_varijabla naziv="DomainObject.Predmet.SudioniciListNazivOIB_1">
      <item>, OIB 85821130368</item>
      <item>, OIB 12906427805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2E170-9DA3-4FE7-94EE-BBDE2F85B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277</properties:Words>
  <properties:Characters>1402</properties:Characters>
  <properties:Lines>79</properties:Lines>
  <properties:Paragraphs>17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2016-06-21T08:12:00Z</dcterms:modified>
  <cp:revision>59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