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ab54" w14:paraId="3d0ab54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10503D" w:rsidR="0010503D" w:rsidRPr="005543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5432F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 stečajnim dužnikom</w:t>
      </w:r>
      <w:r w:rsidR="00AD7285">
        <w:rPr>
          <w:rFonts w:hAnsi="Times New Roman" w:ascii="Times New Roman"/>
          <w:lang w:val="hr-HR"/>
        </w:rPr>
        <w:t xml:space="preserve"> </w:t>
      </w:r>
      <w:r w:rsidR="00AD7285" w:rsidRPr="008A4B23">
        <w:rPr>
          <w:rFonts w:hAnsi="Times New Roman" w:ascii="Times New Roman"/>
          <w:szCs w:val="24"/>
          <w:lang w:val="hr-HR"/>
        </w:rPr>
        <w:t>KNJIGOPLASTIKA d.o.o. u stečaju, Čakovec, Buzovečka 32, OIB: 27974243585</w:t>
      </w:r>
      <w:r w:rsidR="0055432F" w:rsidRPr="0055432F">
        <w:rPr>
          <w:rFonts w:hAnsi="Times New Roman" w:ascii="Times New Roman"/>
          <w:lang w:val="hr-HR"/>
        </w:rPr>
        <w:t xml:space="preserve">, </w:t>
      </w:r>
      <w:r w:rsidR="00AD7285">
        <w:rPr>
          <w:rFonts w:hAnsi="Times New Roman" w:ascii="Times New Roman"/>
          <w:lang w:val="hr-HR"/>
        </w:rPr>
        <w:t>27. travnja</w:t>
      </w:r>
      <w:r w:rsidR="00AE320E" w:rsidRPr="0055432F">
        <w:rPr>
          <w:rFonts w:hAnsi="Times New Roman" w:ascii="Times New Roman"/>
          <w:lang w:val="hr-HR"/>
        </w:rPr>
        <w:t xml:space="preserve"> 2017</w:t>
      </w:r>
      <w:r w:rsidRPr="0055432F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AE320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AD7285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5. rujna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</w:t>
      </w:r>
      <w:r w:rsidR="00AE320E">
        <w:rPr>
          <w:rFonts w:hAnsi="Times New Roman" w:ascii="Times New Roman"/>
          <w:b/>
          <w:szCs w:val="24"/>
          <w:lang w:val="hr-HR"/>
        </w:rPr>
        <w:t xml:space="preserve">,00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D7285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Rasprava i odlučivanje o načinu i uvjetima unovčenja nekretnine na kojoj je fiducijarno vlasništvo stekao Triglav osiguranje d.d.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AD7285">
        <w:rPr>
          <w:rFonts w:hAnsi="Times New Roman" w:ascii="Times New Roman"/>
          <w:szCs w:val="24"/>
          <w:lang w:val="hr-HR"/>
        </w:rPr>
        <w:t>27. travnja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AD7285" w:rsidP="00AD7285" w:rsidR="00AD728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>
      <w:pPr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10503D" w:rsidP="0010503D" w:rsidR="0010503D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AD7285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upraviteljica Sanja Kraljek, Čakovec, Kralja Tomislava 14,</w:t>
      </w:r>
    </w:p>
    <w:p w:rsidRDefault="0010503D" w:rsidP="0010503D" w:rsidR="0010503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612" w:rsidP="00BE64B7" w:rsidR="004C6612">
      <w:r>
        <w:separator/>
      </w:r>
    </w:p>
  </w:endnote>
  <w:endnote w:id="0" w:type="continuationSeparator">
    <w:p w:rsidRDefault="004C6612" w:rsidP="00BE64B7" w:rsidR="004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612" w:rsidP="00BE64B7" w:rsidR="004C6612">
      <w:r>
        <w:separator/>
      </w:r>
    </w:p>
  </w:footnote>
  <w:footnote w:id="0" w:type="continuationSeparator">
    <w:p w:rsidRDefault="004C6612" w:rsidP="00BE64B7" w:rsidR="004C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AD7285">
      <w:rPr>
        <w:rFonts w:hAnsi="Times New Roman" w:ascii="Times New Roman"/>
        <w:szCs w:val="24"/>
        <w:lang w:val="hr-HR"/>
      </w:rPr>
      <w:t>-11/03-201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22837"/>
    <w:rsid w:val="00055F38"/>
    <w:rsid w:val="000B3E32"/>
    <w:rsid w:val="000C11ED"/>
    <w:rsid w:val="000E25E2"/>
    <w:rsid w:val="001024FC"/>
    <w:rsid w:val="0010503D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3F42"/>
    <w:rsid w:val="004C6612"/>
    <w:rsid w:val="0055432F"/>
    <w:rsid w:val="00594D0D"/>
    <w:rsid w:val="00613B39"/>
    <w:rsid w:val="00626933"/>
    <w:rsid w:val="0063124E"/>
    <w:rsid w:val="006353E3"/>
    <w:rsid w:val="006426F4"/>
    <w:rsid w:val="00656FF7"/>
    <w:rsid w:val="006654AB"/>
    <w:rsid w:val="0070318D"/>
    <w:rsid w:val="007D790B"/>
    <w:rsid w:val="007E300D"/>
    <w:rsid w:val="008718A5"/>
    <w:rsid w:val="008946B5"/>
    <w:rsid w:val="008D0F01"/>
    <w:rsid w:val="00943C34"/>
    <w:rsid w:val="00954A84"/>
    <w:rsid w:val="009C1D4E"/>
    <w:rsid w:val="00A3468B"/>
    <w:rsid w:val="00AD7285"/>
    <w:rsid w:val="00AE320E"/>
    <w:rsid w:val="00B14DF9"/>
    <w:rsid w:val="00B746D5"/>
    <w:rsid w:val="00B81F4D"/>
    <w:rsid w:val="00BC4F60"/>
    <w:rsid w:val="00BE64B7"/>
    <w:rsid w:val="00D465DD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837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2837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283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2837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837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2837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283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2837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2003.</izvorni_sadrzaj>
    <derivirana_varijabla naziv="DomainObject.Predmet.DatumOsnivanja_1">13.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rješejem od 6. svibnja 2003.
Oglas na ogl. ploči: 7. svibnja 2003.
Objava u NN br. 77 od 13. svibnja 2003.</izvorni_sadrzaj>
    <derivirana_varijabla naziv="DomainObject.Predmet.Opis_1">Stečaj otvoren rješejem od 6. svibnja 2003.
Oglas na ogl. ploči: 7. svibnja 2003.
Objava u NN br. 77 od 13. svibnja 2003.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St-11/2003</izvorni_sadrzaj>
    <derivirana_varijabla naziv="DomainObject.Predmet.OznakaBroj_1">St-11/2003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poslana na VTS RH 8.1.2012.
Žalba poslana na VTS 17.03.2014.
Vraćen spis 5.5.2014.</izvorni_sadrzaj>
    <derivirana_varijabla naziv="DomainObject.Predmet.PrimjedbaSuca_1">Žalba poslana na VTS RH 8.1.2012.
Žalba poslana na VTS 17.03.2014.
Vraćen spis 5.5.2014.</derivirana_varijabla>
  </DomainObject.Predmet.PrimjedbaSuca>
  <DomainObject.Predmet.ProtustrankaFormated>
    <izvorni_sadrzaj>  Knjigoplastika društvo s ograničenom odgovornošću</izvorni_sadrzaj>
    <derivirana_varijabla naziv="DomainObject.Predmet.ProtustrankaFormated_1">  Knjigoplastika društvo s ograničenom odgovornošću</derivirana_varijabla>
  </DomainObject.Predmet.ProtustrankaFormated>
  <DomainObject.Predmet.ProtustrankaFormatedOIB>
    <izvorni_sadrzaj>  Knjigoplastika društvo s ograničenom odgovornošću, OIB 27974243585</izvorni_sadrzaj>
    <derivirana_varijabla naziv="DomainObject.Predmet.ProtustrankaFormatedOIB_1">  Knjigoplastika društvo s ograničenom odgovornošću, OIB 27974243585</derivirana_varijabla>
  </DomainObject.Predmet.ProtustrankaFormatedOIB>
  <DomainObject.Predmet.ProtustrankaFormatedWithAdress>
    <izvorni_sadrzaj> Knjigoplastika društvo s ograničenom odgovornošću, Buzovečka 32, 40000 Čakovec</izvorni_sadrzaj>
    <derivirana_varijabla naziv="DomainObject.Predmet.ProtustrankaFormatedWithAdress_1"> Knjigoplastika društvo s ograničenom odgovornošću, Buzovečka 32, 40000 Čakovec</derivirana_varijabla>
  </DomainObject.Predmet.ProtustrankaFormatedWithAdress>
  <DomainObject.Predmet.ProtustrankaFormatedWithAdressOIB>
    <izvorni_sadrzaj> Knjigoplastika društvo s ograničenom odgovornošću, OIB 27974243585, Buzovečka 32, 40000 Čakovec</izvorni_sadrzaj>
    <derivirana_varijabla naziv="DomainObject.Predmet.ProtustrankaFormatedWithAdressOIB_1"> Knjigoplastika društvo s ograničenom odgovornošću, OIB 27974243585, Buzovečka 32, 40000 Čakovec</derivirana_varijabla>
  </DomainObject.Predmet.ProtustrankaFormatedWithAdressOIB>
  <DomainObject.Predmet.ProtustrankaWithAdress>
    <izvorni_sadrzaj>Knjigoplastika društvo s ograničenom odgovornošću Buzovečka 32, 40000 Čakovec</izvorni_sadrzaj>
    <derivirana_varijabla naziv="DomainObject.Predmet.ProtustrankaWithAdress_1">Knjigoplastika društvo s ograničenom odgovornošću Buzovečka 32, 40000 Čakovec</derivirana_varijabla>
  </DomainObject.Predmet.ProtustrankaWithAdress>
  <DomainObject.Predmet.ProtustrankaWithAdressOIB>
    <izvorni_sadrzaj>Knjigoplastika društvo s ograničenom odgovornošću, OIB 27974243585, Buzovečka 32, 40000 Čakovec</izvorni_sadrzaj>
    <derivirana_varijabla naziv="DomainObject.Predmet.ProtustrankaWithAdressOIB_1">Knjigoplastika društvo s ograničenom odgovornošću, OIB 27974243585, Buzovečka 32, 40000 Čakovec</derivirana_varijabla>
  </DomainObject.Predmet.ProtustrankaWithAdressOIB>
  <DomainObject.Predmet.ProtustrankaNazivFormated>
    <izvorni_sadrzaj>Knjigoplastika društvo s ograničenom odgovornošću</izvorni_sadrzaj>
    <derivirana_varijabla naziv="DomainObject.Predmet.ProtustrankaNazivFormated_1">Knjigoplastika društvo s ograničenom odgovornošću</derivirana_varijabla>
  </DomainObject.Predmet.ProtustrankaNazivFormated>
  <DomainObject.Predmet.ProtustrankaNazivFormatedOIB>
    <izvorni_sadrzaj>Knjigoplastika društvo s ograničenom odgovornošću, OIB 27974243585</izvorni_sadrzaj>
    <derivirana_varijabla naziv="DomainObject.Predmet.ProtustrankaNazivFormatedOIB_1">Knjigoplastika društvo s ograničenom odgovornošću, OIB 27974243585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 d.</izvorni_sadrzaj>
    <derivirana_varijabla naziv="DomainObject.Predmet.StrankaFormated_1">  Međimurska banka d. d.</derivirana_varijabla>
  </DomainObject.Predmet.StrankaFormated>
  <DomainObject.Predmet.StrankaFormatedOIB>
    <izvorni_sadrzaj>  Međimurska banka d. d., OIB 48744996512</izvorni_sadrzaj>
    <derivirana_varijabla naziv="DomainObject.Predmet.StrankaFormatedOIB_1">  Međimurska banka d. d., OIB 48744996512</derivirana_varijabla>
  </DomainObject.Predmet.StrankaFormatedOIB>
  <DomainObject.Predmet.StrankaFormatedWithAdress>
    <izvorni_sadrzaj> Međimurska banka d. d., Valenta Morandinija 37, Čakovec</izvorni_sadrzaj>
    <derivirana_varijabla naziv="DomainObject.Predmet.StrankaFormatedWithAdress_1"> Međimurska banka d. d., Valenta Morandinija 37, Čakovec</derivirana_varijabla>
  </DomainObject.Predmet.StrankaFormatedWithAdress>
  <DomainObject.Predmet.StrankaFormatedWithAdressOIB>
    <izvorni_sadrzaj> Međimurska banka d. d., OIB 48744996512, Valenta Morandinija 37, Čakovec</izvorni_sadrzaj>
    <derivirana_varijabla naziv="DomainObject.Predmet.StrankaFormatedWithAdressOIB_1"> Međimurska banka d. d., OIB 48744996512, Valenta Morandinija 37, Čakovec</derivirana_varijabla>
  </DomainObject.Predmet.StrankaFormatedWithAdressOIB>
  <DomainObject.Predmet.StrankaWithAdress>
    <izvorni_sadrzaj>Međimurska banka d. d. Valenta Morandinija 37,Čakovec</izvorni_sadrzaj>
    <derivirana_varijabla naziv="DomainObject.Predmet.StrankaWithAdress_1">Međimurska banka d. d. Valenta Morandinija 37,Čakovec</derivirana_varijabla>
  </DomainObject.Predmet.StrankaWithAdress>
  <DomainObject.Predmet.StrankaWithAdressOIB>
    <izvorni_sadrzaj>Međimurska banka d. d., OIB 48744996512, Valenta Morandinija 37,Čakovec</izvorni_sadrzaj>
    <derivirana_varijabla naziv="DomainObject.Predmet.StrankaWithAdressOIB_1">Međimurska banka d. d., OIB 48744996512, Valenta Morandinija 37,Čakovec</derivirana_varijabla>
  </DomainObject.Predmet.StrankaWithAdressOIB>
  <DomainObject.Predmet.StrankaNazivFormated>
    <izvorni_sadrzaj>Međimurska banka d. d.</izvorni_sadrzaj>
    <derivirana_varijabla naziv="DomainObject.Predmet.StrankaNazivFormated_1">Međimurska banka d. d.</derivirana_varijabla>
  </DomainObject.Predmet.StrankaNazivFormated>
  <DomainObject.Predmet.StrankaNazivFormatedOIB>
    <izvorni_sadrzaj>Međimurska banka d. d., OIB 48744996512</izvorni_sadrzaj>
    <derivirana_varijabla naziv="DomainObject.Predmet.StrankaNazivFormatedOIB_1">Međimurska banka d. d., OIB 48744996512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Međimurska banka d. d.</item>
    </izvorni_sadrzaj>
    <derivirana_varijabla naziv="DomainObject.Predmet.StrankaListFormated_1">
      <item>Međimurska banka d. d.</item>
    </derivirana_varijabla>
  </DomainObject.Predmet.StrankaListFormated>
  <DomainObject.Predmet.StrankaListFormatedOIB>
    <izvorni_sadrzaj>
      <item>Međimurska banka d. d., OIB 48744996512</item>
    </izvorni_sadrzaj>
    <derivirana_varijabla naziv="DomainObject.Predmet.StrankaListFormatedOIB_1">
      <item>Međimurska banka d. d., OIB 48744996512</item>
    </derivirana_varijabla>
  </DomainObject.Predmet.StrankaListFormatedOIB>
  <DomainObject.Predmet.StrankaListFormatedWithAdress>
    <izvorni_sadrzaj>
      <item>Međimurska banka d. d., Valenta Morandinija 37, Čakovec</item>
    </izvorni_sadrzaj>
    <derivirana_varijabla naziv="DomainObject.Predmet.StrankaListFormatedWithAdress_1">
      <item>Međimurska banka d. d., Valenta Morandinija 37, Čakovec</item>
    </derivirana_varijabla>
  </DomainObject.Predmet.StrankaListFormatedWithAdress>
  <DomainObject.Predmet.StrankaListFormatedWithAdressOIB>
    <izvorni_sadrzaj>
      <item>Međimurska banka d. d., OIB 48744996512, Valenta Morandinija 37, Čakovec</item>
    </izvorni_sadrzaj>
    <derivirana_varijabla naziv="DomainObject.Predmet.StrankaListFormatedWithAdressOIB_1">
      <item>Međimurska banka d. d., OIB 48744996512, Valenta Morandinija 37, Čakovec</item>
    </derivirana_varijabla>
  </DomainObject.Predmet.StrankaListFormatedWithAdressOIB>
  <DomainObject.Predmet.StrankaListNazivFormated>
    <izvorni_sadrzaj>
      <item>Međimurska banka d. d.</item>
    </izvorni_sadrzaj>
    <derivirana_varijabla naziv="DomainObject.Predmet.StrankaListNazivFormated_1">
      <item>Međimurska banka d. d.</item>
    </derivirana_varijabla>
  </DomainObject.Predmet.StrankaListNazivFormated>
  <DomainObject.Predmet.StrankaListNazivFormatedOIB>
    <izvorni_sadrzaj>
      <item>Međimurska banka d. d., OIB 48744996512</item>
    </izvorni_sadrzaj>
    <derivirana_varijabla naziv="DomainObject.Predmet.StrankaListNazivFormatedOIB_1">
      <item>Međimurska banka d. d., OIB 48744996512</item>
    </derivirana_varijabla>
  </DomainObject.Predmet.StrankaListNazivFormatedOIB>
  <DomainObject.Predmet.ProtuStrankaListFormated>
    <izvorni_sadrzaj>
      <item>Knjigoplastika društvo s ograničenom odgovornošću</item>
    </izvorni_sadrzaj>
    <derivirana_varijabla naziv="DomainObject.Predmet.ProtuStrankaListFormated_1">
      <item>Knjigoplastika društvo s ograničenom odgovornošću</item>
    </derivirana_varijabla>
  </DomainObject.Predmet.ProtuStrankaListFormated>
  <DomainObject.Predmet.ProtuStrankaListFormatedOIB>
    <izvorni_sadrzaj>
      <item>Knjigoplastika društvo s ograničenom odgovornošću, OIB 27974243585</item>
    </izvorni_sadrzaj>
    <derivirana_varijabla naziv="DomainObject.Predmet.ProtuStrankaListFormatedOIB_1">
      <item>Knjigoplastika društvo s ograničenom odgovornošću, OIB 27974243585</item>
    </derivirana_varijabla>
  </DomainObject.Predmet.ProtuStrankaListFormatedOIB>
  <DomainObject.Predmet.ProtuStrankaListFormatedWithAdress>
    <izvorni_sadrzaj>
      <item>Knjigoplastika društvo s ograničenom odgovornošću, Buzovečka 32, 40000 Čakovec</item>
    </izvorni_sadrzaj>
    <derivirana_varijabla naziv="DomainObject.Predmet.ProtuStrankaListFormatedWithAdress_1">
      <item>Knjigoplastika društvo s ograničenom odgovornošću, Buzovečka 32, 40000 Čakovec</item>
    </derivirana_varijabla>
  </DomainObject.Predmet.ProtuStrankaListFormatedWithAdress>
  <DomainObject.Predmet.ProtuStrankaListFormatedWithAdressOIB>
    <izvorni_sadrzaj>
      <item>Knjigoplastika društvo s ograničenom odgovornošću, OIB 27974243585, Buzovečka 32, 40000 Čakovec</item>
    </izvorni_sadrzaj>
    <derivirana_varijabla naziv="DomainObject.Predmet.ProtuStrankaListFormatedWithAdressOIB_1">
      <item>Knjigoplastika društvo s ograničenom odgovornošću, OIB 27974243585, Buzovečka 32, 40000 Čakovec</item>
    </derivirana_varijabla>
  </DomainObject.Predmet.ProtuStrankaListFormatedWithAdressOIB>
  <DomainObject.Predmet.ProtuStrankaListNazivFormated>
    <izvorni_sadrzaj>
      <item>Knjigoplastika društvo s ograničenom odgovornošću</item>
    </izvorni_sadrzaj>
    <derivirana_varijabla naziv="DomainObject.Predmet.ProtuStrankaListNazivFormated_1">
      <item>Knjigoplastika društvo s ograničenom odgovornošću</item>
    </derivirana_varijabla>
  </DomainObject.Predmet.ProtuStrankaListNazivFormated>
  <DomainObject.Predmet.ProtuStrankaListNazivFormatedOIB>
    <izvorni_sadrzaj>
      <item>Knjigoplastika društvo s ograničenom odgovornošću, OIB 27974243585</item>
    </izvorni_sadrzaj>
    <derivirana_varijabla naziv="DomainObject.Predmet.ProtuStrankaListNazivFormatedOIB_1">
      <item>Knjigoplastika društvo s ograničenom odgovornošću, OIB 27974243585</item>
    </derivirana_varijabla>
  </DomainObject.Predmet.ProtuStrankaListNazivFormatedOIB>
  <DomainObject.Predmet.OstaliList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Formated>
  <DomainObject.Predmet.OstaliList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izvorni_sadrzaj>
    <derivirana_varijabla naziv="DomainObject.Predmet.OstaliListFormatedWithAdress_1">
      <item>Sanja Kraljek, Kralja Tomislava 14, 40000 Čakovec</item>
      <item>ZOU ALEN SORIĆ I ALEKSANDRA TOMEKOVIĆ DUNDA, B. Adžije 22/2, 10000 Zagreb</item>
      <item>MY WAY društvo s ograničenom odgovornošću za trgovinu i usluge, Otokara Keršovanija 4, 40000 Čakovec</item>
      <item>Zemljišnjoknjižni odjel</item>
      <item>Stjepan Murk, Novo Naselje 29, 40000 Novakovec</item>
      <item>PRIVREDNA BANKA ZAGREB - DIONIČKO DRUŠTVO, Radnička cesta 50, Zagreb</item>
      <item>Davor Ivančić, Park Rudlofa Kropeka 1, 40000 Čakovec</item>
      <item>Marijana Ritonja, Stjepana Radića 1, 48362 Kloštar Podravski</item>
      <item>Domagoj Krpina, Petra Preradovića 17/III, 42000 Varaždin</item>
      <item>Dragutin Martinjaš</item>
      <item>Željko Ritonja, O.keršovanija 4, 40000 Čakovec</item>
      <item>Leila Marković, odvjetnica, Strojarska cesta 20/XXII, 10000 Zagreb</item>
      <item>TRIGLAV OSIGURANJE d. d., Antuna Heinza 4,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Sanja Kraljek, OIB 44015522626, Kralja Tomislava 14, 40000 Čakovec</item>
      <item>ZOU ALEN SORIĆ I ALEKSANDRA TOMEKOVIĆ DUNDA, B. Adžije 22/2, 10000 Zagreb</item>
      <item>MY WAY društvo s ograničenom odgovornošću za trgovinu i usluge, OIB 98558989346, Otokara Keršovanija 4, 40000 Čakovec</item>
      <item>Zemljišnjoknjižni odjel</item>
      <item>Stjepan Murk, OIB 44067212014, Novo Naselje 29, 40000 Novakovec</item>
      <item>PRIVREDNA BANKA ZAGREB - DIONIČKO DRUŠTVO, OIB 02535697732, Radnička cesta 50, Zagreb</item>
      <item>Davor Ivančić, OIB 21146522885, Park Rudlofa Kropeka 1, 40000 Čakovec</item>
      <item>Marijana Ritonja, OIB 38726475636, Stjepana Radića 1, 48362 Kloštar Podravski</item>
      <item>Domagoj Krpina, OIB 82326941303, Petra Preradovića 17/III, 42000 Varaždin</item>
      <item>Dragutin Martinjaš, OIB 56560347503</item>
      <item>Željko Ritonja, OIB 52642112478, O.keršovanija 4, 40000 Čakovec</item>
      <item>Leila Marković, odvjetnica, Strojarska cesta 20/XXII, 10000 Zagreb</item>
      <item>TRIGLAV OSIGURANJE d. d., OIB 29743547503, Antuna Heinza 4,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OstaliListNazivFormated_1">
      <item>Sanja Kraljek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OstaliListNazivFormated>
  <DomainObject.Predmet.OstaliListNazivFormatedOIB>
    <izvorni_sadrzaj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izvorni_sadrzaj>
    <derivirana_varijabla naziv="DomainObject.Predmet.OstaliListNazivFormatedOIB_1">
      <item>Sanja Kraljek, OIB 44015522626</item>
      <item>ZOU ALEN SORIĆ I ALEKSANDRA TOMEKOVIĆ DUNDA</item>
      <item>MY WAY društvo s ograničenom odgovornošću za trgovinu i usluge, OIB 98558989346</item>
      <item>Zemljišnjoknjižni odjel</item>
      <item>Stjepan Murk, OIB 44067212014</item>
      <item>PRIVREDNA BANKA ZAGREB - DIONIČKO DRUŠTVO, OIB 02535697732</item>
      <item>Davor Ivančić, OIB 21146522885</item>
      <item>Marijana Ritonja, OIB 38726475636</item>
      <item>Domagoj Krpina, OIB 82326941303</item>
      <item>Dragutin Martinjaš, OIB 56560347503</item>
      <item>Željko Ritonja, OIB 52642112478</item>
      <item>Leila Marković, odvjetnica</item>
      <item>TRIGLAV OSIGURANJE d. d., OIB 29743547503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Međimurska banka d. d.</izvorni_sadrzaj>
    <derivirana_varijabla naziv="DomainObject.Predmet.StrankaIDrugi_1">Međimurska banka d. d.</derivirana_varijabla>
  </DomainObject.Predmet.StrankaIDrugi>
  <DomainObject.Predmet.ProtustrankaIDrugi>
    <izvorni_sadrzaj>Knjigoplastika društvo s ograničenom odgovornošću</izvorni_sadrzaj>
    <derivirana_varijabla naziv="DomainObject.Predmet.ProtustrankaIDrugi_1">Knjigoplastika društvo s ograničenom odgovornošću</derivirana_varijabla>
  </DomainObject.Predmet.ProtustrankaIDrugi>
  <DomainObject.Predmet.StrankaIDrugiAdressOIB>
    <izvorni_sadrzaj>Međimurska banka d. d., OIB 48744996512, Valenta Morandinija 37, Čakovec</izvorni_sadrzaj>
    <derivirana_varijabla naziv="DomainObject.Predmet.StrankaIDrugiAdressOIB_1">Međimurska banka d. d., OIB 48744996512, Valenta Morandinija 37, Čakovec</derivirana_varijabla>
  </DomainObject.Predmet.StrankaIDrugiAdressOIB>
  <DomainObject.Predmet.ProtustrankaIDrugiAdressOIB>
    <izvorni_sadrzaj>Knjigoplastika društvo s ograničenom odgovornošću, OIB 27974243585, Buzovečka 32, 40000 Čakovec</izvorni_sadrzaj>
    <derivirana_varijabla naziv="DomainObject.Predmet.ProtustrankaIDrugiAdressOIB_1">Knjigoplastika društvo s ograničenom odgovornošću, OIB 27974243585, Buzovečka 32,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izvorni_sadrzaj>
    <derivirana_varijabla naziv="DomainObject.Predmet.SudioniciListNaziv_1">
      <item>Sanja Kraljek</item>
      <item>Knjigoplastika društvo s ograničenom odgovornošću</item>
      <item>Međimurska banka d. d.</item>
      <item>ZOU ALEN SORIĆ I ALEKSANDRA TOMEKOVIĆ DUNDA</item>
      <item>MY WAY društvo s ograničenom odgovornošću za trgovinu i usluge</item>
      <item>Zemljišnjoknjižni odjel</item>
      <item>Stjepan Murk</item>
      <item>PRIVREDNA BANKA ZAGREB - DIONIČKO DRUŠTVO</item>
      <item>Davor Ivančić</item>
      <item>Marijana Ritonja</item>
      <item>Domagoj Krpina</item>
      <item>Dragutin Martinjaš</item>
      <item>Željko Ritonja</item>
      <item>Leila Marković, odvjetnica</item>
      <item>TRIGLAV OSIGURANJE d. d.</item>
      <item>JUJNOVIĆ LUČIĆ MARKOVIĆ Odvjetničko društvo javno trgovačko društvo</item>
    </derivirana_varijabla>
  </DomainObject.Predmet.SudioniciListNaziv>
  <DomainObject.Predmet.SudioniciListAdressOIB>
    <izvorni_sadrzaj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Sanja Kraljek, OIB 44015522626, Kralja Tomislava 14,40000 Čakovec</item>
      <item>Knjigoplastika društvo s ograničenom odgovornošću, OIB 27974243585, Buzovečka 32,40000 Čakovec</item>
      <item>Međimurska banka d. d., OIB 48744996512, Valenta Morandinija 37,Čakovec</item>
      <item>ZOU ALEN SORIĆ I ALEKSANDRA TOMEKOVIĆ DUNDA, B. Adžije 22/2,10000 Zagreb</item>
      <item>MY WAY društvo s ograničenom odgovornošću za trgovinu i usluge, OIB 98558989346, Otokara Keršovanija 4,40000 Čakovec</item>
      <item>Zemljišnjoknjižni odjel</item>
      <item>Stjepan Murk, OIB 44067212014, Novo Naselje 29,40000 Novakovec</item>
      <item>PRIVREDNA BANKA ZAGREB - DIONIČKO DRUŠTVO, OIB 02535697732, Radnička cesta 50,Zagreb</item>
      <item>Davor Ivančić, OIB 21146522885, Park Rudlofa Kropeka 1,40000 Čakovec</item>
      <item>Marijana Ritonja, OIB 38726475636, Stjepana Radića 1,48362 Kloštar Podravski</item>
      <item>Domagoj Krpina, OIB 82326941303, Petra Preradovića 17/III,42000 Varaždin</item>
      <item>Dragutin Martinjaš, OIB 56560347503</item>
      <item>Željko Ritonja, OIB 52642112478, O.keršovanija 4,40000 Čakovec</item>
      <item>Leila Marković, odvjetnica, Strojarska cesta 20/XXII,10000 Zagreb</item>
      <item>TRIGLAV OSIGURANJE d. d., OIB 29743547503, Antuna Heinza 4,10000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izvorni_sadrzaj>
    <derivirana_varijabla naziv="DomainObject.Predmet.SudioniciListNazivOIB_1">
      <item>, OIB 44015522626</item>
      <item>, OIB 27974243585</item>
      <item>, OIB 48744996512</item>
      <item>, OIB null</item>
      <item>, OIB 98558989346</item>
      <item>, OIB null</item>
      <item>, OIB 44067212014</item>
      <item>, OIB 02535697732</item>
      <item>, OIB 21146522885</item>
      <item>, OIB 38726475636</item>
      <item>, OIB 82326941303</item>
      <item>, OIB 56560347503</item>
      <item>, OIB 52642112478</item>
      <item>, OIB null</item>
      <item>, OIB 29743547503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207</properties:Words>
  <properties:Characters>954</properties:Characters>
  <properties:Lines>56</properties:Lines>
  <properties:Paragraphs>23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2017-04-27T10:52:00Z</cp:lastPrinted>
  <dcterms:modified xmlns:xsi="http://www.w3.org/2001/XMLSchema-instance" xsi:type="dcterms:W3CDTF">2017-04-27T10:52:00Z</dcterms:modified>
  <cp:revision>32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