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f6c4" w14:paraId="b76f6c4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AD7722">
        <w:rPr>
          <w:rStyle w:val="Naglaeno"/>
        </w:rPr>
        <w:tab/>
      </w:r>
      <w:r w:rsidR="00AD7722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5E0730">
        <w:t>674</w:t>
      </w:r>
      <w:r w:rsidR="009F2DD7">
        <w:t>/1</w:t>
      </w:r>
      <w:r w:rsidR="002D3E40">
        <w:t>6</w:t>
      </w:r>
      <w:r w:rsidR="009F2DD7">
        <w:t>-</w:t>
      </w:r>
      <w:r w:rsidR="009B4131">
        <w:t>9</w:t>
      </w:r>
      <w:r w:rsidR="0038581B">
        <w:t>6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5118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H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2D4B6A" w:rsidR="002D4B6A" w:rsidRPr="00955826">
      <w:pPr>
        <w:jc w:val="both"/>
      </w:pPr>
    </w:p>
    <w:p w:rsidRDefault="00184B8C" w:rsidP="002D4B6A" w:rsidR="00D527B6" w:rsidRPr="00955826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4B7536">
        <w:t>4</w:t>
      </w:r>
      <w:r>
        <w:t xml:space="preserve">. </w:t>
      </w:r>
      <w:r w:rsidR="004B7536">
        <w:t>svibnja</w:t>
      </w:r>
      <w:r>
        <w:t xml:space="preserve"> 2017.</w:t>
      </w:r>
      <w:r w:rsidR="00C26625">
        <w:t xml:space="preserve"> </w:t>
      </w:r>
    </w:p>
    <w:p w:rsidRDefault="006D2EF4" w:rsidR="006D2EF4" w:rsidRPr="009431C5">
      <w:pPr>
        <w:jc w:val="center"/>
      </w:pPr>
      <w:r w:rsidRPr="009431C5">
        <w:t>r i j e š i o  j e</w:t>
      </w:r>
    </w:p>
    <w:p w:rsidRDefault="002D4B6A" w:rsidP="00901CA8" w:rsidR="002D4B6A">
      <w:pPr>
        <w:jc w:val="both"/>
      </w:pPr>
    </w:p>
    <w:p w:rsidRDefault="0038581B" w:rsidP="0038581B" w:rsidR="0038581B">
      <w:pPr>
        <w:pStyle w:val="Odlomakpopisa"/>
        <w:rPr>
          <w:rFonts w:eastAsia="SimSun"/>
          <w:lang w:eastAsia="zh-CN"/>
        </w:rPr>
      </w:pPr>
      <w:r w:rsidRPr="000D06FB">
        <w:t>Nalaže se Ljiljani Šegedin, Hum, Brižac 19</w:t>
      </w:r>
      <w:r>
        <w:t xml:space="preserve">, </w:t>
      </w:r>
      <w:r w:rsidRPr="000D06FB">
        <w:t xml:space="preserve">OIB: 90499789823, bivšem zakonskom zastupniku </w:t>
      </w:r>
      <w:r>
        <w:t xml:space="preserve">stečajnog </w:t>
      </w:r>
      <w:r w:rsidRPr="000D06FB">
        <w:t>dužnika</w:t>
      </w:r>
      <w:r>
        <w:t xml:space="preserve">, </w:t>
      </w:r>
      <w:r w:rsidRPr="000D06FB">
        <w:t xml:space="preserve">u roku </w:t>
      </w:r>
      <w:r>
        <w:t>od 8 (</w:t>
      </w:r>
      <w:r w:rsidRPr="000D06FB">
        <w:t>osam</w:t>
      </w:r>
      <w:r>
        <w:t>)</w:t>
      </w:r>
      <w:r w:rsidRPr="000D06FB">
        <w:t xml:space="preserve"> dana</w:t>
      </w:r>
      <w:r>
        <w:t xml:space="preserve">, predati u posjed stečajnom upravitelju stečajnog dužnika </w:t>
      </w:r>
      <w:r w:rsidRPr="00F02D44">
        <w:rPr>
          <w:bCs/>
        </w:rPr>
        <w:t>SAGITTA d.o.o. ugostiteljstvo, marketing i putnička agencija u stečaju, Osijek, Mlinska 57/a, MBS 030074666, OIB 37596325168</w:t>
      </w:r>
      <w:r w:rsidRPr="00025793">
        <w:t xml:space="preserve">, </w:t>
      </w:r>
      <w:r w:rsidRPr="000D06FB">
        <w:t>nekretnin</w:t>
      </w:r>
      <w:r>
        <w:t>e u vlasništvu stečajnog dužnika</w:t>
      </w:r>
      <w:r w:rsidRPr="000D06FB">
        <w:t xml:space="preserve"> upisan</w:t>
      </w:r>
      <w:r>
        <w:t>e</w:t>
      </w:r>
      <w:r w:rsidRPr="000D06FB">
        <w:t xml:space="preserve"> u zemljišne knjige</w:t>
      </w:r>
      <w:r>
        <w:t xml:space="preserve"> </w:t>
      </w:r>
      <w:r w:rsidRPr="00F02D44">
        <w:rPr>
          <w:rFonts w:eastAsia="SimSun"/>
          <w:lang w:eastAsia="zh-CN"/>
        </w:rPr>
        <w:t>Općinsk</w:t>
      </w:r>
      <w:r>
        <w:rPr>
          <w:rFonts w:eastAsia="SimSun"/>
          <w:lang w:eastAsia="zh-CN"/>
        </w:rPr>
        <w:t>og</w:t>
      </w:r>
      <w:r w:rsidRPr="00F02D44">
        <w:rPr>
          <w:rFonts w:eastAsia="SimSun"/>
          <w:lang w:eastAsia="zh-CN"/>
        </w:rPr>
        <w:t xml:space="preserve"> sud</w:t>
      </w:r>
      <w:r>
        <w:rPr>
          <w:rFonts w:eastAsia="SimSun"/>
          <w:lang w:eastAsia="zh-CN"/>
        </w:rPr>
        <w:t>a</w:t>
      </w:r>
      <w:r w:rsidRPr="00F02D44">
        <w:rPr>
          <w:rFonts w:eastAsia="SimSun"/>
          <w:lang w:eastAsia="zh-CN"/>
        </w:rPr>
        <w:t xml:space="preserve"> u </w:t>
      </w:r>
      <w:r>
        <w:rPr>
          <w:rFonts w:eastAsia="SimSun"/>
          <w:lang w:eastAsia="zh-CN"/>
        </w:rPr>
        <w:t>Rijeci</w:t>
      </w:r>
      <w:r w:rsidRPr="00F02D44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Z</w:t>
      </w:r>
      <w:r w:rsidRPr="00F02D44">
        <w:rPr>
          <w:rFonts w:eastAsia="SimSun"/>
          <w:lang w:eastAsia="zh-CN"/>
        </w:rPr>
        <w:t xml:space="preserve">emljišnoknjižni odjel </w:t>
      </w:r>
      <w:r>
        <w:rPr>
          <w:rFonts w:eastAsia="SimSun"/>
          <w:lang w:eastAsia="zh-CN"/>
        </w:rPr>
        <w:t>Opatija</w:t>
      </w:r>
      <w:r w:rsidRPr="00F02D44">
        <w:rPr>
          <w:rFonts w:eastAsia="SimSun"/>
          <w:lang w:eastAsia="zh-CN"/>
        </w:rPr>
        <w:t xml:space="preserve"> i to nekretnin</w:t>
      </w:r>
      <w:r>
        <w:rPr>
          <w:rFonts w:eastAsia="SimSun"/>
          <w:lang w:eastAsia="zh-CN"/>
        </w:rPr>
        <w:t>e</w:t>
      </w:r>
      <w:r w:rsidRPr="00F02D44">
        <w:rPr>
          <w:rFonts w:eastAsia="SimSun"/>
          <w:lang w:eastAsia="zh-CN"/>
        </w:rPr>
        <w:t xml:space="preserve"> upisan</w:t>
      </w:r>
      <w:r>
        <w:rPr>
          <w:rFonts w:eastAsia="SimSun"/>
          <w:lang w:eastAsia="zh-CN"/>
        </w:rPr>
        <w:t>e</w:t>
      </w:r>
      <w:r w:rsidRPr="00F02D44">
        <w:rPr>
          <w:rFonts w:eastAsia="SimSun"/>
          <w:lang w:eastAsia="zh-CN"/>
        </w:rPr>
        <w:t xml:space="preserve"> u</w:t>
      </w:r>
      <w:r>
        <w:rPr>
          <w:rFonts w:eastAsia="SimSun"/>
          <w:lang w:eastAsia="zh-CN"/>
        </w:rPr>
        <w:t>:</w:t>
      </w:r>
    </w:p>
    <w:p w:rsidRDefault="0038581B" w:rsidP="0038581B" w:rsidR="0038581B"/>
    <w:p w:rsidRDefault="0038581B" w:rsidP="002D4B6A" w:rsidR="0038581B" w:rsidRPr="002D4B6A">
      <w:pPr>
        <w:pStyle w:val="Odlomakpopisa"/>
        <w:numPr>
          <w:ilvl w:val="0"/>
          <w:numId w:val="5"/>
        </w:numPr>
        <w:rPr>
          <w:rFonts w:eastAsia="SimSun"/>
          <w:lang w:eastAsia="zh-CN"/>
        </w:rPr>
      </w:pPr>
      <w:r w:rsidRPr="002D4B6A">
        <w:rPr>
          <w:rFonts w:eastAsia="SimSun"/>
          <w:lang w:eastAsia="zh-CN"/>
        </w:rPr>
        <w:t>zk.ul.br. 1397 k.o. Veprinac, kč.br. 1110/6, 2 zgrade, 3 gospodarske zgrade, dvorište, park, šuma, površine 4964 m</w:t>
      </w:r>
      <w:r w:rsidRPr="002D4B6A">
        <w:rPr>
          <w:rFonts w:eastAsia="SimSun"/>
          <w:vertAlign w:val="superscript"/>
          <w:lang w:eastAsia="zh-CN"/>
        </w:rPr>
        <w:t>2</w:t>
      </w:r>
      <w:r w:rsidRPr="002D4B6A">
        <w:rPr>
          <w:rFonts w:eastAsia="SimSun"/>
          <w:lang w:eastAsia="zh-CN"/>
        </w:rPr>
        <w:t>.</w:t>
      </w:r>
    </w:p>
    <w:p w:rsidRDefault="0038581B" w:rsidP="0038581B" w:rsidR="0038581B"/>
    <w:p w:rsidRDefault="002D4B6A" w:rsidP="0038581B" w:rsidR="0038581B" w:rsidRPr="00F02D44">
      <w:pPr>
        <w:pStyle w:val="Odlomakpopisa"/>
        <w:jc w:val="center"/>
      </w:pPr>
      <w:r>
        <w:t>Obrazloženje</w:t>
      </w:r>
    </w:p>
    <w:p w:rsidRDefault="0038581B" w:rsidP="0038581B" w:rsidR="0038581B" w:rsidRPr="00F02D44">
      <w:pPr>
        <w:pStyle w:val="Odlomakpopisa"/>
        <w:jc w:val="center"/>
      </w:pPr>
    </w:p>
    <w:p w:rsidRDefault="0038581B" w:rsidP="0038581B" w:rsidR="0038581B" w:rsidRPr="00F02D44">
      <w:pPr>
        <w:pStyle w:val="Odlomakpopisa"/>
        <w:ind w:left="0"/>
      </w:pPr>
      <w:r w:rsidRPr="00F02D44">
        <w:tab/>
        <w:t>Stečajni postupak nad dužnikom SAGITTA d.o.o. ugostiteljstvo, marketing i putnička agencija, Osijek, Mlinska 57/a, MBS 030074666, OIB 37596325168</w:t>
      </w:r>
      <w:r>
        <w:t>,</w:t>
      </w:r>
      <w:r w:rsidRPr="00F02D44">
        <w:t xml:space="preserve"> otvoren je rješenjem Trgovačkog suda u Osijeku poslovnog broja 14 St-674/16-22 od 10.06.2016., </w:t>
      </w:r>
      <w:r>
        <w:t xml:space="preserve">a </w:t>
      </w:r>
      <w:r w:rsidRPr="00F02D44">
        <w:t xml:space="preserve">koje je postalo pravomoćno </w:t>
      </w:r>
      <w:r>
        <w:t xml:space="preserve">i ovršno </w:t>
      </w:r>
      <w:r w:rsidRPr="00F02D44">
        <w:t xml:space="preserve">dana </w:t>
      </w:r>
      <w:r>
        <w:t>05.07.2016.</w:t>
      </w:r>
    </w:p>
    <w:p w:rsidRDefault="0038581B" w:rsidP="0038581B" w:rsidR="0038581B" w:rsidRPr="00F02D44">
      <w:pPr>
        <w:pStyle w:val="Odlomakpopisa"/>
        <w:jc w:val="center"/>
      </w:pPr>
    </w:p>
    <w:p w:rsidRDefault="0038581B" w:rsidP="0038581B" w:rsidR="0038581B" w:rsidRPr="00F02D44">
      <w:pPr>
        <w:pStyle w:val="Odlomakpopisa"/>
        <w:ind w:left="0"/>
      </w:pPr>
      <w:r>
        <w:tab/>
      </w:r>
      <w:r w:rsidRPr="00F02D44">
        <w:t xml:space="preserve">Kako bi stečajni upravitelj nakon otvaranja stečajnog postupka mogao izvršiti Stečajnim zakonom (NN 71/15, dalje: SZ) propisane dužnosti, te preuzeti u posjed cjelokupnu imovinu koja ulazi u stečajnu masu i njome upravljati, a budući bivši zakonski zastupnik dužnika </w:t>
      </w:r>
      <w:r>
        <w:t>Ljiljana Šegedin, OIB: 90499789823, Hum, Brižac 19,</w:t>
      </w:r>
      <w:r w:rsidRPr="00F02D44">
        <w:t xml:space="preserve"> nije </w:t>
      </w:r>
      <w:r>
        <w:t xml:space="preserve">stečajnom upravitelju </w:t>
      </w:r>
      <w:r w:rsidRPr="00F02D44">
        <w:t xml:space="preserve">dobrovoljno predala u posjed cjelokupnu imovinu koja ulazi u stečajnu masu, sud je na zahtjev stečajnog upravitelja odlučio kao u izreci temeljem odredbe čl. 216. st. SZ i čl. </w:t>
      </w:r>
      <w:r>
        <w:t>255. - 259.</w:t>
      </w:r>
      <w:r w:rsidRPr="00F02D44">
        <w:t xml:space="preserve"> Ovršnog zakona (NN 112/2012, 25/2013, 93/2014 i 55/2016).</w:t>
      </w:r>
    </w:p>
    <w:p w:rsidRDefault="004B7536" w:rsidP="004B7536" w:rsidR="004B7536" w:rsidRPr="00F02D44">
      <w:pPr>
        <w:pStyle w:val="Odlomakpopisa"/>
        <w:ind w:left="0"/>
      </w:pPr>
    </w:p>
    <w:p w:rsidRDefault="004B7536" w:rsidP="004B7536" w:rsidR="004B7536">
      <w:pPr>
        <w:pStyle w:val="Odlomakpopisa"/>
        <w:ind w:left="0"/>
        <w:jc w:val="center"/>
      </w:pPr>
      <w:r w:rsidRPr="00F02D44">
        <w:t>U Osijeku</w:t>
      </w:r>
      <w:r>
        <w:t xml:space="preserve"> 4. svibanj 2017.</w:t>
      </w:r>
    </w:p>
    <w:p w:rsidRDefault="004B7536" w:rsidP="004B7536" w:rsidR="004B7536" w:rsidRPr="0046540A"/>
    <w:p w:rsidRDefault="004B7536" w:rsidP="004B7536" w:rsidR="004B7536" w:rsidRPr="0046540A">
      <w:r w:rsidRPr="0046540A">
        <w:t>Zapisničar:</w:t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Pr="0046540A">
        <w:tab/>
      </w:r>
      <w:r w:rsidR="003B4DFB">
        <w:tab/>
      </w:r>
      <w:r w:rsidRPr="0046540A">
        <w:t>STEČAJNI SUDAC:</w:t>
      </w:r>
    </w:p>
    <w:p w:rsidRDefault="004B7536" w:rsidP="004B7536" w:rsidR="004B7536" w:rsidRPr="0046540A">
      <w:r w:rsidRPr="0046540A">
        <w:t>Elizabeta Đeke</w:t>
      </w:r>
      <w:r w:rsidRPr="0046540A">
        <w:tab/>
        <w:t xml:space="preserve"> </w:t>
      </w:r>
      <w:r w:rsidRPr="0046540A">
        <w:tab/>
      </w:r>
      <w:r w:rsidRPr="0046540A">
        <w:tab/>
      </w:r>
      <w:r w:rsidRPr="0046540A">
        <w:tab/>
        <w:t xml:space="preserve">                   </w:t>
      </w:r>
      <w:r w:rsidR="003B4DFB">
        <w:t xml:space="preserve">            </w:t>
      </w:r>
      <w:r w:rsidRPr="0046540A">
        <w:t>mr. sc. Tihomir Kovačević</w:t>
      </w:r>
    </w:p>
    <w:p w:rsidRDefault="004B7536" w:rsidP="004B7536" w:rsidR="004B7536" w:rsidRPr="0046540A"/>
    <w:p w:rsidRDefault="004B7536" w:rsidP="004B7536" w:rsidR="004B7536" w:rsidRPr="0046540A">
      <w:pPr>
        <w:pStyle w:val="Tijeloteksta"/>
      </w:pPr>
      <w:r w:rsidRPr="0046540A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4B7536" w:rsidP="004B7536" w:rsidR="004B7536" w:rsidRPr="0046540A"/>
    <w:p w:rsidRDefault="004B7536" w:rsidP="004B7536" w:rsidR="004B7536" w:rsidRPr="0046540A"/>
    <w:p w:rsidRDefault="004B7536" w:rsidP="004B7536" w:rsidR="004B7536" w:rsidRPr="0046540A">
      <w:r w:rsidRPr="0046540A">
        <w:t>D N A :</w:t>
      </w:r>
    </w:p>
    <w:p w:rsidRDefault="004B7536" w:rsidP="003B4DFB" w:rsidR="004B7536">
      <w:pPr>
        <w:numPr>
          <w:ilvl w:val="0"/>
          <w:numId w:val="4"/>
        </w:numPr>
        <w:ind w:firstLine="0"/>
      </w:pPr>
      <w:r>
        <w:t>stečajni upravitelj Frane Dobrović</w:t>
      </w:r>
    </w:p>
    <w:p w:rsidRDefault="004B7536" w:rsidP="003B4DFB" w:rsidR="004B7536">
      <w:pPr>
        <w:numPr>
          <w:ilvl w:val="0"/>
          <w:numId w:val="4"/>
        </w:numPr>
        <w:ind w:firstLine="0"/>
      </w:pPr>
      <w:r w:rsidRPr="00F02D44">
        <w:t xml:space="preserve">bivši zakonski zastupnik dužnika </w:t>
      </w:r>
      <w:r>
        <w:t>Ljiljana Šegedin</w:t>
      </w:r>
    </w:p>
    <w:p w:rsidRDefault="004B7536" w:rsidP="003B4DFB" w:rsidR="004B7536" w:rsidRPr="0046540A">
      <w:pPr>
        <w:numPr>
          <w:ilvl w:val="0"/>
          <w:numId w:val="4"/>
        </w:numPr>
        <w:ind w:firstLine="0"/>
      </w:pPr>
      <w:r w:rsidRPr="0046540A">
        <w:t>mrežna stranica e-Oglasna ploča sudova</w:t>
      </w:r>
    </w:p>
    <w:p w:rsidRDefault="00442E7F" w:rsidP="00442E7F" w:rsidR="00442E7F" w:rsidRPr="009D784F">
      <w:pPr>
        <w:jc w:val="both"/>
      </w:pPr>
    </w:p>
    <w:p w:rsidRDefault="00442E7F" w:rsidP="004B7536" w:rsidR="004B7536"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442E7F" w:rsidP="00442E7F" w:rsidR="00442E7F"/>
    <w:p w:rsidRDefault="00442E7F" w:rsidP="006A1827" w:rsidR="00442E7F">
      <w:pPr>
        <w:pStyle w:val="Tijeloteksta"/>
      </w:pPr>
    </w:p>
    <w:sectPr w:rsidSect="005118D2" w:rsidR="00442E7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134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2DE" w:rsidR="00CC32DE">
      <w:r>
        <w:separator/>
      </w:r>
    </w:p>
  </w:endnote>
  <w:endnote w:id="0" w:type="continuationSeparator">
    <w:p w:rsidRDefault="00CC32DE" w:rsidR="00C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2DE" w:rsidR="00CC32DE">
      <w:r>
        <w:separator/>
      </w:r>
    </w:p>
  </w:footnote>
  <w:footnote w:id="0" w:type="continuationSeparator">
    <w:p w:rsidRDefault="00CC32DE" w:rsidR="00C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2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D3E40" w:rsidRPr="002D3E40">
      <w:t>14 St-</w:t>
    </w:r>
    <w:r w:rsidR="005E0730">
      <w:t>674</w:t>
    </w:r>
    <w:r w:rsidR="002D3E40" w:rsidRPr="002D3E40">
      <w:t>/16-</w:t>
    </w:r>
    <w:r w:rsidR="004B7536">
      <w:t>9</w:t>
    </w:r>
    <w:r w:rsidR="0038581B">
      <w:t>6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F5AFE"/>
    <w:multiLevelType w:val="hybridMultilevel"/>
    <w:tmpl w:val="F5A456FA"/>
    <w:lvl w:tplc="F788B590" w:ilvl="0">
      <w:start w:val="14"/>
      <w:numFmt w:val="bullet"/>
      <w:lvlText w:val="-"/>
      <w:lvlJc w:val="left"/>
      <w:pPr>
        <w:ind w:hanging="360" w:left="1778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94CAB"/>
    <w:multiLevelType w:val="hybridMultilevel"/>
    <w:tmpl w:val="1F429666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6991408F"/>
    <w:multiLevelType w:val="hybridMultilevel"/>
    <w:tmpl w:val="FAB6C25C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7AAC65A7"/>
    <w:multiLevelType w:val="hybridMultilevel"/>
    <w:tmpl w:val="1444BC18"/>
    <w:lvl w:tplc="041A000F" w:ilvl="0">
      <w:start w:val="1"/>
      <w:numFmt w:val="decimal"/>
      <w:lvlText w:val="%1."/>
      <w:lvlJc w:val="left"/>
      <w:pPr>
        <w:ind w:hanging="360" w:left="1080"/>
      </w:pPr>
      <w:rPr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6819"/>
    <w:rsid w:val="00007958"/>
    <w:rsid w:val="000100FD"/>
    <w:rsid w:val="0001093F"/>
    <w:rsid w:val="00020D8A"/>
    <w:rsid w:val="00024794"/>
    <w:rsid w:val="0002678C"/>
    <w:rsid w:val="00030E51"/>
    <w:rsid w:val="00034EA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63DE9"/>
    <w:rsid w:val="001735D4"/>
    <w:rsid w:val="00177DBB"/>
    <w:rsid w:val="00184B8A"/>
    <w:rsid w:val="00184B8C"/>
    <w:rsid w:val="00187D74"/>
    <w:rsid w:val="001A0482"/>
    <w:rsid w:val="001A6998"/>
    <w:rsid w:val="001A7B85"/>
    <w:rsid w:val="001B2F25"/>
    <w:rsid w:val="001B35CE"/>
    <w:rsid w:val="001B76DC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2F1A"/>
    <w:rsid w:val="00216EAB"/>
    <w:rsid w:val="00226024"/>
    <w:rsid w:val="002264BB"/>
    <w:rsid w:val="00230110"/>
    <w:rsid w:val="0023326B"/>
    <w:rsid w:val="00253319"/>
    <w:rsid w:val="002574ED"/>
    <w:rsid w:val="0026073D"/>
    <w:rsid w:val="00271D1F"/>
    <w:rsid w:val="002766C5"/>
    <w:rsid w:val="00277C5C"/>
    <w:rsid w:val="00290E99"/>
    <w:rsid w:val="00297C1B"/>
    <w:rsid w:val="002B5C58"/>
    <w:rsid w:val="002B60AA"/>
    <w:rsid w:val="002D3E40"/>
    <w:rsid w:val="002D4B6A"/>
    <w:rsid w:val="002D4CA2"/>
    <w:rsid w:val="002E02DD"/>
    <w:rsid w:val="002F3EA6"/>
    <w:rsid w:val="003040C0"/>
    <w:rsid w:val="00305877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3AF6"/>
    <w:rsid w:val="003676A2"/>
    <w:rsid w:val="00370D94"/>
    <w:rsid w:val="0037110D"/>
    <w:rsid w:val="003722A2"/>
    <w:rsid w:val="00373E7B"/>
    <w:rsid w:val="00374282"/>
    <w:rsid w:val="003742FB"/>
    <w:rsid w:val="0037626C"/>
    <w:rsid w:val="0038581B"/>
    <w:rsid w:val="0039155F"/>
    <w:rsid w:val="003A19FF"/>
    <w:rsid w:val="003A1BAD"/>
    <w:rsid w:val="003B4DFB"/>
    <w:rsid w:val="003B7B83"/>
    <w:rsid w:val="003C159F"/>
    <w:rsid w:val="003C1AD8"/>
    <w:rsid w:val="003C4859"/>
    <w:rsid w:val="003C4BA6"/>
    <w:rsid w:val="003D33D7"/>
    <w:rsid w:val="003D7A89"/>
    <w:rsid w:val="003F0966"/>
    <w:rsid w:val="003F1777"/>
    <w:rsid w:val="003F2266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2E7F"/>
    <w:rsid w:val="00445A36"/>
    <w:rsid w:val="00454013"/>
    <w:rsid w:val="00460D04"/>
    <w:rsid w:val="00467D69"/>
    <w:rsid w:val="00474659"/>
    <w:rsid w:val="00474E54"/>
    <w:rsid w:val="00480820"/>
    <w:rsid w:val="00484EEF"/>
    <w:rsid w:val="00495A8F"/>
    <w:rsid w:val="004B7536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18D2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76F8D"/>
    <w:rsid w:val="00581A6F"/>
    <w:rsid w:val="00592B4D"/>
    <w:rsid w:val="005B7C98"/>
    <w:rsid w:val="005D7332"/>
    <w:rsid w:val="005E0730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55791"/>
    <w:rsid w:val="0066347B"/>
    <w:rsid w:val="00667D42"/>
    <w:rsid w:val="00674E01"/>
    <w:rsid w:val="0068340F"/>
    <w:rsid w:val="006A1827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219E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4BE1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B6CCF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1797F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B4131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8648C"/>
    <w:rsid w:val="00A93A6A"/>
    <w:rsid w:val="00A97BF0"/>
    <w:rsid w:val="00AA2528"/>
    <w:rsid w:val="00AC0D5F"/>
    <w:rsid w:val="00AC50AB"/>
    <w:rsid w:val="00AD0708"/>
    <w:rsid w:val="00AD5CF6"/>
    <w:rsid w:val="00AD7722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109C"/>
    <w:rsid w:val="00B458CC"/>
    <w:rsid w:val="00B45B3C"/>
    <w:rsid w:val="00B55A5F"/>
    <w:rsid w:val="00B55AA8"/>
    <w:rsid w:val="00B57D09"/>
    <w:rsid w:val="00B638EC"/>
    <w:rsid w:val="00B6608A"/>
    <w:rsid w:val="00B67474"/>
    <w:rsid w:val="00B675C9"/>
    <w:rsid w:val="00B70EF0"/>
    <w:rsid w:val="00B87A20"/>
    <w:rsid w:val="00B9039A"/>
    <w:rsid w:val="00BA6AFD"/>
    <w:rsid w:val="00BD187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1DFA"/>
    <w:rsid w:val="00C554F7"/>
    <w:rsid w:val="00C55B0D"/>
    <w:rsid w:val="00C6004E"/>
    <w:rsid w:val="00C61A36"/>
    <w:rsid w:val="00C6482A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6350"/>
    <w:rsid w:val="00CA704D"/>
    <w:rsid w:val="00CC32A6"/>
    <w:rsid w:val="00CC32DE"/>
    <w:rsid w:val="00CC414A"/>
    <w:rsid w:val="00CD175C"/>
    <w:rsid w:val="00CD411D"/>
    <w:rsid w:val="00CD434A"/>
    <w:rsid w:val="00CE1768"/>
    <w:rsid w:val="00CE1F18"/>
    <w:rsid w:val="00CF088D"/>
    <w:rsid w:val="00D05B21"/>
    <w:rsid w:val="00D1624B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true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2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1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2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00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942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150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A2FC0-FBFE-4A08-A344-79CF3FB31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362</properties:Words>
  <properties:Characters>1975</properties:Characters>
  <properties:Lines>55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2017-05-04T10:05:00Z</dcterms:created>
  <dc:creator>banka</dc:creator>
  <cp:lastModifiedBy>Elizabeta Đeke</cp:lastModifiedBy>
  <cp:lastPrinted>2017-05-04T10:05:00Z</cp:lastPrinted>
  <dcterms:modified xmlns:xsi="http://www.w3.org/2001/XMLSchema-instance" xsi:type="dcterms:W3CDTF">2017-05-04T10:25:00Z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