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a03d7fc" w14:paraId="a03d7fc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</w:t>
      </w:r>
      <w:r w:rsidR="0020022D" w:rsidRPr="002C1F1E">
        <w:t>BIRO TRGOVINA j.d.o.o. za trgovinu, Murvica, Ulica Kneza Domagoja 3, OIB: 62049852524</w:t>
      </w:r>
      <w:r w:rsidR="009E04CE" w:rsidRPr="00B05604">
        <w:t xml:space="preserve">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20022D">
        <w:t>20</w:t>
      </w:r>
      <w:r w:rsidR="00BA40BD">
        <w:t>. studenog 2018</w:t>
      </w:r>
      <w:r w:rsidR="002B574C">
        <w:t>.</w:t>
      </w:r>
      <w:r w:rsidR="00D80A5D">
        <w:t xml:space="preserve"> </w:t>
      </w:r>
      <w:r w:rsidR="00DF5028">
        <w:t xml:space="preserve"> </w:t>
      </w:r>
      <w:r w:rsidR="00BA40BD">
        <w:t xml:space="preserve"> </w:t>
      </w:r>
    </w:p>
    <w:p w:rsidRDefault="001A2481" w:rsidP="008B1F41" w:rsidR="001A2481">
      <w:pPr>
        <w:jc w:val="both"/>
      </w:pPr>
    </w:p>
    <w:p w:rsidRDefault="00CE3474" w:rsidP="00CE3474" w:rsidR="00CE3474" w:rsidRPr="00CE3474">
      <w:pPr>
        <w:jc w:val="both"/>
        <w:rPr>
          <w:b/>
        </w:rPr>
      </w:pPr>
      <w:r w:rsidRPr="00CE3474">
        <w:rPr>
          <w:b/>
        </w:rPr>
        <w:tab/>
        <w:t xml:space="preserve">Nadalje, potrebno je da nam dostavite podatak da li je sukladno čl. 112. st. 5. Stečajnog zakona izvršena zapljena predujma za namirenje troškova stečajnog postupka. </w:t>
      </w:r>
    </w:p>
    <w:p w:rsidRDefault="00CE3474" w:rsidP="008B1F41" w:rsidR="00CE3474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>Podatke možete dostaviti i fax-om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20022D">
        <w:t>26. travnja</w:t>
      </w:r>
      <w:r w:rsidR="00992F29">
        <w:t xml:space="preserve"> </w:t>
      </w:r>
      <w:r w:rsidR="009B4C3B">
        <w:t>2</w:t>
      </w:r>
      <w:r w:rsidR="00127F49" w:rsidRPr="00047B49">
        <w:t>01</w:t>
      </w:r>
      <w:r w:rsidR="009C62E3">
        <w:t>9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20022D">
        <w:t>2. travnja</w:t>
      </w:r>
      <w:r w:rsidR="00C04405">
        <w:t xml:space="preserve"> </w:t>
      </w:r>
      <w:r w:rsidR="00D80A5D">
        <w:t>2019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8D253B" w:rsidR="005B795B" w:rsidRPr="00047B49">
      <w:pPr>
        <w:jc w:val="center"/>
      </w:pPr>
    </w:p>
    <w:p w:rsidRDefault="001D4089" w:rsidP="0020022D" w:rsidR="001D4089" w:rsidRPr="006F3E15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1D4089" w:rsidP="0020022D" w:rsidR="001D4089" w:rsidRPr="006F3E15">
      <w:pPr>
        <w:jc w:val="right"/>
      </w:pP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</w:t>
      </w:r>
    </w:p>
    <w:p w:rsidRDefault="008D253B" w:rsidP="000450E8" w:rsidR="008D253B">
      <w:pPr>
        <w:jc w:val="right"/>
      </w:pPr>
    </w:p>
    <w:p w:rsidRDefault="008D253B" w:rsidP="000450E8" w:rsidR="008D253B">
      <w:pPr>
        <w:jc w:val="right"/>
        <w:rPr>
          <w:szCs w:val="22"/>
        </w:rPr>
      </w:pPr>
    </w:p>
    <w:p w:rsidRDefault="00B019B7" w:rsidP="00B019B7" w:rsidR="00B019B7" w:rsidRPr="00047B49">
      <w:r w:rsidRPr="00047B49">
        <w:t>DNA:</w:t>
      </w:r>
    </w:p>
    <w:p w:rsidRDefault="009B4C3B" w:rsidP="00B019B7" w:rsidR="00B019B7" w:rsidRPr="00047B49">
      <w:r>
        <w:t xml:space="preserve">i </w:t>
      </w:r>
      <w:r w:rsidR="00B019B7" w:rsidRPr="00047B49">
        <w:t>putem e-Oglasna ploča sudova</w:t>
      </w:r>
    </w:p>
    <w:sectPr w:rsidR="00B019B7" w:rsidRPr="00047B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20022D">
      <w:t>71</w:t>
    </w:r>
    <w:r w:rsidR="009E04CE">
      <w:t>/2019-</w:t>
    </w:r>
    <w:r w:rsidR="00BA40BD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50E8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D1940"/>
    <w:rsid w:val="001D4089"/>
    <w:rsid w:val="001E54F6"/>
    <w:rsid w:val="0020022D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86F"/>
    <w:rsid w:val="00381CA3"/>
    <w:rsid w:val="00395AF4"/>
    <w:rsid w:val="003977C6"/>
    <w:rsid w:val="003A23DD"/>
    <w:rsid w:val="003A7BFD"/>
    <w:rsid w:val="003B143F"/>
    <w:rsid w:val="003D3EA6"/>
    <w:rsid w:val="003D7E4F"/>
    <w:rsid w:val="003D7FC6"/>
    <w:rsid w:val="003F1470"/>
    <w:rsid w:val="003F56A6"/>
    <w:rsid w:val="0042175E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A248C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D253B"/>
    <w:rsid w:val="008E37BF"/>
    <w:rsid w:val="008E3870"/>
    <w:rsid w:val="008F1162"/>
    <w:rsid w:val="00903099"/>
    <w:rsid w:val="00911E01"/>
    <w:rsid w:val="00955327"/>
    <w:rsid w:val="00970D75"/>
    <w:rsid w:val="00972609"/>
    <w:rsid w:val="00974B89"/>
    <w:rsid w:val="009801FC"/>
    <w:rsid w:val="00992F29"/>
    <w:rsid w:val="009A5115"/>
    <w:rsid w:val="009B4C3B"/>
    <w:rsid w:val="009C62E3"/>
    <w:rsid w:val="009C781D"/>
    <w:rsid w:val="009E04CE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A40BD"/>
    <w:rsid w:val="00BB6E1C"/>
    <w:rsid w:val="00BC7F0D"/>
    <w:rsid w:val="00BE7525"/>
    <w:rsid w:val="00BF1427"/>
    <w:rsid w:val="00BF3DDD"/>
    <w:rsid w:val="00C04405"/>
    <w:rsid w:val="00C135E0"/>
    <w:rsid w:val="00C20005"/>
    <w:rsid w:val="00C2454B"/>
    <w:rsid w:val="00C44B8E"/>
    <w:rsid w:val="00C77A83"/>
    <w:rsid w:val="00CE3474"/>
    <w:rsid w:val="00CF1CBE"/>
    <w:rsid w:val="00CF2892"/>
    <w:rsid w:val="00CF76EE"/>
    <w:rsid w:val="00D3344E"/>
    <w:rsid w:val="00D46FD8"/>
    <w:rsid w:val="00D610E5"/>
    <w:rsid w:val="00D80A5D"/>
    <w:rsid w:val="00DA249B"/>
    <w:rsid w:val="00DB692C"/>
    <w:rsid w:val="00DB704B"/>
    <w:rsid w:val="00DC05F2"/>
    <w:rsid w:val="00DC23F5"/>
    <w:rsid w:val="00DC5BAC"/>
    <w:rsid w:val="00DE4163"/>
    <w:rsid w:val="00DE78C2"/>
    <w:rsid w:val="00DF3513"/>
    <w:rsid w:val="00DF5028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17C97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A2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3DD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A23DD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A23DD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A23DD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A2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3DD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A23DD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A23DD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A23DD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2019.</izvorni_sadrzaj>
    <derivirana_varijabla naziv="DomainObject.Predmet.DatumOsnivanja_1">25.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St-71/2019</izvorni_sadrzaj>
    <derivirana_varijabla naziv="DomainObject.Predmet.OznakaBroj_1">St-71/2019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 TRGOVINA j.d.o.o. za trgovinu</izvorni_sadrzaj>
    <derivirana_varijabla naziv="DomainObject.Predmet.ProtustrankaFormated_1">  BIRO TRGOVINA j.d.o.o. za trgovinu</derivirana_varijabla>
  </DomainObject.Predmet.ProtustrankaFormated>
  <DomainObject.Predmet.ProtustrankaFormatedOIB>
    <izvorni_sadrzaj>  BIRO TRGOVINA j.d.o.o. za trgovinu, OIB 62049852524</izvorni_sadrzaj>
    <derivirana_varijabla naziv="DomainObject.Predmet.ProtustrankaFormatedOIB_1">  BIRO TRGOVINA j.d.o.o. za trgovinu, OIB 62049852524</derivirana_varijabla>
  </DomainObject.Predmet.ProtustrankaFormatedOIB>
  <DomainObject.Predmet.ProtustrankaFormatedWithAdress>
    <izvorni_sadrzaj> BIRO TRGOVINA j.d.o.o. za trgovinu, Ulica Kneza Domagoja 3, 23000 Murvica</izvorni_sadrzaj>
    <derivirana_varijabla naziv="DomainObject.Predmet.ProtustrankaFormatedWithAdress_1"> BIRO TRGOVINA j.d.o.o. za trgovinu, Ulica Kneza Domagoja 3, 23000 Murvica</derivirana_varijabla>
  </DomainObject.Predmet.ProtustrankaFormatedWithAdress>
  <DomainObject.Predmet.ProtustrankaFormatedWithAdressOIB>
    <izvorni_sadrzaj> BIRO TRGOVINA j.d.o.o. za trgovinu, OIB 62049852524, Ulica Kneza Domagoja 3, 23000 Murvica</izvorni_sadrzaj>
    <derivirana_varijabla naziv="DomainObject.Predmet.ProtustrankaFormatedWithAdressOIB_1"> BIRO TRGOVINA j.d.o.o. za trgovinu, OIB 62049852524, Ulica Kneza Domagoja 3, 23000 Murvica</derivirana_varijabla>
  </DomainObject.Predmet.ProtustrankaFormatedWithAdressOIB>
  <DomainObject.Predmet.ProtustrankaWithAdress>
    <izvorni_sadrzaj>BIRO TRGOVINA j.d.o.o. za trgovinu Ulica Kneza Domagoja 3, 23000 Murvica</izvorni_sadrzaj>
    <derivirana_varijabla naziv="DomainObject.Predmet.ProtustrankaWithAdress_1">BIRO TRGOVINA j.d.o.o. za trgovinu Ulica Kneza Domagoja 3, 23000 Murvica</derivirana_varijabla>
  </DomainObject.Predmet.ProtustrankaWithAdress>
  <DomainObject.Predmet.ProtustrankaWithAdressOIB>
    <izvorni_sadrzaj>BIRO TRGOVINA j.d.o.o. za trgovinu, OIB 62049852524, Ulica Kneza Domagoja 3, 23000 Murvica</izvorni_sadrzaj>
    <derivirana_varijabla naziv="DomainObject.Predmet.ProtustrankaWithAdressOIB_1">BIRO TRGOVINA j.d.o.o. za trgovinu, OIB 62049852524, Ulica Kneza Domagoja 3, 23000 Murvica</derivirana_varijabla>
  </DomainObject.Predmet.ProtustrankaWithAdressOIB>
  <DomainObject.Predmet.ProtustrankaNazivFormated>
    <izvorni_sadrzaj>BIRO TRGOVINA j.d.o.o. za trgovinu</izvorni_sadrzaj>
    <derivirana_varijabla naziv="DomainObject.Predmet.ProtustrankaNazivFormated_1">BIRO TRGOVINA j.d.o.o. za trgovinu</derivirana_varijabla>
  </DomainObject.Predmet.ProtustrankaNazivFormated>
  <DomainObject.Predmet.ProtustrankaNazivFormatedOIB>
    <izvorni_sadrzaj>BIRO TRGOVINA j.d.o.o. za trgovinu, OIB 62049852524</izvorni_sadrzaj>
    <derivirana_varijabla naziv="DomainObject.Predmet.ProtustrankaNazivFormatedOIB_1">BIRO TRGOVINA j.d.o.o. za trgovinu, OIB 62049852524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BIRO TRGOVINA j.d.o.o. za trgovinu</item>
    </izvorni_sadrzaj>
    <derivirana_varijabla naziv="DomainObject.Predmet.ProtuStrankaListFormated_1">
      <item>BIRO TRGOVINA j.d.o.o. za trgovinu</item>
    </derivirana_varijabla>
  </DomainObject.Predmet.ProtuStrankaListFormated>
  <DomainObject.Predmet.ProtuStrankaListFormatedOIB>
    <izvorni_sadrzaj>
      <item>BIRO TRGOVINA j.d.o.o. za trgovinu, OIB 62049852524</item>
    </izvorni_sadrzaj>
    <derivirana_varijabla naziv="DomainObject.Predmet.ProtuStrankaListFormatedOIB_1">
      <item>BIRO TRGOVINA j.d.o.o. za trgovinu, OIB 62049852524</item>
    </derivirana_varijabla>
  </DomainObject.Predmet.ProtuStrankaListFormatedOIB>
  <DomainObject.Predmet.ProtuStrankaListFormatedWithAdress>
    <izvorni_sadrzaj>
      <item>BIRO TRGOVINA j.d.o.o. za trgovinu, Ulica Kneza Domagoja 3, 23000 Murvica</item>
    </izvorni_sadrzaj>
    <derivirana_varijabla naziv="DomainObject.Predmet.ProtuStrankaListFormatedWithAdress_1">
      <item>BIRO TRGOVINA j.d.o.o. za trgovinu, Ulica Kneza Domagoja 3, 23000 Murvica</item>
    </derivirana_varijabla>
  </DomainObject.Predmet.ProtuStrankaListFormatedWithAdress>
  <DomainObject.Predmet.ProtuStrankaListFormatedWithAdressOIB>
    <izvorni_sadrzaj>
      <item>BIRO TRGOVINA j.d.o.o. za trgovinu, OIB 62049852524, Ulica Kneza Domagoja 3, 23000 Murvica</item>
    </izvorni_sadrzaj>
    <derivirana_varijabla naziv="DomainObject.Predmet.ProtuStrankaListFormatedWithAdressOIB_1">
      <item>BIRO TRGOVINA j.d.o.o. za trgovinu, OIB 62049852524, Ulica Kneza Domagoja 3, 23000 Murvica</item>
    </derivirana_varijabla>
  </DomainObject.Predmet.ProtuStrankaListFormatedWithAdressOIB>
  <DomainObject.Predmet.ProtuStrankaListNazivFormated>
    <izvorni_sadrzaj>
      <item>BIRO TRGOVINA j.d.o.o. za trgovinu</item>
    </izvorni_sadrzaj>
    <derivirana_varijabla naziv="DomainObject.Predmet.ProtuStrankaListNazivFormated_1">
      <item>BIRO TRGOVINA j.d.o.o. za trgovinu</item>
    </derivirana_varijabla>
  </DomainObject.Predmet.ProtuStrankaListNazivFormated>
  <DomainObject.Predmet.ProtuStrankaListNazivFormatedOIB>
    <izvorni_sadrzaj>
      <item>BIRO TRGOVINA j.d.o.o. za trgovinu, OIB 62049852524</item>
    </izvorni_sadrzaj>
    <derivirana_varijabla naziv="DomainObject.Predmet.ProtuStrankaListNazivFormatedOIB_1">
      <item>BIRO TRGOVINA j.d.o.o. za trgovinu, OIB 62049852524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BIRO TRGOVINA j.d.o.o. za trgovinu</izvorni_sadrzaj>
    <derivirana_varijabla naziv="DomainObject.Predmet.ProtustrankaIDrugi_1">BIRO TRGOVINA j.d.o.o. za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BIRO TRGOVINA j.d.o.o. za trgovinu, OIB 62049852524, Ulica Kneza Domagoja 3, 23000 Murvica</izvorni_sadrzaj>
    <derivirana_varijabla naziv="DomainObject.Predmet.ProtustrankaIDrugiAdressOIB_1">BIRO TRGOVINA j.d.o.o. za trgovinu, OIB 62049852524, Ulica Kneza Domagoja 3,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BIRO TRGOVINA j.d.o.o. za trgovinu</item>
      <item>FINA</item>
    </izvorni_sadrzaj>
    <derivirana_varijabla naziv="DomainObject.Predmet.SudioniciListNaziv_1">
      <item>BIRO TRGOVINA j.d.o.o. za trgovinu</item>
      <item>FINA</item>
    </derivirana_varijabla>
  </DomainObject.Predmet.SudioniciListNaziv>
  <DomainObject.Predmet.SudioniciListAdressOIB>
    <izvorni_sadrzaj>
      <item>BIRO TRGOVINA j.d.o.o. za trgovinu, OIB 62049852524, Ulica Kneza Domagoja 3,23000 Murvica</item>
      <item>FINA, OIB 85821130368, Ivana Danila 4,23000 Zadar</item>
    </izvorni_sadrzaj>
    <derivirana_varijabla naziv="DomainObject.Predmet.SudioniciListAdressOIB_1">
      <item>BIRO TRGOVINA j.d.o.o. za trgovinu, OIB 62049852524, Ulica Kneza Domagoja 3,23000 Murvica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62049852524</item>
      <item>, OIB 85821130368</item>
    </izvorni_sadrzaj>
    <derivirana_varijabla naziv="DomainObject.Predmet.SudioniciListNazivOIB_1">
      <item>, OIB 62049852524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St-71/2019-2</izvorni_sadrzaj>
    <derivirana_varijabla naziv="DomainObject.PredzadnjaOdlukaIzPredmeta.Oznaka_1">St-71/2019-2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A5BEA0-F162-4FE3-A5BC-41E3BAD6D6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829</properties:Characters>
  <properties:Lines>33</properties:Lines>
  <properties:Paragraphs>12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2018-11-15T06:51:00Z</dcterms:created>
  <dc:creator>Administrator</dc:creator>
  <cp:lastModifiedBy>Martina Kalmeta</cp:lastModifiedBy>
  <cp:lastPrinted>2019-04-02T07:16:00Z</cp:lastPrinted>
  <dcterms:modified xmlns:xsi="http://www.w3.org/2001/XMLSchema-instance" xsi:type="dcterms:W3CDTF">2019-04-02T08:53:00Z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(St-71-19  fina stanje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