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14e9" w14:paraId="48414e9" w:rsidRDefault="00E21579" w:rsidP="00E21579" w:rsidR="00E21579" w:rsidRPr="00E21579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E21579" w:rsidP="00E21579" w:rsidR="00E21579" w:rsidRPr="00E21579">
      <w:r w:rsidRPr="00E21579">
        <w:t xml:space="preserve">    REPUBLIKA HRVATSKA </w:t>
      </w:r>
      <w:r w:rsidRPr="00E21579">
        <w:tab/>
      </w:r>
      <w:r w:rsidRPr="00E21579">
        <w:tab/>
      </w:r>
      <w:r w:rsidRPr="00E21579">
        <w:tab/>
      </w:r>
      <w:r w:rsidRPr="00E21579">
        <w:tab/>
      </w:r>
      <w:r w:rsidRPr="00E21579">
        <w:tab/>
      </w:r>
    </w:p>
    <w:p w:rsidRDefault="00E21579" w:rsidP="00E21579" w:rsidR="00E21579" w:rsidRPr="00E21579">
      <w:r w:rsidRPr="00E21579">
        <w:t>TRGOVAČKI SUD U PAZINU</w:t>
      </w:r>
    </w:p>
    <w:p w:rsidRDefault="00E21579" w:rsidP="00E21579" w:rsidR="00E21579" w:rsidRPr="00E21579">
      <w:r w:rsidRPr="00E21579">
        <w:t xml:space="preserve">    5</w:t>
      </w:r>
      <w:r>
        <w:t xml:space="preserve">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E21579">
        <w:t>Posl.br.: 2 St-1112/16-8</w:t>
      </w:r>
    </w:p>
    <w:p w:rsidRDefault="00E21579" w:rsidP="00E21579" w:rsidR="00E21579" w:rsidRPr="00E21579">
      <w:pPr>
        <w:jc w:val="both"/>
      </w:pPr>
      <w:r w:rsidRPr="00E21579">
        <w:tab/>
      </w:r>
    </w:p>
    <w:p w:rsidRDefault="00E21579" w:rsidP="00E21579" w:rsidR="00E21579" w:rsidRPr="00E21579">
      <w:pPr>
        <w:jc w:val="both"/>
      </w:pPr>
    </w:p>
    <w:p w:rsidRDefault="00E21579" w:rsidP="00E21579" w:rsidR="00E21579" w:rsidRPr="00E21579">
      <w:pPr>
        <w:jc w:val="center"/>
      </w:pPr>
      <w:r w:rsidRPr="00E21579">
        <w:t>R E P U B L I K A  H R V A T S K A</w:t>
      </w:r>
    </w:p>
    <w:p w:rsidRDefault="00E21579" w:rsidP="00E21579" w:rsidR="00E21579" w:rsidRPr="00E21579"/>
    <w:p w:rsidRDefault="00E21579" w:rsidP="00E21579" w:rsidR="00E21579" w:rsidRPr="00E21579">
      <w:pPr>
        <w:jc w:val="center"/>
      </w:pPr>
      <w:r w:rsidRPr="00E21579">
        <w:t>R J E Š E NJ E</w:t>
      </w:r>
    </w:p>
    <w:p w:rsidRDefault="00E21579" w:rsidP="00E21579" w:rsidR="00E21579"/>
    <w:p w:rsidRDefault="000A7550" w:rsidP="00E21579" w:rsidR="000A7550" w:rsidRPr="00E21579"/>
    <w:p w:rsidRDefault="00E21579" w:rsidP="00E21579" w:rsidR="00E21579" w:rsidRPr="00E21579">
      <w:pPr>
        <w:jc w:val="both"/>
      </w:pPr>
      <w:r w:rsidRPr="00E21579">
        <w:tab/>
        <w:t xml:space="preserve">Trgovački sud u Pazinu, po sucu Adrijani Labinjan Skok, radi otvaranja stečajnog postupka nad dužnikom </w:t>
      </w:r>
      <w:r w:rsidRPr="00F649FC">
        <w:t>INSUMO j.d.o.o., Poreč, Mate Vlašića 20, OIB: 42940403600</w:t>
      </w:r>
      <w:r w:rsidRPr="00E21579">
        <w:t xml:space="preserve">, </w:t>
      </w:r>
      <w:r>
        <w:t>23. siječnja 2017.</w:t>
      </w:r>
      <w:r w:rsidRPr="00E21579">
        <w:t xml:space="preserve"> </w:t>
      </w:r>
    </w:p>
    <w:p w:rsidRDefault="00E21579" w:rsidP="00E21579" w:rsidR="00E21579" w:rsidRPr="00E21579">
      <w:pPr>
        <w:jc w:val="both"/>
      </w:pPr>
    </w:p>
    <w:p w:rsidRDefault="00E21579" w:rsidP="00E21579" w:rsidR="00E21579" w:rsidRPr="00E21579">
      <w:pPr>
        <w:jc w:val="center"/>
      </w:pPr>
      <w:r w:rsidRPr="00E21579">
        <w:t>r i j e š i o    j e</w:t>
      </w:r>
    </w:p>
    <w:p w:rsidRDefault="00E21579" w:rsidP="00E21579" w:rsidR="00E21579">
      <w:pPr>
        <w:jc w:val="both"/>
      </w:pPr>
    </w:p>
    <w:p w:rsidRDefault="000A7550" w:rsidP="00E21579" w:rsidR="000A7550" w:rsidRPr="00E21579">
      <w:pPr>
        <w:jc w:val="both"/>
      </w:pPr>
    </w:p>
    <w:p w:rsidRDefault="00E21579" w:rsidP="00E21579" w:rsidR="00E21579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 w:rsidR="001C4A3D" w:rsidRPr="00F649FC">
        <w:t>INSUMO j.d.o.o., Poreč, Mate Vlašića 20, OIB: 42940403600</w:t>
      </w:r>
      <w:r w:rsidRPr="00E21579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 w:rsidR="001C4A3D">
        <w:t>1112</w:t>
      </w:r>
      <w:r w:rsidRPr="00E21579">
        <w:t>-16</w:t>
      </w:r>
      <w:r w:rsidRPr="00E21579">
        <w:rPr>
          <w:bCs w:val="false"/>
        </w:rPr>
        <w:t xml:space="preserve">.  </w:t>
      </w:r>
    </w:p>
    <w:p w:rsidRDefault="00E21579" w:rsidP="00E21579" w:rsidR="00E21579" w:rsidRPr="00E21579">
      <w:pPr>
        <w:jc w:val="both"/>
      </w:pPr>
    </w:p>
    <w:p w:rsidRDefault="00E21579" w:rsidP="00E21579" w:rsidR="00E21579" w:rsidRPr="00E21579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E21579" w:rsidP="00E21579" w:rsidR="00E21579">
      <w:pPr>
        <w:jc w:val="both"/>
        <w:rPr>
          <w:bCs w:val="false"/>
        </w:rPr>
      </w:pPr>
    </w:p>
    <w:p w:rsidRDefault="000A7550" w:rsidP="00E21579" w:rsidR="000A7550" w:rsidRPr="00E21579">
      <w:pPr>
        <w:jc w:val="both"/>
        <w:rPr>
          <w:bCs w:val="false"/>
        </w:rPr>
      </w:pPr>
    </w:p>
    <w:p w:rsidRDefault="00E21579" w:rsidP="00E21579" w:rsidR="00E21579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E21579" w:rsidP="00E21579" w:rsidR="00E21579">
      <w:pPr>
        <w:jc w:val="both"/>
        <w:rPr>
          <w:lang w:val="pl-PL"/>
        </w:rPr>
      </w:pPr>
    </w:p>
    <w:p w:rsidRDefault="000A7550" w:rsidP="00E21579" w:rsidR="000A7550" w:rsidRPr="00E21579">
      <w:pPr>
        <w:jc w:val="both"/>
        <w:rPr>
          <w:lang w:val="pl-PL"/>
        </w:rPr>
      </w:pPr>
    </w:p>
    <w:p w:rsidRDefault="00E21579" w:rsidP="00E21579" w:rsidR="00E21579" w:rsidRPr="00E21579">
      <w:pPr>
        <w:jc w:val="both"/>
      </w:pPr>
      <w:r w:rsidRPr="00E21579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E21579" w:rsidP="00E21579" w:rsidR="00E21579" w:rsidRPr="00E21579">
      <w:pPr>
        <w:ind w:firstLine="708"/>
        <w:jc w:val="both"/>
      </w:pPr>
      <w:r w:rsidRPr="00E21579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E21579" w:rsidP="00E21579" w:rsidR="00E21579" w:rsidRPr="00E21579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E21579" w:rsidP="00E21579" w:rsidR="00E21579" w:rsidRPr="00E21579">
      <w:pPr>
        <w:jc w:val="both"/>
      </w:pPr>
      <w:r w:rsidRPr="00E21579">
        <w:lastRenderedPageBreak/>
        <w:tab/>
        <w:t xml:space="preserve">Kako zakonski zastupnik dužnika nije pristupio na zakazano ročište niti je podnio prokazni popis imovine, nije utvrđeno da dužnik ima imovinu koja bi ušla u stečajnu masu pa je  temeljem čl. 132. st. 1. SZ-a odlučeno kao u izreci. </w:t>
      </w:r>
    </w:p>
    <w:p w:rsidRDefault="00E21579" w:rsidP="00E21579" w:rsidR="00E21579"/>
    <w:p w:rsidRDefault="000A7550" w:rsidP="00E21579" w:rsidR="000A7550" w:rsidRPr="00E21579"/>
    <w:p w:rsidRDefault="00E21579" w:rsidP="00E21579" w:rsidR="00E21579" w:rsidRPr="00E21579">
      <w:pPr>
        <w:jc w:val="center"/>
      </w:pPr>
      <w:r w:rsidRPr="00E21579">
        <w:t xml:space="preserve">U Pazinu </w:t>
      </w:r>
      <w:r w:rsidR="001C4A3D">
        <w:t>23. siječnja 2017</w:t>
      </w:r>
      <w:r w:rsidRPr="00E21579">
        <w:t>.</w:t>
      </w:r>
    </w:p>
    <w:p w:rsidRDefault="00E21579" w:rsidP="00E21579" w:rsidR="00E21579" w:rsidRPr="00E21579">
      <w:pPr>
        <w:ind w:firstLine="720" w:left="2880"/>
        <w:jc w:val="both"/>
      </w:pPr>
    </w:p>
    <w:p w:rsidRDefault="00E21579" w:rsidP="00E21579" w:rsidR="00E21579" w:rsidRPr="00E21579">
      <w:pPr>
        <w:ind w:firstLine="720" w:left="2880"/>
        <w:jc w:val="both"/>
      </w:pPr>
    </w:p>
    <w:p w:rsidRDefault="00E21579" w:rsidP="00E21579" w:rsidR="00E21579" w:rsidRPr="00E21579">
      <w:pPr>
        <w:ind w:firstLine="720" w:left="5652"/>
        <w:jc w:val="both"/>
      </w:pPr>
      <w:r w:rsidRPr="00E21579">
        <w:t xml:space="preserve">      </w:t>
      </w:r>
      <w:r w:rsidRPr="00E21579">
        <w:tab/>
        <w:t xml:space="preserve">Stečajni sudac </w:t>
      </w:r>
    </w:p>
    <w:p w:rsidRDefault="00E21579" w:rsidP="00E21579" w:rsidR="00E21579" w:rsidRPr="00E21579">
      <w:pPr>
        <w:ind w:left="5712"/>
        <w:jc w:val="both"/>
      </w:pPr>
      <w:r w:rsidRPr="00E21579">
        <w:t xml:space="preserve">         Adrijana Labinjan Skok</w:t>
      </w:r>
      <w:r w:rsidR="001C4A3D">
        <w:t>, v.</w:t>
      </w:r>
      <w:r w:rsidRPr="00E21579">
        <w:t>r.</w:t>
      </w:r>
    </w:p>
    <w:p w:rsidRDefault="00E21579" w:rsidP="00E21579" w:rsidR="00E21579" w:rsidRPr="00E21579">
      <w:pPr>
        <w:jc w:val="both"/>
      </w:pPr>
    </w:p>
    <w:p w:rsidRDefault="00E21579" w:rsidP="00E21579" w:rsidR="00E21579" w:rsidRPr="00E21579">
      <w:pPr>
        <w:jc w:val="both"/>
      </w:pPr>
    </w:p>
    <w:p w:rsidRDefault="00E21579" w:rsidP="00E21579" w:rsidR="00E21579">
      <w:pPr>
        <w:jc w:val="both"/>
      </w:pPr>
    </w:p>
    <w:p w:rsidRDefault="000A7550" w:rsidP="00E21579" w:rsidR="000A7550" w:rsidRPr="00E21579">
      <w:pPr>
        <w:jc w:val="both"/>
      </w:pPr>
    </w:p>
    <w:p w:rsidRDefault="00E21579" w:rsidP="00E21579" w:rsidR="00E21579" w:rsidRPr="00E21579">
      <w:pPr>
        <w:jc w:val="both"/>
      </w:pPr>
      <w:r w:rsidRPr="00E21579">
        <w:t>UPUTA O PRAVNOM LIJEKU:</w:t>
      </w:r>
    </w:p>
    <w:p w:rsidRDefault="00E21579" w:rsidP="00E21579" w:rsidR="00E21579" w:rsidRPr="00E21579">
      <w:pPr>
        <w:jc w:val="both"/>
      </w:pPr>
      <w:r w:rsidRPr="00E21579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E21579" w:rsidP="00E21579" w:rsidR="00E21579" w:rsidRPr="00E21579"/>
    <w:p w:rsidRDefault="00E21579" w:rsidP="00E21579" w:rsidR="00E21579" w:rsidRPr="00E21579">
      <w:pPr>
        <w:jc w:val="both"/>
      </w:pPr>
      <w:r w:rsidRPr="00E21579">
        <w:t>DNA:</w:t>
      </w:r>
    </w:p>
    <w:p w:rsidRDefault="00E21579" w:rsidP="00E21579" w:rsidR="00E21579" w:rsidRPr="00E21579">
      <w:pPr>
        <w:jc w:val="both"/>
      </w:pPr>
      <w:r w:rsidRPr="00E21579">
        <w:t xml:space="preserve">- e-Oglasna ploča suda </w:t>
      </w:r>
      <w:r w:rsidR="001C4A3D">
        <w:t>23. siječnja 2017.</w:t>
      </w:r>
      <w:r w:rsidRPr="00E21579">
        <w:t xml:space="preserve"> (čl. 132. st. 3. SZ-a)</w:t>
      </w:r>
    </w:p>
    <w:p w:rsidRDefault="00E21579" w:rsidP="00E21579" w:rsidR="00E21579" w:rsidRPr="00E21579">
      <w:pPr>
        <w:jc w:val="both"/>
      </w:pPr>
    </w:p>
    <w:p w:rsidRDefault="00E21579" w:rsidP="00E21579" w:rsidR="00E21579" w:rsidRPr="00E21579">
      <w:pPr>
        <w:ind w:left="360"/>
        <w:jc w:val="both"/>
      </w:pPr>
    </w:p>
    <w:p w:rsidRDefault="00E21579" w:rsidP="00E21579" w:rsidR="00E21579" w:rsidRPr="00E21579">
      <w:pPr>
        <w:jc w:val="both"/>
      </w:pPr>
    </w:p>
    <w:p w:rsidRDefault="00E21579" w:rsidP="00E21579" w:rsidR="00E21579" w:rsidRPr="00E21579"/>
    <w:p w:rsidRDefault="00E21579" w:rsidP="00E21579" w:rsidR="00E21579" w:rsidRPr="00E21579"/>
    <w:p w:rsidRDefault="00E21579" w:rsidP="00E21579" w:rsidR="00E21579" w:rsidRPr="00E21579"/>
    <w:p w:rsidRDefault="00E21579" w:rsidP="00E21579" w:rsidR="00E21579" w:rsidRPr="00E21579"/>
    <w:p w:rsidRDefault="00E21579" w:rsidP="00E21579" w:rsidR="00E21579" w:rsidRPr="00E21579"/>
    <w:p w:rsidRDefault="00E21579" w:rsidP="00E21579" w:rsidR="00E21579" w:rsidRPr="00E21579"/>
    <w:p w:rsidRDefault="00E21579" w:rsidP="00E21579" w:rsidR="00E21579" w:rsidRPr="00E21579"/>
    <w:p w:rsidRDefault="00E21579" w:rsidP="00E21579" w:rsidR="00E21579" w:rsidRPr="00E21579"/>
    <w:p w:rsidRDefault="00E21579" w:rsidP="00E21579" w:rsidR="00E21579" w:rsidRPr="00E21579"/>
    <w:p w:rsidRDefault="00E21579" w:rsidP="00E21579" w:rsidR="00E21579" w:rsidRPr="00E21579"/>
    <w:p w:rsidRDefault="00E21579" w:rsidP="00E21579" w:rsidR="00E21579" w:rsidRPr="00E21579"/>
    <w:p w:rsidRDefault="00E21579" w:rsidP="00E21579" w:rsidR="00E21579" w:rsidRPr="00E21579"/>
    <w:p w:rsidRDefault="00767400" w:rsidR="00500701" w:rsidRPr="00E21579"/>
    <w:sectPr w:rsidSect="00092984" w:rsidR="00500701" w:rsidRPr="00E21579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579" w:rsidP="00E21579" w:rsidR="00E21579">
      <w:r>
        <w:separator/>
      </w:r>
    </w:p>
  </w:endnote>
  <w:endnote w:id="0" w:type="continuationSeparator">
    <w:p w:rsidRDefault="00E21579" w:rsidP="00E21579" w:rsidR="00E21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579" w:rsidP="00E21579" w:rsidR="00E21579">
      <w:r>
        <w:separator/>
      </w:r>
    </w:p>
  </w:footnote>
  <w:footnote w:id="0" w:type="continuationSeparator">
    <w:p w:rsidRDefault="00E21579" w:rsidP="00E21579" w:rsidR="00E21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0A7550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67400">
          <w:rPr>
            <w:noProof/>
          </w:rPr>
          <w:t>2</w:t>
        </w:r>
        <w:r>
          <w:fldChar w:fldCharType="end"/>
        </w:r>
        <w:r>
          <w:tab/>
        </w:r>
        <w:r w:rsidR="00E21579" w:rsidRPr="00E21579">
          <w:t>Posl.br.: 2 St-1112/16-8</w:t>
        </w:r>
      </w:p>
    </w:sdtContent>
  </w:sdt>
  <w:p w:rsidRDefault="0076740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55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1579"/>
    <w:rsid w:val="000A7550"/>
    <w:rsid w:val="001C4A3D"/>
    <w:rsid w:val="00554328"/>
    <w:rsid w:val="00767400"/>
    <w:rsid w:val="00985388"/>
    <w:rsid w:val="00E2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157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15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2157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15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157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15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157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4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4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4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4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4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157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15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2157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15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157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15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157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4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4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4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4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4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INSUMO j.d.o.o. POREČ</izvorni_sadrzaj>
    <derivirana_varijabla naziv="DomainObject.Predmet.ProtustrankaFormated_1">  INSUMO j.d.o.o. POREČ</derivirana_varijabla>
  </DomainObject.Predmet.ProtustrankaFormated>
  <DomainObject.Predmet.ProtustrankaFormatedOIB>
    <izvorni_sadrzaj>  INSUMO j.d.o.o. POREČ, OIB 42940403600</izvorni_sadrzaj>
    <derivirana_varijabla naziv="DomainObject.Predmet.ProtustrankaFormatedOIB_1">  INSUMO j.d.o.o. POREČ, OIB 42940403600</derivirana_varijabla>
  </DomainObject.Predmet.ProtustrankaFormatedOIB>
  <DomainObject.Predmet.ProtustrankaFormatedWithAdress>
    <izvorni_sadrzaj> INSUMO j.d.o.o. POREČ, Mate Vlašića 20, 52440 Poreč</izvorni_sadrzaj>
    <derivirana_varijabla naziv="DomainObject.Predmet.ProtustrankaFormatedWithAdress_1"> INSUMO j.d.o.o. POREČ, Mate Vlašića 20, 52440 Poreč</derivirana_varijabla>
  </DomainObject.Predmet.ProtustrankaFormatedWithAdress>
  <DomainObject.Predmet.ProtustrankaFormatedWithAdressOIB>
    <izvorni_sadrzaj> INSUMO j.d.o.o. POREČ, OIB 42940403600, Mate Vlašića 20, 52440 Poreč</izvorni_sadrzaj>
    <derivirana_varijabla naziv="DomainObject.Predmet.ProtustrankaFormatedWithAdressOIB_1"> INSUMO j.d.o.o. POREČ, OIB 42940403600, Mate Vlašića 20, 52440 Poreč</derivirana_varijabla>
  </DomainObject.Predmet.ProtustrankaFormatedWithAdressOIB>
  <DomainObject.Predmet.ProtustrankaWithAdress>
    <izvorni_sadrzaj>INSUMO j.d.o.o. POREČ Mate Vlašića 20, 52440 Poreč</izvorni_sadrzaj>
    <derivirana_varijabla naziv="DomainObject.Predmet.ProtustrankaWithAdress_1">INSUMO j.d.o.o. POREČ Mate Vlašića 20, 52440 Poreč</derivirana_varijabla>
  </DomainObject.Predmet.ProtustrankaWithAdress>
  <DomainObject.Predmet.ProtustrankaWithAdressOIB>
    <izvorni_sadrzaj>INSUMO j.d.o.o. POREČ, OIB 42940403600, Mate Vlašića 20, 52440 Poreč</izvorni_sadrzaj>
    <derivirana_varijabla naziv="DomainObject.Predmet.ProtustrankaWithAdressOIB_1">INSUMO j.d.o.o. POREČ, OIB 42940403600, Mate Vlašića 20, 52440 Poreč</derivirana_varijabla>
  </DomainObject.Predmet.ProtustrankaWithAdressOIB>
  <DomainObject.Predmet.ProtustrankaNazivFormated>
    <izvorni_sadrzaj>INSUMO j.d.o.o. POREČ</izvorni_sadrzaj>
    <derivirana_varijabla naziv="DomainObject.Predmet.ProtustrankaNazivFormated_1">INSUMO j.d.o.o. POREČ</derivirana_varijabla>
  </DomainObject.Predmet.ProtustrankaNazivFormated>
  <DomainObject.Predmet.ProtustrankaNazivFormatedOIB>
    <izvorni_sadrzaj>INSUMO j.d.o.o. POREČ, OIB 42940403600</izvorni_sadrzaj>
    <derivirana_varijabla naziv="DomainObject.Predmet.ProtustrankaNazivFormatedOIB_1">INSUMO j.d.o.o. POREČ, OIB 42940403600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87913.39</izvorni_sadrzaj>
    <derivirana_varijabla naziv="DomainObject.Predmet.TrenutnaVrijednost_1">87913.39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INSUMO j.d.o.o. POREČ</item>
    </izvorni_sadrzaj>
    <derivirana_varijabla naziv="DomainObject.Predmet.ProtuStrankaListFormated_1">
      <item>INSUMO j.d.o.o. POREČ</item>
    </derivirana_varijabla>
  </DomainObject.Predmet.ProtuStrankaListFormated>
  <DomainObject.Predmet.ProtuStrankaListFormatedOIB>
    <izvorni_sadrzaj>
      <item>INSUMO j.d.o.o. POREČ, OIB 42940403600</item>
    </izvorni_sadrzaj>
    <derivirana_varijabla naziv="DomainObject.Predmet.ProtuStrankaListFormatedOIB_1">
      <item>INSUMO j.d.o.o. POREČ, OIB 42940403600</item>
    </derivirana_varijabla>
  </DomainObject.Predmet.ProtuStrankaListFormatedOIB>
  <DomainObject.Predmet.ProtuStrankaListFormatedWithAdress>
    <izvorni_sadrzaj>
      <item>INSUMO j.d.o.o. POREČ, Mate Vlašića 20, 52440 Poreč</item>
    </izvorni_sadrzaj>
    <derivirana_varijabla naziv="DomainObject.Predmet.ProtuStrankaListFormatedWithAdress_1">
      <item>INSUMO j.d.o.o. POREČ, Mate Vlašića 20, 52440 Poreč</item>
    </derivirana_varijabla>
  </DomainObject.Predmet.ProtuStrankaListFormatedWithAdress>
  <DomainObject.Predmet.ProtuStrankaListFormatedWithAdressOIB>
    <izvorni_sadrzaj>
      <item>INSUMO j.d.o.o. POREČ, OIB 42940403600, Mate Vlašića 20, 52440 Poreč</item>
    </izvorni_sadrzaj>
    <derivirana_varijabla naziv="DomainObject.Predmet.ProtuStrankaListFormatedWithAdressOIB_1">
      <item>INSUMO j.d.o.o. POREČ, OIB 42940403600, Mate Vlašića 20, 52440 Poreč</item>
    </derivirana_varijabla>
  </DomainObject.Predmet.ProtuStrankaListFormatedWithAdressOIB>
  <DomainObject.Predmet.ProtuStrankaListNazivFormated>
    <izvorni_sadrzaj>
      <item>INSUMO j.d.o.o. POREČ</item>
    </izvorni_sadrzaj>
    <derivirana_varijabla naziv="DomainObject.Predmet.ProtuStrankaListNazivFormated_1">
      <item>INSUMO j.d.o.o. POREČ</item>
    </derivirana_varijabla>
  </DomainObject.Predmet.ProtuStrankaListNazivFormated>
  <DomainObject.Predmet.ProtuStrankaListNazivFormatedOIB>
    <izvorni_sadrzaj>
      <item>INSUMO j.d.o.o. POREČ, OIB 42940403600</item>
    </izvorni_sadrzaj>
    <derivirana_varijabla naziv="DomainObject.Predmet.ProtuStrankaListNazivFormatedOIB_1">
      <item>INSUMO j.d.o.o. POREČ, OIB 42940403600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INSUMO j.d.o.o. POREČ</izvorni_sadrzaj>
    <derivirana_varijabla naziv="DomainObject.Predmet.ProtustrankaIDrugi_1">INSUMO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INSUMO j.d.o.o. POREČ, OIB 42940403600, Mate Vlašića 20, 52440 Poreč</izvorni_sadrzaj>
    <derivirana_varijabla naziv="DomainObject.Predmet.ProtustrankaIDrugiAdressOIB_1">INSUMO j.d.o.o. POREČ, OIB 42940403600,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INSUMO j.d.o.o. POREČ</item>
    </izvorni_sadrzaj>
    <derivirana_varijabla naziv="DomainObject.Predmet.SudioniciListNaziv_1">
      <item>FINANCIJSKA AGENCIJA, RC RIJEKA, PODRUŽNICA PULA, PULA</item>
      <item>INSUMO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INSUMO j.d.o.o. POREČ, OIB 42940403600, Mate Vlašića 20,52440 Poreč</item>
    </izvorni_sadrzaj>
    <derivirana_varijabla naziv="DomainObject.Predmet.SudioniciListAdressOIB_1">
      <item>FINANCIJSKA AGENCIJA, RC RIJEKA, PODRUŽNICA PULA, PULA, OIB 85821130368, Giardini 5,52100 Pula</item>
      <item>INSUMO j.d.o.o. POREČ, OIB 42940403600,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42940403600</item>
    </izvorni_sadrzaj>
    <derivirana_varijabla naziv="DomainObject.Predmet.SudioniciListNazivOIB_1">
      <item>, OIB 85821130368</item>
      <item>, OIB 42940403600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2244</properties:Characters>
  <properties:Lines>82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2017-01-23T09:37:00Z</dcterms:created>
  <dc:creator>Jasmina Matika</dc:creator>
  <cp:lastModifiedBy>Jasmina Matika</cp:lastModifiedBy>
  <dcterms:modified xmlns:xsi="http://www.w3.org/2001/XMLSchema-instance" xsi:type="dcterms:W3CDTF">2017-01-23T10:52:00Z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