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129b" w14:paraId="543129b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C14C61">
        <w:rPr>
          <w:b w:val="false"/>
          <w:u w:val="none"/>
        </w:rPr>
        <w:t>14</w:t>
      </w:r>
      <w:r w:rsidR="008A750E">
        <w:rPr>
          <w:b w:val="false"/>
          <w:u w:val="none"/>
        </w:rPr>
        <w:t>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C14C61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C14C61">
        <w:t>u pravnoj stvari predlagatelja – potrošača DUŠANA TENŽERA iz Osijeka, Mije Kišpatića 7, OIB: 64029510264, radi stečaja potrošača</w:t>
      </w:r>
      <w:r>
        <w:t xml:space="preserve">,  izvan ročišta, dana </w:t>
      </w:r>
      <w:r w:rsidR="00C14C61">
        <w:t>22</w:t>
      </w:r>
      <w:r w:rsidRPr="00067A69">
        <w:t xml:space="preserve">. </w:t>
      </w:r>
      <w:r w:rsidR="00C14C61">
        <w:t>svibnja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8467B" w:rsidP="004E4349" w:rsidR="004E4349" w:rsidRPr="000A55CB">
      <w:pPr>
        <w:jc w:val="center"/>
        <w:rPr>
          <w:u w:val="single"/>
        </w:rPr>
      </w:pPr>
      <w:r>
        <w:rPr>
          <w:u w:val="single"/>
        </w:rPr>
        <w:t>06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rujna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0A55CB"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08467B" w:rsidP="00DE32F1" w:rsidR="004E4349">
      <w:pPr>
        <w:pStyle w:val="Odlomakpopisa"/>
        <w:numPr>
          <w:ilvl w:val="0"/>
          <w:numId w:val="2"/>
        </w:numPr>
        <w:jc w:val="both"/>
      </w:pPr>
      <w:r>
        <w:t>TELE 2</w:t>
      </w:r>
      <w:r w:rsidR="008E071A">
        <w:t>,</w:t>
      </w:r>
      <w:r w:rsidR="009E7847">
        <w:t xml:space="preserve"> OIB: </w:t>
      </w:r>
      <w:r w:rsidR="00DE32F1" w:rsidRPr="00DE32F1">
        <w:t>70133616033</w:t>
      </w:r>
      <w:r w:rsidR="009E7847">
        <w:t xml:space="preserve">, </w:t>
      </w:r>
      <w:r>
        <w:t>Vukovarska 269d</w:t>
      </w:r>
      <w:r w:rsidR="009E7847">
        <w:t>, Zagreb,</w:t>
      </w:r>
    </w:p>
    <w:p w:rsidRDefault="00DE32F1" w:rsidP="00DE32F1" w:rsidR="009E7847">
      <w:pPr>
        <w:pStyle w:val="Odlomakpopisa"/>
        <w:numPr>
          <w:ilvl w:val="0"/>
          <w:numId w:val="2"/>
        </w:numPr>
        <w:jc w:val="both"/>
      </w:pPr>
      <w:r>
        <w:t>VODOVOD OSIJEK d.o.o.</w:t>
      </w:r>
      <w:r w:rsidR="009E7847">
        <w:t>, OIB:</w:t>
      </w:r>
      <w:r w:rsidRPr="00DE32F1">
        <w:t xml:space="preserve"> 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767E4C" w:rsidP="00767E4C" w:rsidR="00DC1328">
      <w:pPr>
        <w:pStyle w:val="Odlomakpopisa"/>
        <w:numPr>
          <w:ilvl w:val="0"/>
          <w:numId w:val="2"/>
        </w:numPr>
        <w:jc w:val="both"/>
      </w:pPr>
      <w:r>
        <w:t>GETVEL</w:t>
      </w:r>
      <w:r w:rsidR="00232EBA">
        <w:t xml:space="preserve"> d.o.o.</w:t>
      </w:r>
      <w:r w:rsidR="00DC1328">
        <w:t xml:space="preserve">, OIB: </w:t>
      </w:r>
      <w:r w:rsidRPr="00767E4C">
        <w:t>63771535436</w:t>
      </w:r>
      <w:r w:rsidR="00DC1328">
        <w:t xml:space="preserve">, </w:t>
      </w:r>
      <w:r w:rsidR="00232EBA">
        <w:t xml:space="preserve">Bana J. Jelačića </w:t>
      </w:r>
      <w:r>
        <w:t>85</w:t>
      </w:r>
      <w:r w:rsidR="00DC1328">
        <w:t xml:space="preserve">, </w:t>
      </w:r>
      <w:r>
        <w:t>Čepin</w:t>
      </w:r>
    </w:p>
    <w:p w:rsidRDefault="0040131B" w:rsidP="0040131B" w:rsidR="00DC1328">
      <w:pPr>
        <w:pStyle w:val="Odlomakpopisa"/>
        <w:numPr>
          <w:ilvl w:val="0"/>
          <w:numId w:val="2"/>
        </w:numPr>
        <w:jc w:val="both"/>
      </w:pPr>
      <w:r>
        <w:t>HYPO-ALPE-ADRIA-BANK d.d</w:t>
      </w:r>
      <w:r w:rsidR="007C6E70">
        <w:t>.</w:t>
      </w:r>
      <w:r w:rsidR="00DC1328">
        <w:t xml:space="preserve"> OIB:</w:t>
      </w:r>
      <w:r w:rsidRPr="0040131B">
        <w:t xml:space="preserve"> 14036333877</w:t>
      </w:r>
      <w:r w:rsidR="00DC1328">
        <w:t xml:space="preserve">, </w:t>
      </w:r>
      <w:r>
        <w:t>Slavonska avenija 6, Zagreb</w:t>
      </w:r>
    </w:p>
    <w:p w:rsidRDefault="0040131B" w:rsidP="0040131B" w:rsidR="004E4349">
      <w:pPr>
        <w:pStyle w:val="Odlomakpopisa"/>
        <w:numPr>
          <w:ilvl w:val="0"/>
          <w:numId w:val="2"/>
        </w:numPr>
        <w:jc w:val="both"/>
      </w:pPr>
      <w:r>
        <w:t>VIPnet d.o.o.</w:t>
      </w:r>
      <w:r w:rsidR="004E4349">
        <w:t xml:space="preserve"> OIB: </w:t>
      </w:r>
      <w:r w:rsidRPr="0040131B">
        <w:t>29524210204</w:t>
      </w:r>
      <w:r w:rsidR="004E4349">
        <w:t xml:space="preserve">, iz Zagreba, </w:t>
      </w:r>
      <w:r>
        <w:t>Vrtni put 1,</w:t>
      </w:r>
      <w:r w:rsidR="004E4349">
        <w:t xml:space="preserve"> </w:t>
      </w:r>
    </w:p>
    <w:p w:rsidRDefault="00D37EE0" w:rsidP="00D37EE0" w:rsidR="0040131B">
      <w:pPr>
        <w:pStyle w:val="Odlomakpopisa"/>
        <w:numPr>
          <w:ilvl w:val="0"/>
          <w:numId w:val="2"/>
        </w:numPr>
        <w:jc w:val="both"/>
      </w:pPr>
      <w:r>
        <w:t xml:space="preserve">BIJELIĆ CO d.o.o., OIB: </w:t>
      </w:r>
      <w:r w:rsidRPr="00D37EE0">
        <w:t>52417054044</w:t>
      </w:r>
      <w:r>
        <w:t xml:space="preserve"> , Sv. L. B. Mandića 13a, Osijek,</w:t>
      </w:r>
    </w:p>
    <w:p w:rsidRDefault="00D37EE0" w:rsidP="009745E9" w:rsidR="00D37EE0">
      <w:pPr>
        <w:pStyle w:val="Odlomakpopisa"/>
        <w:numPr>
          <w:ilvl w:val="0"/>
          <w:numId w:val="2"/>
        </w:numPr>
        <w:jc w:val="both"/>
      </w:pPr>
      <w:r>
        <w:t xml:space="preserve">UNIQA OSIGURANJE d.d., OIB: </w:t>
      </w:r>
      <w:r w:rsidR="009745E9" w:rsidRPr="009745E9">
        <w:t>75665455333</w:t>
      </w:r>
      <w:r>
        <w:t>, Planinska 13a,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HRVATSKA RADIO TELEVIZIJA, OIB: </w:t>
      </w:r>
      <w:r w:rsidRPr="009745E9">
        <w:t>68419124305</w:t>
      </w:r>
      <w:r>
        <w:t>, Prisavlje 3,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EOS MATRIX d.o.o., OIB: </w:t>
      </w:r>
      <w:r w:rsidRPr="009745E9">
        <w:t>76674680107</w:t>
      </w:r>
      <w:r>
        <w:t>, Horvatova 82, Zagreb,</w:t>
      </w:r>
    </w:p>
    <w:p w:rsidRDefault="002764B9" w:rsidP="002764B9" w:rsidR="009745E9">
      <w:pPr>
        <w:pStyle w:val="Odlomakpopisa"/>
        <w:numPr>
          <w:ilvl w:val="0"/>
          <w:numId w:val="2"/>
        </w:numPr>
        <w:jc w:val="both"/>
      </w:pPr>
      <w:r>
        <w:t xml:space="preserve">REPUBLIKA HRVATSKA, PREKRŠAJNI SUD U OSIJEKU, OIB: </w:t>
      </w:r>
      <w:r w:rsidRPr="002764B9">
        <w:t>18683136487</w:t>
      </w:r>
      <w:r>
        <w:t>, Kralja Zvonimira 3, Osijek,</w:t>
      </w:r>
    </w:p>
    <w:p w:rsidRDefault="00496925" w:rsidP="00496925" w:rsidR="002764B9">
      <w:pPr>
        <w:pStyle w:val="Odlomakpopisa"/>
        <w:numPr>
          <w:ilvl w:val="0"/>
          <w:numId w:val="2"/>
        </w:numPr>
        <w:jc w:val="both"/>
      </w:pPr>
      <w:r>
        <w:t xml:space="preserve">HEP Plin d.o.o., OIB: </w:t>
      </w:r>
      <w:r w:rsidRPr="00496925">
        <w:t>41317489366</w:t>
      </w:r>
      <w:r>
        <w:t>, Cara Hadrijana 7, Osijek,</w:t>
      </w:r>
    </w:p>
    <w:p w:rsidRDefault="00496925" w:rsidP="00496925" w:rsidR="00496925">
      <w:pPr>
        <w:pStyle w:val="Odlomakpopisa"/>
        <w:numPr>
          <w:ilvl w:val="0"/>
          <w:numId w:val="2"/>
        </w:numPr>
        <w:jc w:val="both"/>
      </w:pPr>
      <w:r>
        <w:t>FINA</w:t>
      </w:r>
      <w:r w:rsidR="008E071A">
        <w:t xml:space="preserve"> </w:t>
      </w:r>
      <w:r>
        <w:t xml:space="preserve">ZAGREB, OIB: </w:t>
      </w:r>
      <w:r w:rsidRPr="00496925">
        <w:t>85821130368</w:t>
      </w:r>
      <w:r>
        <w:t>, Ulica grada Vukovara 70, Zagreb.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8E071A">
        <w:t>Dušan Tenžera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C14C61">
        <w:t>22</w:t>
      </w:r>
      <w:r w:rsidR="004E4349" w:rsidRPr="00067A69">
        <w:t xml:space="preserve">. </w:t>
      </w:r>
      <w:r w:rsidR="00C14C61">
        <w:t>svibnja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94A5D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14C61" w:rsidP="00C14C61" w:rsidR="00C14C61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14/2016-5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8467B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75354"/>
    <w:rsid w:val="002764B9"/>
    <w:rsid w:val="00284756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131B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96925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67E4C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37E90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C777C"/>
    <w:rsid w:val="008D27E3"/>
    <w:rsid w:val="008D4DB9"/>
    <w:rsid w:val="008E0217"/>
    <w:rsid w:val="008E071A"/>
    <w:rsid w:val="008E6854"/>
    <w:rsid w:val="008F3AA6"/>
    <w:rsid w:val="008F468E"/>
    <w:rsid w:val="00921E8D"/>
    <w:rsid w:val="00924E7E"/>
    <w:rsid w:val="0094004F"/>
    <w:rsid w:val="0095573D"/>
    <w:rsid w:val="009745E9"/>
    <w:rsid w:val="00983E19"/>
    <w:rsid w:val="0099403C"/>
    <w:rsid w:val="00994A5D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14C61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37EE0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2F1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4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7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7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7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7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4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7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7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7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7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C79918-A33A-4B05-88D9-ED9393D767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2490</properties:Characters>
  <properties:Lines>87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2017-05-22T08:53:00Z</dcterms:created>
  <dc:creator>sud</dc:creator>
  <cp:lastModifiedBy>Tonkica Topić</cp:lastModifiedBy>
  <cp:lastPrinted>2017-04-20T06:50:00Z</cp:lastPrinted>
  <dcterms:modified xmlns:xsi="http://www.w3.org/2001/XMLSchema-instance" xsi:type="dcterms:W3CDTF">2017-05-22T11:06:00Z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EOS MATRIX d.o.o. Zagreb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