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2679" w14:paraId="f5d2679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717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F32310">
        <w:rPr>
          <w:rFonts w:cs="Times New Roman" w:hAnsi="Times New Roman" w:ascii="Times New Roman"/>
          <w:sz w:val="24"/>
          <w:szCs w:val="24"/>
          <w:lang w:eastAsia="hr-HR" w:val="hr-HR"/>
        </w:rPr>
        <w:t>564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F32310">
        <w:rPr>
          <w:rFonts w:cs="Times New Roman" w:hAnsi="Times New Roman" w:ascii="Times New Roman"/>
          <w:sz w:val="24"/>
          <w:szCs w:val="24"/>
          <w:lang w:eastAsia="hr-HR" w:val="hr-HR"/>
        </w:rPr>
        <w:t>2016-9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F32310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F32310" w:rsidRP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>POLJO TIM d.o.o., OIB: 32224425314 sa sjedištem u Zbjeg 30 A, Zbjeg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>08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FA4B2C" w:rsidR="00CC77E1" w:rsidRPr="00FA4B2C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FA4B2C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POLJO TIM </w:t>
      </w:r>
      <w:r w:rsid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d.o.o.</w:t>
      </w:r>
      <w:r w:rsidR="00FA4B2C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poljoprivrednu proizvodnju, usluge i trgovinu</w:t>
      </w:r>
      <w:r w:rsid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FA4B2C" w:rsidRPr="00FA4B2C">
        <w:t xml:space="preserve"> </w:t>
      </w:r>
      <w:r w:rsidR="00FA4B2C" w:rsidRP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OIB: 32224425314 sa sjedištem u Zbjeg 30 A, Zbjeg</w:t>
      </w:r>
      <w:r w:rsidR="00FA4B2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A4B2C" w:rsidP="00FA4B2C" w:rsidR="00FA4B2C" w:rsidRPr="00FA4B2C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FA4B2C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EB4138"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Edita Đurkin, OIB: 65118926772, Donjodravska obala 16, Osijek. 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FA4B2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08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</w:t>
      </w:r>
      <w:r w:rsidR="00D33DA0"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u </w:t>
      </w:r>
      <w:r w:rsidR="00CB70B0"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13</w:t>
      </w:r>
      <w:r w:rsidR="00D33DA0"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,</w:t>
      </w:r>
      <w:r w:rsidR="00D05D2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25</w:t>
      </w:r>
      <w:r w:rsidR="00D33DA0"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1F0563" w:rsidP="00641E84" w:rsidR="001F056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F0563" w:rsidP="00641E84" w:rsidR="001F056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Zabilježba otvaranja stečajnog postupka upisat će se u 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zemljišnoknjižnom odjelu Općinskog suda 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nekretninama upisanim u zk. ul. 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431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Zbjeg,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kč.br. 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16 oranica Seočina četiri j. i 1331 čhv.; 2788 m</w:t>
      </w:r>
      <w:r w:rsidR="00535675" w:rsidRPr="00535675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 w:rsidR="0053567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535675" w:rsidP="00535675" w:rsidR="0053567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zk. ul. 236 k.o. Banovci kč. br. 276 Oranica Klasje jedno j. i 1073 čhv.; 9973 m</w:t>
      </w:r>
      <w:r w:rsidRPr="00535675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kč. br. 277/1 Oranica Klasje tri j. i 269 čhv.; 18230 m</w:t>
      </w:r>
      <w:r w:rsidRPr="00535675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C93CE6" w:rsidP="00C93CE6" w:rsidR="00C93CE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zk. ul. 287 k.o. Zbjeg, kč. br. 779/2 zgrada i ekonomsko dvorište Urija 4417 m</w:t>
      </w:r>
      <w:r w:rsidRPr="00C93CE6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kč. br. 779/3 zgrada i ekonomsko dvorište Urija sa 752 m</w:t>
      </w:r>
      <w:r w:rsidRPr="00C93CE6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C93CE6" w:rsidP="00C93CE6" w:rsidR="00C93CE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zk. ul. 331 k.o. Zbjeg kč. br. 779/1 oranica Urija 26962 m</w:t>
      </w:r>
      <w:r w:rsidRPr="00C93CE6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C93CE6" w:rsidP="00C93CE6" w:rsidR="00C93CE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zk. ul. 335 k.o. Zbjeg kč. br. 437 oranica Pustaija sa dva j. 308 čhv.; 2619 m</w:t>
      </w:r>
      <w:r w:rsidRPr="00C93CE6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C93CE6" w:rsidP="00C93CE6" w:rsidR="00C93CE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- zk. ul. 423 k.o. Zbjeg kč. br. 484 livada Mekote sa jednim j. i 1440 čhv.; 10934 m</w:t>
      </w:r>
      <w:r w:rsidRPr="00C93CE6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kč. br. 540 oranica Mekote 862 čhv.; 3100 m</w:t>
      </w:r>
      <w:r w:rsidRPr="00C93CE6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kč. br. 547 oranica Mekote sa 204 čhv.; 733m</w:t>
      </w:r>
      <w:r w:rsidRPr="00C93CE6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7D132C" w:rsidP="00C93CE6" w:rsidR="007D13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zk. ul. 424 k.o. Zbjeg kč. br. 475 livada Mekota sa 1461 čhv.; 5256 m</w:t>
      </w:r>
      <w:r w:rsidRPr="007D132C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kč. br. 493 livada Mekota 945 čhv.; 3400 m</w:t>
      </w:r>
      <w:r w:rsidRPr="007D132C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</w:p>
    <w:p w:rsidRDefault="007D132C" w:rsidP="00C93CE6" w:rsidR="007D13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zk. ul. 430 k.o. Zbjeg kč. br. 483 oranica Mekota sa 910 čhv.; 3274 m</w:t>
      </w:r>
      <w:r w:rsidRPr="007D132C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kč. br. 641 oranica Bašća sa jednim j. i 1292 čhv.; 10400</w:t>
      </w:r>
      <w:r w:rsidRPr="007D132C">
        <w:t xml:space="preserve"> </w:t>
      </w:r>
      <w:r w:rsidRPr="007D132C">
        <w:rPr>
          <w:rFonts w:cs="Times New Roman" w:hAnsi="Times New Roman" w:ascii="Times New Roman"/>
          <w:color w:val="000000"/>
          <w:sz w:val="24"/>
          <w:szCs w:val="24"/>
          <w:lang w:val="hr-HR"/>
        </w:rPr>
        <w:t>m</w:t>
      </w:r>
      <w:r w:rsidRPr="007D132C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 xml:space="preserve">2 </w:t>
      </w:r>
    </w:p>
    <w:p w:rsidRDefault="007D132C" w:rsidP="00C93CE6" w:rsidR="007D132C" w:rsidRPr="007D13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C571D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564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C571D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2016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121ADC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18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C62343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</w:t>
      </w:r>
      <w:r w:rsidR="00B90206">
        <w:rPr>
          <w:rFonts w:cs="Times New Roman" w:hAnsi="Times New Roman" w:ascii="Times New Roman"/>
          <w:b/>
          <w:sz w:val="24"/>
          <w:szCs w:val="24"/>
          <w:lang w:val="hr-HR"/>
        </w:rPr>
        <w:t>listopada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D33DA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30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725727" w:rsidP="00F87B54" w:rsidR="00725727" w:rsidRPr="00D33DA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O b r a z l o ž e n j e</w:t>
      </w:r>
    </w:p>
    <w:p w:rsidRDefault="000879D7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</w:p>
    <w:p w:rsidRDefault="00FD26A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P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POLJO TIM d.o.o. za poljoprivrednu proizvodnju, usluge i trgovinu, OIB: 32224425314 sa sjedištem u Zbjeg 30 A, Zbjeg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prijedlogu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na dan 01. rujna 2015. 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320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od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762.144,45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jednog zaposlenog, također iz potvrde FINE proizlazi da je stečajni dužnik na dan 05. lipnja 2017. imao neizvršene osnove za plaćanje u neprekidnom razdoblju od 962 dana u ukupnom iznosu od 5.498.994,22 kn.</w:t>
      </w:r>
    </w:p>
    <w:p w:rsidRDefault="00FD26A1" w:rsidP="00B90206" w:rsidR="00FD26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90206" w:rsidP="00B90206" w:rsidR="00FD26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pribavio podatke od zk odjela Općinskog suda Sl. Brod te je utvrdio da isti vlasnik i posjednik nekretnina navedenih u točki V. </w:t>
      </w:r>
    </w:p>
    <w:p w:rsidRDefault="00B90206" w:rsidP="00FD26A1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Budući su ispunjeni uvjeti iz čl. 6. st. 2. alineja 1, što je vidljivo iz potvrde Financijske agencije to je odlučeno kao u izreci. 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08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BD0EFA" w:rsidR="00BB4B3F" w:rsidRPr="00BD0EFA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D0EFA" w:rsidRPr="00BD0EFA">
        <w:rPr>
          <w:rFonts w:cs="Times New Roman" w:hAnsi="Times New Roman" w:ascii="Times New Roman"/>
          <w:color w:val="000000"/>
          <w:sz w:val="24"/>
          <w:szCs w:val="24"/>
          <w:lang w:val="hr-HR"/>
        </w:rPr>
        <w:t>Antun Grgić, Zbjeg, Zbjeg 30/A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  <w:r w:rsid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Osijek</w:t>
      </w:r>
    </w:p>
    <w:p w:rsidRDefault="00BB4B3F" w:rsidP="00BB4B3F" w:rsidR="00BB4B3F" w:rsidRPr="002B04B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Ispostavi Porezne uprave </w:t>
      </w:r>
      <w:r w:rsidR="00BD0EFA">
        <w:rPr>
          <w:rFonts w:cs="Times New Roman" w:hAnsi="Times New Roman" w:ascii="Times New Roman"/>
          <w:color w:val="000000"/>
          <w:sz w:val="24"/>
          <w:szCs w:val="24"/>
          <w:lang w:val="hr-HR"/>
        </w:rPr>
        <w:t>Sl. Brod</w:t>
      </w:r>
    </w:p>
    <w:p w:rsidRDefault="00BD0EFA" w:rsidP="002B04BD" w:rsidR="002B04BD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lang w:val="hr-HR"/>
        </w:rPr>
        <w:t>ZK odjel Općinskog suda Sl. Brod</w:t>
      </w:r>
    </w:p>
    <w:p w:rsidRDefault="003102FF" w:rsidR="003102FF" w:rsidRPr="00D33DA0">
      <w:pPr>
        <w:rPr>
          <w:rFonts w:cs="Times New Roman" w:hAnsi="Times New Roman" w:ascii="Times New Roman"/>
        </w:rPr>
      </w:pPr>
    </w:p>
    <w:sectPr w:rsidR="003102FF" w:rsidRPr="00D33DA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796" w:rsidP="00AA5B72" w:rsidR="00B65796">
      <w:pPr>
        <w:spacing w:lineRule="auto" w:line="240" w:after="0"/>
      </w:pPr>
      <w:r>
        <w:separator/>
      </w:r>
    </w:p>
  </w:endnote>
  <w:endnote w:id="0" w:type="continuationSeparator">
    <w:p w:rsidRDefault="00B65796" w:rsidP="00AA5B72" w:rsidR="00B657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796" w:rsidP="00AA5B72" w:rsidR="00B65796">
      <w:pPr>
        <w:spacing w:lineRule="auto" w:line="240" w:after="0"/>
      </w:pPr>
      <w:r>
        <w:separator/>
      </w:r>
    </w:p>
  </w:footnote>
  <w:footnote w:id="0" w:type="continuationSeparator">
    <w:p w:rsidRDefault="00B65796" w:rsidP="00AA5B72" w:rsidR="00B657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3C05CE" w:rsidRPr="003C05CE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5961"/>
    <w:rsid w:val="000879D7"/>
    <w:rsid w:val="000B7B27"/>
    <w:rsid w:val="000D55F0"/>
    <w:rsid w:val="000F3FA5"/>
    <w:rsid w:val="000F6DD7"/>
    <w:rsid w:val="0011423B"/>
    <w:rsid w:val="00121ADC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C05CE"/>
    <w:rsid w:val="003D1ABA"/>
    <w:rsid w:val="003E1967"/>
    <w:rsid w:val="00433296"/>
    <w:rsid w:val="004432D3"/>
    <w:rsid w:val="004464AB"/>
    <w:rsid w:val="00450926"/>
    <w:rsid w:val="00494E76"/>
    <w:rsid w:val="004C557A"/>
    <w:rsid w:val="004E1777"/>
    <w:rsid w:val="00512415"/>
    <w:rsid w:val="00535675"/>
    <w:rsid w:val="00545BA2"/>
    <w:rsid w:val="005A6602"/>
    <w:rsid w:val="005C14B3"/>
    <w:rsid w:val="005C3034"/>
    <w:rsid w:val="005E26F1"/>
    <w:rsid w:val="00624FA1"/>
    <w:rsid w:val="00641E84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D132C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70223"/>
    <w:rsid w:val="00993FC8"/>
    <w:rsid w:val="00996E9F"/>
    <w:rsid w:val="00A2754F"/>
    <w:rsid w:val="00A61CE3"/>
    <w:rsid w:val="00A63DE4"/>
    <w:rsid w:val="00A94D31"/>
    <w:rsid w:val="00AA5B72"/>
    <w:rsid w:val="00AB133E"/>
    <w:rsid w:val="00AD4FD0"/>
    <w:rsid w:val="00B10839"/>
    <w:rsid w:val="00B65796"/>
    <w:rsid w:val="00B8651E"/>
    <w:rsid w:val="00B90206"/>
    <w:rsid w:val="00BB4B3F"/>
    <w:rsid w:val="00BD0EFA"/>
    <w:rsid w:val="00BE25A1"/>
    <w:rsid w:val="00C16B6D"/>
    <w:rsid w:val="00C320C5"/>
    <w:rsid w:val="00C440EE"/>
    <w:rsid w:val="00C571DF"/>
    <w:rsid w:val="00C62343"/>
    <w:rsid w:val="00C93CE6"/>
    <w:rsid w:val="00CA4763"/>
    <w:rsid w:val="00CB70B0"/>
    <w:rsid w:val="00CC77E1"/>
    <w:rsid w:val="00CD1E41"/>
    <w:rsid w:val="00CF5600"/>
    <w:rsid w:val="00D0173E"/>
    <w:rsid w:val="00D045EB"/>
    <w:rsid w:val="00D05D20"/>
    <w:rsid w:val="00D16D3A"/>
    <w:rsid w:val="00D31573"/>
    <w:rsid w:val="00D33DA0"/>
    <w:rsid w:val="00D54CDA"/>
    <w:rsid w:val="00D740B3"/>
    <w:rsid w:val="00D75A96"/>
    <w:rsid w:val="00DA27DA"/>
    <w:rsid w:val="00DB1383"/>
    <w:rsid w:val="00EB4138"/>
    <w:rsid w:val="00F2467D"/>
    <w:rsid w:val="00F32310"/>
    <w:rsid w:val="00F42968"/>
    <w:rsid w:val="00F87B54"/>
    <w:rsid w:val="00FA4B2C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1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38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1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38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 TIM društvo s ograničenom odgovornošću za poljoprivrednu proizvodnju, usluge i trgovinu</izvorni_sadrzaj>
    <derivirana_varijabla naziv="DomainObject.Predmet.ProtustrankaFormated_1">  POLJO TIM društvo s ograničenom odgovornošću za poljoprivrednu proizvodnju, usluge i trgovinu</derivirana_varijabla>
  </DomainObject.Predmet.ProtustrankaFormated>
  <DomainObject.Predmet.ProtustrankaFormatedOIB>
    <izvorni_sadrzaj>  POLJO TIM društvo s ograničenom odgovornošću za poljoprivrednu proizvodnju, usluge i trgovinu, OIB 32224425314</izvorni_sadrzaj>
    <derivirana_varijabla naziv="DomainObject.Predmet.ProtustrankaFormatedOIB_1">  POLJO TIM društvo s ograničenom odgovornošću za poljoprivrednu proizvodnju, usluge i trgovinu, OIB 32224425314</derivirana_varijabla>
  </DomainObject.Predmet.ProtustrankaFormatedOIB>
  <DomainObject.Predmet.ProtustrankaFormatedWithAdress>
    <izvorni_sadrzaj> POLJO TIM društvo s ograničenom odgovornošću za poljoprivrednu proizvodnju, usluge i trgovinu, Zbjeg/30 A, 35000 Zbjeg</izvorni_sadrzaj>
    <derivirana_varijabla naziv="DomainObject.Predmet.ProtustrankaFormatedWithAdress_1"> POLJO TIM društvo s ograničenom odgovornošću za poljoprivrednu proizvodnju, usluge i trgovinu, Zbjeg/30 A, 35000 Zbjeg</derivirana_varijabla>
  </DomainObject.Predmet.ProtustrankaFormatedWithAdress>
  <DomainObject.Predmet.ProtustrankaFormatedWithAdressOIB>
    <izvorni_sadrzaj> POLJO TIM društvo s ograničenom odgovornošću za poljoprivrednu proizvodnju, usluge i trgovinu, OIB 32224425314, Zbjeg/30 A, 35000 Zbjeg</izvorni_sadrzaj>
    <derivirana_varijabla naziv="DomainObject.Predmet.ProtustrankaFormatedWithAdressOIB_1"> POLJO TIM društvo s ograničenom odgovornošću za poljoprivrednu proizvodnju, usluge i trgovinu, OIB 32224425314, Zbjeg/30 A, 35000 Zbjeg</derivirana_varijabla>
  </DomainObject.Predmet.ProtustrankaFormatedWithAdressOIB>
  <DomainObject.Predmet.ProtustrankaWithAdress>
    <izvorni_sadrzaj>POLJO TIM društvo s ograničenom odgovornošću za poljoprivrednu proizvodnju, usluge i trgovinu Zbjeg/30 A, 35000 Zbjeg</izvorni_sadrzaj>
    <derivirana_varijabla naziv="DomainObject.Predmet.ProtustrankaWithAdress_1">POLJO TIM društvo s ograničenom odgovornošću za poljoprivrednu proizvodnju, usluge i trgovinu Zbjeg/30 A, 35000 Zbjeg</derivirana_varijabla>
  </DomainObject.Predmet.ProtustrankaWithAdress>
  <DomainObject.Predmet.ProtustrankaWithAdressOIB>
    <izvorni_sadrzaj>POLJO TIM društvo s ograničenom odgovornošću za poljoprivrednu proizvodnju, usluge i trgovinu, OIB 32224425314, Zbjeg/30 A, 35000 Zbjeg</izvorni_sadrzaj>
    <derivirana_varijabla naziv="DomainObject.Predmet.ProtustrankaWithAdressOIB_1">POLJO TIM društvo s ograničenom odgovornošću za poljoprivrednu proizvodnju, usluge i trgovinu, OIB 32224425314, Zbjeg/30 A, 35000 Zbjeg</derivirana_varijabla>
  </DomainObject.Predmet.ProtustrankaWithAdressOIB>
  <DomainObject.Predmet.ProtustrankaNazivFormated>
    <izvorni_sadrzaj>POLJO TIM društvo s ograničenom odgovornošću za poljoprivrednu proizvodnju, usluge i trgovinu</izvorni_sadrzaj>
    <derivirana_varijabla naziv="DomainObject.Predmet.ProtustrankaNazivFormated_1">POLJO TIM društvo s ograničenom odgovornošću za poljoprivrednu proizvodnju, usluge i trgovinu</derivirana_varijabla>
  </DomainObject.Predmet.ProtustrankaNazivFormated>
  <DomainObject.Predmet.ProtustrankaNazivFormatedOIB>
    <izvorni_sadrzaj>POLJO TIM društvo s ograničenom odgovornošću za poljoprivrednu proizvodnju, usluge i trgovinu, OIB 32224425314</izvorni_sadrzaj>
    <derivirana_varijabla naziv="DomainObject.Predmet.ProtustrankaNazivFormatedOIB_1">POLJO TIM društvo s ograničenom odgovornošću za poljoprivrednu proizvodnju, usluge i trgovinu, OIB 32224425314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762144.45</izvorni_sadrzaj>
    <derivirana_varijabla naziv="DomainObject.Predmet.TrenutnaVrijednost_1">762144.45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 TIM društvo s ograničenom odgovornošću za poljoprivrednu proizvodnju, usluge i trgovinu</item>
    </izvorni_sadrzaj>
    <derivirana_varijabla naziv="DomainObject.Predmet.ProtuStrankaListFormated_1">
      <item>POLJO TIM društvo s ograničenom odgovornošću za poljoprivrednu proizvodnju, usluge i trgovinu</item>
    </derivirana_varijabla>
  </DomainObject.Predmet.ProtuStrankaListFormated>
  <DomainObject.Predmet.ProtuStrankaListFormatedOIB>
    <izvorni_sadrzaj>
      <item>POLJO TIM društvo s ograničenom odgovornošću za poljoprivrednu proizvodnju, usluge i trgovinu, OIB 32224425314</item>
    </izvorni_sadrzaj>
    <derivirana_varijabla naziv="DomainObject.Predmet.ProtuStrankaListFormatedOIB_1">
      <item>POLJO TIM društvo s ograničenom odgovornošću za poljoprivrednu proizvodnju, usluge i trgovinu, OIB 32224425314</item>
    </derivirana_varijabla>
  </DomainObject.Predmet.ProtuStrankaListFormatedOIB>
  <DomainObject.Predmet.ProtuStrankaListFormatedWithAdress>
    <izvorni_sadrzaj>
      <item>POLJO TIM društvo s ograničenom odgovornošću za poljoprivrednu proizvodnju, usluge i trgovinu, Zbjeg/30 A, 35000 Zbjeg</item>
    </izvorni_sadrzaj>
    <derivirana_varijabla naziv="DomainObject.Predmet.ProtuStrankaListFormatedWithAdress_1">
      <item>POLJO TIM društvo s ograničenom odgovornošću za poljoprivrednu proizvodnju, usluge i trgovinu, Zbjeg/30 A, 35000 Zbjeg</item>
    </derivirana_varijabla>
  </DomainObject.Predmet.ProtuStrankaListFormatedWithAdress>
  <DomainObject.Predmet.ProtuStrankaListFormatedWithAdressOIB>
    <izvorni_sadrzaj>
      <item>POLJO TIM društvo s ograničenom odgovornošću za poljoprivrednu proizvodnju, usluge i trgovinu, OIB 32224425314, Zbjeg/30 A, 35000 Zbjeg</item>
    </izvorni_sadrzaj>
    <derivirana_varijabla naziv="DomainObject.Predmet.ProtuStrankaListFormatedWithAdressOIB_1">
      <item>POLJO TIM društvo s ograničenom odgovornošću za poljoprivrednu proizvodnju, usluge i trgovinu, OIB 32224425314, Zbjeg/30 A, 35000 Zbjeg</item>
    </derivirana_varijabla>
  </DomainObject.Predmet.ProtuStrankaListFormatedWithAdressOIB>
  <DomainObject.Predmet.ProtuStrankaListNazivFormated>
    <izvorni_sadrzaj>
      <item>POLJO TIM društvo s ograničenom odgovornošću za poljoprivrednu proizvodnju, usluge i trgovinu</item>
    </izvorni_sadrzaj>
    <derivirana_varijabla naziv="DomainObject.Predmet.ProtuStrankaListNazivFormated_1">
      <item>POLJO TIM društvo s ograničenom odgovornošću za poljoprivrednu proizvodnju, usluge i trgovinu</item>
    </derivirana_varijabla>
  </DomainObject.Predmet.ProtuStrankaListNazivFormated>
  <DomainObject.Predmet.ProtuStrankaListNazivFormatedOIB>
    <izvorni_sadrzaj>
      <item>POLJO TIM društvo s ograničenom odgovornošću za poljoprivrednu proizvodnju, usluge i trgovinu, OIB 32224425314</item>
    </izvorni_sadrzaj>
    <derivirana_varijabla naziv="DomainObject.Predmet.ProtuStrankaListNazivFormatedOIB_1">
      <item>POLJO TIM društvo s ograničenom odgovornošću za poljoprivrednu proizvodnju, usluge i trgovinu, OIB 32224425314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 TIM društvo s ograničenom odgovornošću za poljoprivrednu proizvodnju, usluge i trgovinu</izvorni_sadrzaj>
    <derivirana_varijabla naziv="DomainObject.Predmet.ProtustrankaIDrugi_1">POLJO TIM društvo s ograničenom odgovornošću za poljoprivrednu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 TIM društvo s ograničenom odgovornošću za poljoprivrednu proizvodnju, usluge i trgovinu, OIB 32224425314, Zbjeg/30 A, 35000 Zbjeg</izvorni_sadrzaj>
    <derivirana_varijabla naziv="DomainObject.Predmet.ProtustrankaIDrugiAdressOIB_1">POLJO TIM društvo s ograničenom odgovornošću za poljoprivrednu proizvodnju, usluge i trgovinu, OIB 32224425314, Zbjeg/30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 TIM društvo s ograničenom odgovornošću za poljoprivrednu proizvodnju, usluge i trgovinu</item>
    </izvorni_sadrzaj>
    <derivirana_varijabla naziv="DomainObject.Predmet.SudioniciListNaziv_1">
      <item>Financijska agencija</item>
      <item>POLJO TIM društvo s ograničenom odgovornošću za poljoprivrednu proizvodnju, usluge i trgovinu</item>
    </derivirana_varijabla>
  </DomainObject.Predmet.SudioniciListNaziv>
  <DomainObject.Predmet.SudioniciListAdressOIB>
    <izvorni_sadrzaj>
      <item>Financijska agencija, OIB 85821130368, Ulica grada Vukovara 70,10000 Zagreb</item>
      <item>POLJO TIM društvo s ograničenom odgovornošću za poljoprivrednu proizvodnju, usluge i trgovinu, OIB 32224425314, Zbjeg/30 A,35000 Zbjeg</item>
    </izvorni_sadrzaj>
    <derivirana_varijabla naziv="DomainObject.Predmet.SudioniciListAdressOIB_1">
      <item>Financijska agencija, OIB 85821130368, Ulica grada Vukovara 70,10000 Zagreb</item>
      <item>POLJO TIM društvo s ograničenom odgovornošću za poljoprivrednu proizvodnju, usluge i trgovinu, OIB 32224425314, Zbjeg/30 A,35000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32224425314</item>
    </izvorni_sadrzaj>
    <derivirana_varijabla naziv="DomainObject.Predmet.SudioniciListNazivOIB_1">
      <item>, OIB 85821130368</item>
      <item>, OIB 32224425314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46A4E-6009-4A8D-8DAE-6C2F60C30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997</properties:Words>
  <properties:Characters>4949</properties:Characters>
  <properties:Lines>145</properties:Lines>
  <properties:Paragraphs>58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2018-08-08T10:36:00Z</dcterms:created>
  <dc:creator>wsadmin</dc:creator>
  <cp:lastModifiedBy>wsadmin</cp:lastModifiedBy>
  <cp:lastPrinted>2018-01-11T13:24:00Z</cp:lastPrinted>
  <dcterms:modified xmlns:xsi="http://www.w3.org/2001/XMLSchema-instance" xsi:type="dcterms:W3CDTF">2018-08-08T11:17:00Z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 St-564-2016.docx)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