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e692" w14:paraId="14be692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</w:t>
      </w:r>
      <w:r w:rsidR="00E04DB7">
        <w:t xml:space="preserve">   </w:t>
      </w:r>
      <w:r w:rsidRPr="007E4CB5">
        <w:t xml:space="preserve">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E04DB7" w:rsidP="00C701B8" w:rsidR="00C701B8" w:rsidRPr="007E4CB5">
      <w:r>
        <w:t xml:space="preserve"> 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E04DB7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E04DB7" w:rsidP="00E04DB7" w:rsidR="00E04DB7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</w:t>
      </w:r>
      <w:r w:rsidR="00E04DB7">
        <w:t xml:space="preserve"> </w:t>
      </w:r>
      <w:r w:rsidRPr="007E4CB5">
        <w:t>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>Trgovački sud u Pazinu, po stečajnom sucu Ivanu Dujiću, po prijedlogu predlagatelja Financijske agencije, RC Rijeka, Podružnica Pula, Giardini 5, OIB: 85821130368, za otvaranje stečajnog postupka nad dužnikom PORTO GRIMALDA d.o.o. Cerovlje, Grimalda bb, OI</w:t>
      </w:r>
      <w:r w:rsidR="0007028E">
        <w:t>B: 79977342850,  16</w:t>
      </w:r>
      <w:r w:rsidR="0007028E" w:rsidRPr="0007028E">
        <w:t xml:space="preserve">. </w:t>
      </w:r>
      <w:r w:rsidR="0007028E">
        <w:t>svibnja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07028E" w:rsidRPr="0007028E">
        <w:t>PORTO GRIMALDA d.o.o. Cerovlje, Grimalda bb, OIB: 79977342850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C451E8" w:rsidP="0007028E" w:rsidR="00FC37F8" w:rsidRPr="0007028E">
      <w:pPr>
        <w:jc w:val="both"/>
      </w:pPr>
      <w:r w:rsidRPr="0007028E">
        <w:t>II</w:t>
      </w:r>
      <w:r w:rsidRPr="0007028E">
        <w:tab/>
        <w:t xml:space="preserve">Za stečajnog upravitelja imenuje se </w:t>
      </w:r>
      <w:r w:rsidR="0007028E" w:rsidRPr="0007028E">
        <w:t>Marina Mamić iz Zagreba, Kruge 9, OIB: 12021589075</w:t>
      </w:r>
      <w:r w:rsidRPr="0007028E">
        <w:t>.</w:t>
      </w:r>
    </w:p>
    <w:p w:rsidRDefault="00C451E8" w:rsidP="00020463" w:rsidR="00C451E8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07028E" w:rsidRPr="0007028E">
        <w:t>PORTO GRIMALDA d.o.o. Cerovlje, Grimalda bb, OIB: 79977342850</w:t>
      </w:r>
      <w:r w:rsidRPr="00B53A19">
        <w:t>.</w:t>
      </w:r>
    </w:p>
    <w:p w:rsidRDefault="00E04DB7" w:rsidP="00020463" w:rsidR="00E04DB7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07028E" w:rsidP="0007028E" w:rsidR="0007028E">
      <w:pPr>
        <w:ind w:firstLine="708"/>
        <w:jc w:val="both"/>
      </w:pPr>
      <w:r>
        <w:t>Rješenjem ovog suda posl.br. St-52/2018-4 od 28. veljače 2018. odlučeno je:</w:t>
      </w:r>
    </w:p>
    <w:p w:rsidRDefault="0007028E" w:rsidP="0007028E" w:rsidR="0007028E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PORTO GRIMALDA d.o.o. Cerovlje, Grimalda bb, OIB: 79977342850, te se određuje ročište radi očitovanja o prijedlogu za otvaranje stečajnoga postupka (čl. 123. SZ-a) i radi rasprave o pretpostavkama za otvaranje stečajnoga postupka (čl. 128. st. 1. SZ-a) za dan </w:t>
      </w:r>
    </w:p>
    <w:p w:rsidRDefault="0007028E" w:rsidP="0007028E" w:rsidR="0007028E">
      <w:pPr>
        <w:ind w:firstLine="708"/>
        <w:jc w:val="both"/>
      </w:pPr>
      <w:r>
        <w:tab/>
        <w:t>12. travnja 2018. u 12:00 sati, u Trgovačkom sudu u Pazinu, Dršćevka 1, sudnica 1,</w:t>
      </w:r>
    </w:p>
    <w:p w:rsidRDefault="0007028E" w:rsidP="0007028E" w:rsidR="0007028E">
      <w:pPr>
        <w:ind w:firstLine="708"/>
        <w:jc w:val="both"/>
      </w:pPr>
      <w:r>
        <w:t>na koje se pozivaju:</w:t>
      </w:r>
    </w:p>
    <w:p w:rsidRDefault="0007028E" w:rsidP="0007028E" w:rsidR="0007028E">
      <w:pPr>
        <w:ind w:firstLine="708"/>
        <w:jc w:val="both"/>
      </w:pPr>
      <w:r>
        <w:tab/>
      </w:r>
      <w:r>
        <w:tab/>
        <w:t>-  predlagatelj,</w:t>
      </w:r>
    </w:p>
    <w:p w:rsidRDefault="0007028E" w:rsidP="0007028E" w:rsidR="0007028E">
      <w:pPr>
        <w:ind w:firstLine="708"/>
        <w:jc w:val="both"/>
      </w:pPr>
      <w:r>
        <w:tab/>
      </w:r>
      <w:r>
        <w:tab/>
        <w:t xml:space="preserve">-  dužnik, </w:t>
      </w:r>
    </w:p>
    <w:p w:rsidRDefault="0007028E" w:rsidP="0007028E" w:rsidR="0007028E">
      <w:pPr>
        <w:ind w:firstLine="708"/>
        <w:jc w:val="both"/>
      </w:pPr>
      <w:r>
        <w:tab/>
      </w:r>
      <w:r>
        <w:tab/>
        <w:t>- zakonski zastupnik dužnika Drago Radolović iz Višnjana, Bokići 10.</w:t>
      </w:r>
    </w:p>
    <w:p w:rsidRDefault="0007028E" w:rsidP="0007028E" w:rsidR="0007028E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07028E" w:rsidP="0007028E" w:rsidR="0007028E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07028E" w:rsidP="0007028E" w:rsidR="0007028E">
      <w:pPr>
        <w:ind w:firstLine="708"/>
        <w:jc w:val="both"/>
      </w:pPr>
      <w:r>
        <w:lastRenderedPageBreak/>
        <w:t xml:space="preserve">To je rješenje objavljeno na mrežnoj stranici e-oglasna ploča sudova 1. ožujka 2018., te se dostava smatra obavljenom istekom osmog dana od dana objave, sukladno čl. 12. st. 1. Stečajnog zakona. </w:t>
      </w:r>
    </w:p>
    <w:p w:rsidRDefault="0007028E" w:rsidP="0007028E" w:rsidR="0007028E">
      <w:pPr>
        <w:ind w:firstLine="708"/>
        <w:jc w:val="both"/>
      </w:pPr>
      <w:r>
        <w:tab/>
        <w:t xml:space="preserve">Na ročište od 12. travnja 2018. nitko nije pristupio. </w:t>
      </w:r>
    </w:p>
    <w:p w:rsidRDefault="0007028E" w:rsidP="0007028E" w:rsidR="0007028E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07028E" w:rsidP="0007028E" w:rsidR="0007028E">
      <w:pPr>
        <w:ind w:firstLine="708"/>
        <w:jc w:val="both"/>
      </w:pPr>
      <w:r>
        <w:tab/>
        <w:t>Predvidivi troškovi stečajnog postupka sastoje se od troškova i nagrade stečajnog upravitelja, troškova izrade pečata i otvaranja žiro računa dužnika, troškova vođenja knjigovodstva, troškova procjene i prodaje imovine dužnika, troškova sređivanja arhive i dr., za koje je potrebno barem 10.000,00 kn.</w:t>
      </w:r>
    </w:p>
    <w:p w:rsidRDefault="0007028E" w:rsidP="0007028E" w:rsidR="0007028E">
      <w:pPr>
        <w:ind w:firstLine="708"/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07028E" w:rsidP="0007028E" w:rsidR="00B11E72" w:rsidRPr="007E4CB5">
      <w:pPr>
        <w:ind w:firstLine="708"/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52</w:t>
      </w:r>
      <w:r w:rsidR="003C3C71" w:rsidRPr="007E4CB5">
        <w:t>/</w:t>
      </w:r>
      <w:r w:rsidR="004E17A2">
        <w:t>20</w:t>
      </w:r>
      <w:r w:rsidR="003C3C71" w:rsidRPr="007E4CB5">
        <w:t>1</w:t>
      </w:r>
      <w:r w:rsidR="00C451E8">
        <w:t>8</w:t>
      </w:r>
      <w:r w:rsidR="003C3C71" w:rsidRPr="007E4CB5">
        <w:t>-</w:t>
      </w:r>
      <w:r>
        <w:t>9</w:t>
      </w:r>
      <w:r w:rsidR="00AE1196" w:rsidRPr="007E4CB5">
        <w:t xml:space="preserve"> </w:t>
      </w:r>
      <w:r w:rsidR="00B11E72" w:rsidRPr="007E4CB5">
        <w:t xml:space="preserve">od </w:t>
      </w:r>
      <w:r w:rsidRPr="0007028E">
        <w:t>12. travnja 2018.</w:t>
      </w:r>
      <w:r>
        <w:t xml:space="preserve"> </w:t>
      </w:r>
      <w:r w:rsidR="00B11E72" w:rsidRPr="007E4CB5">
        <w:t xml:space="preserve">odlučeno je kako slijedi: </w:t>
      </w:r>
    </w:p>
    <w:p w:rsidRDefault="00691054" w:rsidP="0007028E" w:rsidR="0007028E">
      <w:pPr>
        <w:jc w:val="both"/>
      </w:pPr>
      <w:r w:rsidRPr="007E4CB5">
        <w:tab/>
      </w:r>
      <w:r w:rsidR="00B11E72" w:rsidRPr="007E4CB5">
        <w:t>„</w:t>
      </w:r>
      <w:r w:rsidR="0007028E">
        <w:t>I</w:t>
      </w:r>
      <w:r w:rsidR="0007028E">
        <w:tab/>
        <w:t>Pozivaju se osobe koje imaju pravni interes za provedbom stečajnog postupka nad dužnikom PORTO GRIMALDA d.o.o. Cerovlje, Grimalda bb, OIB: 79977342850, da u roku od 15 dana uplate predujam za namirenje troškova prethodnoga i otvorenoga stečajnog postupka iznos od 10.000,00 kuna za pokriće troškova prethodnog postupka te stečajnog postupka, na depozit ovog suda broj: HR43 2390001 1300029763, poziv na broj 020-52-18, te da o tome dostave dokaz u spis ovog predmeta.</w:t>
      </w:r>
    </w:p>
    <w:p w:rsidRDefault="0007028E" w:rsidP="0007028E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07028E" w:rsidRPr="0007028E">
        <w:t>12. travnja 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845C3A" w:rsidP="00D43683" w:rsidR="00845C3A" w:rsidRPr="00D12E34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>izreci. 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07028E">
        <w:t>16</w:t>
      </w:r>
      <w:r w:rsidR="0007028E" w:rsidRPr="0007028E">
        <w:t xml:space="preserve">. </w:t>
      </w:r>
      <w:r w:rsidR="0007028E">
        <w:t>svibnja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CC5545" w:rsidP="00E04DB7" w:rsidR="00CC5545" w:rsidRPr="007E4CB5">
      <w:pPr>
        <w:ind w:left="5040"/>
        <w:jc w:val="center"/>
      </w:pPr>
      <w:r w:rsidRPr="007E4CB5">
        <w:t>Stečajni sudac</w:t>
      </w:r>
    </w:p>
    <w:p w:rsidRDefault="001E32C9" w:rsidP="00E04DB7" w:rsidR="001E32C9" w:rsidRPr="007E4CB5">
      <w:pPr>
        <w:ind w:left="5040"/>
        <w:jc w:val="center"/>
      </w:pPr>
    </w:p>
    <w:p w:rsidRDefault="00DC7997" w:rsidP="00E04DB7" w:rsidR="00CC5545" w:rsidRPr="007E4CB5">
      <w:pPr>
        <w:ind w:left="5040"/>
        <w:jc w:val="center"/>
      </w:pPr>
      <w:r w:rsidRPr="007E4CB5">
        <w:t>Ivan Dujić</w:t>
      </w:r>
      <w:r w:rsidR="00572050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E04DB7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04DB7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9B0" w:rsidR="000979B0">
      <w:r>
        <w:separator/>
      </w:r>
    </w:p>
  </w:endnote>
  <w:endnote w:id="0" w:type="continuationSeparator">
    <w:p w:rsidRDefault="000979B0" w:rsidR="00097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9B0" w:rsidR="000979B0">
      <w:r>
        <w:separator/>
      </w:r>
    </w:p>
  </w:footnote>
  <w:footnote w:id="0" w:type="continuationSeparator">
    <w:p w:rsidRDefault="000979B0" w:rsidR="00097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205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07028E" w:rsidRPr="0007028E">
      <w:t>10 St-52/2018-11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E04DB7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 w:rsidRPr="00E04DB7">
      <w:rPr>
        <w:szCs w:val="23"/>
      </w:rPr>
      <w:t xml:space="preserve">10 </w:t>
    </w:r>
    <w:r w:rsidR="004E17A2" w:rsidRPr="00E04DB7">
      <w:rPr>
        <w:szCs w:val="23"/>
      </w:rPr>
      <w:t>St-</w:t>
    </w:r>
    <w:r w:rsidR="0007028E" w:rsidRPr="00E04DB7">
      <w:rPr>
        <w:szCs w:val="23"/>
      </w:rPr>
      <w:t>52</w:t>
    </w:r>
    <w:r w:rsidR="004E17A2" w:rsidRPr="00E04DB7">
      <w:rPr>
        <w:szCs w:val="23"/>
      </w:rPr>
      <w:t>/201</w:t>
    </w:r>
    <w:r w:rsidR="00C451E8" w:rsidRPr="00E04DB7">
      <w:rPr>
        <w:szCs w:val="23"/>
      </w:rPr>
      <w:t>8</w:t>
    </w:r>
    <w:r w:rsidR="004E17A2" w:rsidRPr="00E04DB7">
      <w:rPr>
        <w:szCs w:val="23"/>
      </w:rPr>
      <w:t>-</w:t>
    </w:r>
    <w:r w:rsidR="00C451E8" w:rsidRPr="00E04DB7">
      <w:rPr>
        <w:szCs w:val="23"/>
      </w:rPr>
      <w:t>1</w:t>
    </w:r>
    <w:r w:rsidR="0007028E" w:rsidRPr="00E04DB7">
      <w:rPr>
        <w:szCs w:val="23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7D73"/>
    <w:rsid w:val="00092789"/>
    <w:rsid w:val="000979B0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77F1"/>
    <w:rsid w:val="004478D5"/>
    <w:rsid w:val="0045218A"/>
    <w:rsid w:val="004536C1"/>
    <w:rsid w:val="00453E5D"/>
    <w:rsid w:val="00466C11"/>
    <w:rsid w:val="00472F34"/>
    <w:rsid w:val="004735B9"/>
    <w:rsid w:val="00491FD9"/>
    <w:rsid w:val="004B44C2"/>
    <w:rsid w:val="004C5944"/>
    <w:rsid w:val="004D028A"/>
    <w:rsid w:val="004D221A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2050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85343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04DB7"/>
    <w:rsid w:val="00E10EDE"/>
    <w:rsid w:val="00E16F80"/>
    <w:rsid w:val="00E17C47"/>
    <w:rsid w:val="00E25D8D"/>
    <w:rsid w:val="00E54C37"/>
    <w:rsid w:val="00E56BEE"/>
    <w:rsid w:val="00E66BEA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2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St-52/2018</izvorni_sadrzaj>
    <derivirana_varijabla naziv="DomainObject.Predmet.OznakaBroj_1">St-52/2018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 GRIMALDA d.o.o. CEROVLJE</izvorni_sadrzaj>
    <derivirana_varijabla naziv="DomainObject.Predmet.ProtustrankaFormated_1">  PORTO GRIMALDA d.o.o. CEROVLJE</derivirana_varijabla>
  </DomainObject.Predmet.ProtustrankaFormated>
  <DomainObject.Predmet.ProtustrankaFormatedOIB>
    <izvorni_sadrzaj>  PORTO GRIMALDA d.o.o. CEROVLJE, OIB 79977342850</izvorni_sadrzaj>
    <derivirana_varijabla naziv="DomainObject.Predmet.ProtustrankaFormatedOIB_1">  PORTO GRIMALDA d.o.o. CEROVLJE, OIB 79977342850</derivirana_varijabla>
  </DomainObject.Predmet.ProtustrankaFormatedOIB>
  <DomainObject.Predmet.ProtustrankaFormatedWithAdress>
    <izvorni_sadrzaj> PORTO GRIMALDA d.o.o. CEROVLJE, Grimalda/bb, 52402 Cerovlje</izvorni_sadrzaj>
    <derivirana_varijabla naziv="DomainObject.Predmet.ProtustrankaFormatedWithAdress_1"> PORTO GRIMALDA d.o.o. CEROVLJE, Grimalda/bb, 52402 Cerovlje</derivirana_varijabla>
  </DomainObject.Predmet.ProtustrankaFormatedWithAdress>
  <DomainObject.Predmet.ProtustrankaFormatedWithAdressOIB>
    <izvorni_sadrzaj> PORTO GRIMALDA d.o.o. CEROVLJE, OIB 79977342850, Grimalda/bb, 52402 Cerovlje</izvorni_sadrzaj>
    <derivirana_varijabla naziv="DomainObject.Predmet.ProtustrankaFormatedWithAdressOIB_1"> PORTO GRIMALDA d.o.o. CEROVLJE, OIB 79977342850, Grimalda/bb, 52402 Cerovlje</derivirana_varijabla>
  </DomainObject.Predmet.ProtustrankaFormatedWithAdressOIB>
  <DomainObject.Predmet.ProtustrankaWithAdress>
    <izvorni_sadrzaj>PORTO GRIMALDA d.o.o. CEROVLJE Grimalda/bb, 52402 Cerovlje</izvorni_sadrzaj>
    <derivirana_varijabla naziv="DomainObject.Predmet.ProtustrankaWithAdress_1">PORTO GRIMALDA d.o.o. CEROVLJE Grimalda/bb, 52402 Cerovlje</derivirana_varijabla>
  </DomainObject.Predmet.ProtustrankaWithAdress>
  <DomainObject.Predmet.ProtustrankaWithAdressOIB>
    <izvorni_sadrzaj>PORTO GRIMALDA d.o.o. CEROVLJE, OIB 79977342850, Grimalda/bb, 52402 Cerovlje</izvorni_sadrzaj>
    <derivirana_varijabla naziv="DomainObject.Predmet.ProtustrankaWithAdressOIB_1">PORTO GRIMALDA d.o.o. CEROVLJE, OIB 79977342850, Grimalda/bb, 52402 Cerovlje</derivirana_varijabla>
  </DomainObject.Predmet.ProtustrankaWithAdressOIB>
  <DomainObject.Predmet.ProtustrankaNazivFormated>
    <izvorni_sadrzaj>PORTO GRIMALDA d.o.o. CEROVLJE</izvorni_sadrzaj>
    <derivirana_varijabla naziv="DomainObject.Predmet.ProtustrankaNazivFormated_1">PORTO GRIMALDA d.o.o. CEROVLJE</derivirana_varijabla>
  </DomainObject.Predmet.ProtustrankaNazivFormated>
  <DomainObject.Predmet.ProtustrankaNazivFormatedOIB>
    <izvorni_sadrzaj>PORTO GRIMALDA d.o.o. CEROVLJE, OIB 79977342850</izvorni_sadrzaj>
    <derivirana_varijabla naziv="DomainObject.Predmet.ProtustrankaNazivFormatedOIB_1">PORTO GRIMALDA d.o.o. CEROVLJE, OIB 79977342850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1151703.35</izvorni_sadrzaj>
    <derivirana_varijabla naziv="DomainObject.Predmet.TrenutnaVrijednost_1">1151703.35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PORTO GRIMALDA d.o.o. CEROVLJE</item>
    </izvorni_sadrzaj>
    <derivirana_varijabla naziv="DomainObject.Predmet.ProtuStrankaListFormated_1">
      <item>PORTO GRIMALDA d.o.o. CEROVLJE</item>
    </derivirana_varijabla>
  </DomainObject.Predmet.ProtuStrankaListFormated>
  <DomainObject.Predmet.ProtuStrankaListFormatedOIB>
    <izvorni_sadrzaj>
      <item>PORTO GRIMALDA d.o.o. CEROVLJE, OIB 79977342850</item>
    </izvorni_sadrzaj>
    <derivirana_varijabla naziv="DomainObject.Predmet.ProtuStrankaListFormatedOIB_1">
      <item>PORTO GRIMALDA d.o.o. CEROVLJE, OIB 79977342850</item>
    </derivirana_varijabla>
  </DomainObject.Predmet.ProtuStrankaListFormatedOIB>
  <DomainObject.Predmet.ProtuStrankaListFormatedWithAdress>
    <izvorni_sadrzaj>
      <item>PORTO GRIMALDA d.o.o. CEROVLJE, Grimalda/bb, 52402 Cerovlje</item>
    </izvorni_sadrzaj>
    <derivirana_varijabla naziv="DomainObject.Predmet.ProtuStrankaListFormatedWithAdress_1">
      <item>PORTO GRIMALDA d.o.o. CEROVLJE, Grimalda/bb, 52402 Cerovlje</item>
    </derivirana_varijabla>
  </DomainObject.Predmet.ProtuStrankaListFormatedWithAdress>
  <DomainObject.Predmet.ProtuStrankaListFormatedWithAdressOIB>
    <izvorni_sadrzaj>
      <item>PORTO GRIMALDA d.o.o. CEROVLJE, OIB 79977342850, Grimalda/bb, 52402 Cerovlje</item>
    </izvorni_sadrzaj>
    <derivirana_varijabla naziv="DomainObject.Predmet.ProtuStrankaListFormatedWithAdressOIB_1">
      <item>PORTO GRIMALDA d.o.o. CEROVLJE, OIB 79977342850, Grimalda/bb, 52402 Cerovlje</item>
    </derivirana_varijabla>
  </DomainObject.Predmet.ProtuStrankaListFormatedWithAdressOIB>
  <DomainObject.Predmet.ProtuStrankaListNazivFormated>
    <izvorni_sadrzaj>
      <item>PORTO GRIMALDA d.o.o. CEROVLJE</item>
    </izvorni_sadrzaj>
    <derivirana_varijabla naziv="DomainObject.Predmet.ProtuStrankaListNazivFormated_1">
      <item>PORTO GRIMALDA d.o.o. CEROVLJE</item>
    </derivirana_varijabla>
  </DomainObject.Predmet.ProtuStrankaListNazivFormated>
  <DomainObject.Predmet.ProtuStrankaListNazivFormatedOIB>
    <izvorni_sadrzaj>
      <item>PORTO GRIMALDA d.o.o. CEROVLJE, OIB 79977342850</item>
    </izvorni_sadrzaj>
    <derivirana_varijabla naziv="DomainObject.Predmet.ProtuStrankaListNazivFormatedOIB_1">
      <item>PORTO GRIMALDA d.o.o. CEROVLJE, OIB 79977342850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PORTO GRIMALDA d.o.o. CEROVLJE</izvorni_sadrzaj>
    <derivirana_varijabla naziv="DomainObject.Predmet.ProtustrankaIDrugi_1">PORTO GRIMALDA d.o.o. CEROVLJE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PORTO GRIMALDA d.o.o. CEROVLJE, OIB 79977342850, Grimalda/bb, 52402 Cerovlje</izvorni_sadrzaj>
    <derivirana_varijabla naziv="DomainObject.Predmet.ProtustrankaIDrugiAdressOIB_1">PORTO GRIMALDA d.o.o. CEROVLJE, OIB 79977342850, Grimalda/bb, 52402 Cerovlje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PORTO GRIMALDA d.o.o. CEROVLJE</item>
    </izvorni_sadrzaj>
    <derivirana_varijabla naziv="DomainObject.Predmet.SudioniciListNaziv_1">
      <item>FINANCIJSKA AGENCIJA, RC RIJEKA, PODRUŽNICA PULA, PULA</item>
      <item>PORTO GRIMALDA d.o.o. CEROVLJE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PORTO GRIMALDA d.o.o. CEROVLJE, OIB 79977342850, Grimalda/bb,52402 Cerovlje</item>
    </izvorni_sadrzaj>
    <derivirana_varijabla naziv="DomainObject.Predmet.SudioniciListAdressOIB_1">
      <item>FINANCIJSKA AGENCIJA, RC RIJEKA, PODRUŽNICA PULA, PULA, OIB 85821130368, Giardini 5,52100 Pula</item>
      <item>PORTO GRIMALDA d.o.o. CEROVLJE, OIB 79977342850, Grimalda/bb,52402 Cerovlje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79977342850</item>
    </izvorni_sadrzaj>
    <derivirana_varijabla naziv="DomainObject.Predmet.SudioniciListNazivOIB_1">
      <item>, OIB 85821130368</item>
      <item>, OIB 79977342850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B39CD-7DF5-4EAE-8FC7-E2D3337B8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882</properties:Words>
  <properties:Characters>4720</properties:Characters>
  <properties:Lines>113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2018-05-16T12:30:00Z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2018-05-16T12:32:00Z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(St-52-18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