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263618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263618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48a49c9" w14:paraId="48a49c9" w:rsidRDefault="008A76E3" w:rsidP="00263618" w:rsidR="00966BEF">
      <w:pPr>
        <w:pStyle w:val="Zaglavlje"/>
        <w:jc w:val="right"/>
        <w15:collapsed w:val="false"/>
      </w:pPr>
      <w:r w:rsidRPr="008A76E3">
        <w:t>Poslovni broj: 4.St-</w:t>
      </w:r>
      <w:r w:rsidR="00EF4FED">
        <w:t>676</w:t>
      </w:r>
      <w:r w:rsidRPr="008A76E3">
        <w:t>/2018-</w:t>
      </w:r>
      <w:r w:rsidR="001F0532">
        <w:t>7</w:t>
      </w:r>
    </w:p>
    <w:p w:rsidRDefault="00263618" w:rsidP="00263618" w:rsidR="00263618" w:rsidRPr="00263618">
      <w:pPr>
        <w:pStyle w:val="Zaglavlje"/>
        <w:jc w:val="right"/>
      </w:pPr>
    </w:p>
    <w:p w:rsidRDefault="008A76E3" w:rsidP="00010905" w:rsidR="008A76E3" w:rsidRPr="00010905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7D0640" w:rsidP="00263618" w:rsidR="007D0640">
      <w:pPr>
        <w:jc w:val="center"/>
        <w:rPr>
          <w:spacing w:val="100"/>
          <w:lang w:val="hr-HR"/>
        </w:rPr>
      </w:pPr>
    </w:p>
    <w:p w:rsidRDefault="008A76E3" w:rsidP="00263618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263618" w:rsidR="00966BEF" w:rsidRPr="00263618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EF4FED">
        <w:rPr>
          <w:lang w:val="hr-HR"/>
        </w:rPr>
        <w:t>SOLAGEON, d.o.o., Drniška 10, Split, OIB:</w:t>
      </w:r>
      <w:r w:rsidR="00EF4FED" w:rsidRPr="00AE46D9">
        <w:t xml:space="preserve"> </w:t>
      </w:r>
      <w:r w:rsidR="00EF4FED" w:rsidRPr="00AE46D9">
        <w:rPr>
          <w:lang w:val="hr-HR"/>
        </w:rPr>
        <w:t>26489220655</w:t>
      </w:r>
      <w:r w:rsidRPr="008A76E3">
        <w:rPr>
          <w:szCs w:val="24"/>
          <w:lang w:val="hr-HR"/>
        </w:rPr>
        <w:t xml:space="preserve">, </w:t>
      </w:r>
      <w:r w:rsidR="001F0532">
        <w:rPr>
          <w:szCs w:val="24"/>
          <w:lang w:val="hr-HR"/>
        </w:rPr>
        <w:t>15. studenog</w:t>
      </w:r>
      <w:r w:rsidRPr="008A76E3">
        <w:rPr>
          <w:szCs w:val="24"/>
          <w:lang w:val="hr-HR"/>
        </w:rPr>
        <w:t xml:space="preserve"> 2018.</w:t>
      </w:r>
    </w:p>
    <w:p w:rsidRDefault="00EF4FED" w:rsidP="00966BEF" w:rsidR="00EF4FED">
      <w:pPr>
        <w:jc w:val="center"/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EF4FED">
        <w:rPr>
          <w:lang w:val="hr-HR"/>
        </w:rPr>
        <w:t>SOLAGEON, d.o.o., Drniška 10, Split, OIB:</w:t>
      </w:r>
      <w:r w:rsidR="00EF4FED" w:rsidRPr="00AE46D9">
        <w:t xml:space="preserve"> </w:t>
      </w:r>
      <w:r w:rsidR="00EF4FED" w:rsidRPr="00AE46D9">
        <w:rPr>
          <w:lang w:val="hr-HR"/>
        </w:rPr>
        <w:t>26489220655</w:t>
      </w:r>
      <w:r w:rsidR="00A62840" w:rsidRPr="000C729A">
        <w:rPr>
          <w:lang w:val="hr-HR"/>
        </w:rPr>
        <w:t>6</w:t>
      </w:r>
      <w:r w:rsidRPr="008A76E3">
        <w:rPr>
          <w:lang w:val="hr-HR"/>
        </w:rPr>
        <w:t xml:space="preserve">. Skraćeni stečajni postupak je otvoren </w:t>
      </w:r>
      <w:r w:rsidR="00362A92">
        <w:rPr>
          <w:lang w:val="hr-HR"/>
        </w:rPr>
        <w:t>15. studenog</w:t>
      </w:r>
      <w:r w:rsidRPr="008A76E3">
        <w:rPr>
          <w:lang w:val="hr-HR"/>
        </w:rPr>
        <w:t xml:space="preserve"> 2018. u </w:t>
      </w:r>
      <w:r w:rsidR="00362A92">
        <w:rPr>
          <w:lang w:val="hr-HR"/>
        </w:rPr>
        <w:t>09:</w:t>
      </w:r>
      <w:r w:rsidR="00EF4FED">
        <w:rPr>
          <w:lang w:val="hr-HR"/>
        </w:rPr>
        <w:t>00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EF4FED">
        <w:t xml:space="preserve">Mateo Puljić, </w:t>
      </w:r>
      <w:r w:rsidR="00EF4FED" w:rsidRPr="00D516B9">
        <w:t>Vesanovićeva 13</w:t>
      </w:r>
      <w:r w:rsidR="00EF4FED">
        <w:t>, Split, OIB:24219684702</w:t>
      </w:r>
      <w:r w:rsidR="001F0532">
        <w:rPr>
          <w:lang w:val="hr-HR"/>
        </w:rPr>
        <w:t>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EF4FED">
        <w:rPr>
          <w:lang w:val="hr-HR"/>
        </w:rPr>
        <w:t>SOLAGEON, d.o.o., Drniška 10, Split, OIB:</w:t>
      </w:r>
      <w:r w:rsidR="00EF4FED" w:rsidRPr="00AE46D9">
        <w:t xml:space="preserve"> </w:t>
      </w:r>
      <w:r w:rsidR="00EF4FED" w:rsidRPr="00AE46D9">
        <w:rPr>
          <w:lang w:val="hr-HR"/>
        </w:rPr>
        <w:t>26489220655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A62840">
        <w:rPr>
          <w:lang w:val="hr-HR"/>
        </w:rPr>
        <w:t>10. rujna</w:t>
      </w:r>
      <w:r w:rsidRPr="008A76E3">
        <w:rPr>
          <w:lang w:val="hr-HR"/>
        </w:rPr>
        <w:t xml:space="preserve"> 2018. zahtjev za provedbu skraćenog stečajnog postupka nad dužnikom </w:t>
      </w:r>
      <w:r w:rsidR="00EF4FED">
        <w:rPr>
          <w:lang w:val="hr-HR"/>
        </w:rPr>
        <w:t>SOLAGEON, d.o.o., Drniška 10, Split, OIB:</w:t>
      </w:r>
      <w:r w:rsidR="00EF4FED" w:rsidRPr="00AE46D9">
        <w:t xml:space="preserve"> </w:t>
      </w:r>
      <w:r w:rsidR="00EF4FED" w:rsidRPr="00AE46D9">
        <w:rPr>
          <w:lang w:val="hr-HR"/>
        </w:rPr>
        <w:t>26489220655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A62840">
        <w:rPr>
          <w:lang w:val="hr-HR"/>
        </w:rPr>
        <w:t>3. rujna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EF4FED">
        <w:rPr>
          <w:lang w:val="hr-HR"/>
        </w:rPr>
        <w:t>7.891,37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A62840">
        <w:rPr>
          <w:lang w:val="hr-HR"/>
        </w:rPr>
        <w:t>14. rujna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</w:t>
      </w:r>
      <w:r w:rsidRPr="008A76E3">
        <w:rPr>
          <w:lang w:val="hr-HR"/>
        </w:rPr>
        <w:lastRenderedPageBreak/>
        <w:t xml:space="preserve">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A62840">
        <w:rPr>
          <w:lang w:val="hr-HR"/>
        </w:rPr>
        <w:t xml:space="preserve">, </w:t>
      </w:r>
      <w:r w:rsidR="00362A92">
        <w:rPr>
          <w:lang w:val="hr-HR"/>
        </w:rPr>
        <w:t>15. studenog</w:t>
      </w:r>
      <w:r w:rsidRPr="008A76E3">
        <w:rPr>
          <w:lang w:val="hr-HR"/>
        </w:rPr>
        <w:t xml:space="preserve">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966BEF" w:rsidR="003D5E9B" w:rsidRPr="008A76E3">
      <w:pPr>
        <w:ind w:firstLine="708" w:left="6372"/>
      </w:pPr>
    </w:p>
    <w:p w:rsidRDefault="004D7DED" w:rsidP="004D7DED" w:rsidR="00966BEF">
      <w:pPr>
        <w:jc w:val="right"/>
      </w:pPr>
      <w:r>
        <w:t>Katarina Mikulić,v.r.</w:t>
      </w:r>
    </w:p>
    <w:p w:rsidRDefault="004D7DED" w:rsidP="0071700F" w:rsidR="004D7DE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4D7DED" w:rsidP="0071700F" w:rsidR="004D7DED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4D7DED" w:rsidP="00010905" w:rsidR="004D7DED">
      <w:pPr>
        <w:ind w:left="7080"/>
      </w:pPr>
    </w:p>
    <w:p w:rsidRDefault="00010905" w:rsidP="00010905" w:rsidR="00010905" w:rsidRPr="008A76E3">
      <w:pPr>
        <w:ind w:left="7080"/>
      </w:pPr>
    </w:p>
    <w:p w:rsidRDefault="003D5E9B" w:rsidP="00966BEF" w:rsidR="00A62840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A62840" w:rsidP="00263618" w:rsidR="00A62840" w:rsidRPr="00263618">
      <w:pPr>
        <w:jc w:val="both"/>
        <w:rPr>
          <w:lang w:val="hr-HR"/>
        </w:rPr>
      </w:pPr>
    </w:p>
    <w:sectPr w:rsidSect="008A76E3" w:rsidR="00A62840" w:rsidRPr="0026361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4D7DED" w:rsidRPr="004D7DED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EF4FED">
      <w:t>676</w:t>
    </w:r>
    <w:r w:rsidRPr="008A76E3">
      <w:t>/2018-</w:t>
    </w:r>
    <w:r w:rsidR="001F0532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10905"/>
    <w:rsid w:val="00066650"/>
    <w:rsid w:val="00085E7C"/>
    <w:rsid w:val="000B4D96"/>
    <w:rsid w:val="000D5416"/>
    <w:rsid w:val="000E6D83"/>
    <w:rsid w:val="001F0532"/>
    <w:rsid w:val="0024181F"/>
    <w:rsid w:val="00263618"/>
    <w:rsid w:val="002C285B"/>
    <w:rsid w:val="00362A92"/>
    <w:rsid w:val="003C2F22"/>
    <w:rsid w:val="003D5E9B"/>
    <w:rsid w:val="00417EA6"/>
    <w:rsid w:val="004D7DED"/>
    <w:rsid w:val="0071519E"/>
    <w:rsid w:val="0076393E"/>
    <w:rsid w:val="007D0640"/>
    <w:rsid w:val="007F7A84"/>
    <w:rsid w:val="00814EDB"/>
    <w:rsid w:val="00815142"/>
    <w:rsid w:val="00853B3E"/>
    <w:rsid w:val="008A2D1E"/>
    <w:rsid w:val="008A76E3"/>
    <w:rsid w:val="00966BEF"/>
    <w:rsid w:val="00981D37"/>
    <w:rsid w:val="00A51DE9"/>
    <w:rsid w:val="00A62840"/>
    <w:rsid w:val="00B7506F"/>
    <w:rsid w:val="00D778AF"/>
    <w:rsid w:val="00D8632A"/>
    <w:rsid w:val="00DD0D50"/>
    <w:rsid w:val="00EB6A52"/>
    <w:rsid w:val="00EF4FED"/>
    <w:rsid w:val="00F2599E"/>
    <w:rsid w:val="00F8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D7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D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D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D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D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D7DED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D7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D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D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D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D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D7DED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St-676/2018</izvorni_sadrzaj>
    <derivirana_varijabla naziv="DomainObject.Predmet.OznakaBroj_1">St-676/2018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SOLAGEON, d.o.o. za trgovinu i informatičke usluge</izvorni_sadrzaj>
    <derivirana_varijabla naziv="DomainObject.Predmet.ProtustrankaFormated_1">  SOLAGEON, d.o.o. za trgovinu i informatičke usluge</derivirana_varijabla>
  </DomainObject.Predmet.ProtustrankaFormated>
  <DomainObject.Predmet.ProtustrankaFormatedOIB>
    <izvorni_sadrzaj>  SOLAGEON, d.o.o. za trgovinu i informatičke usluge, OIB 26489220655</izvorni_sadrzaj>
    <derivirana_varijabla naziv="DomainObject.Predmet.ProtustrankaFormatedOIB_1">  SOLAGEON, d.o.o. za trgovinu i informatičke usluge, OIB 26489220655</derivirana_varijabla>
  </DomainObject.Predmet.ProtustrankaFormatedOIB>
  <DomainObject.Predmet.ProtustrankaFormatedWithAdress>
    <izvorni_sadrzaj> SOLAGEON, d.o.o. za trgovinu i informatičke usluge, Drniška 10, 21000 Split</izvorni_sadrzaj>
    <derivirana_varijabla naziv="DomainObject.Predmet.ProtustrankaFormatedWithAdress_1"> SOLAGEON, d.o.o. za trgovinu i informatičke usluge, Drniška 10, 21000 Split</derivirana_varijabla>
  </DomainObject.Predmet.ProtustrankaFormatedWithAdress>
  <DomainObject.Predmet.ProtustrankaFormatedWithAdressOIB>
    <izvorni_sadrzaj> SOLAGEON, d.o.o. za trgovinu i informatičke usluge, OIB 26489220655, Drniška 10, 21000 Split</izvorni_sadrzaj>
    <derivirana_varijabla naziv="DomainObject.Predmet.ProtustrankaFormatedWithAdressOIB_1"> SOLAGEON, d.o.o. za trgovinu i informatičke usluge, OIB 26489220655, Drniška 10, 21000 Split</derivirana_varijabla>
  </DomainObject.Predmet.ProtustrankaFormatedWithAdressOIB>
  <DomainObject.Predmet.ProtustrankaWithAdress>
    <izvorni_sadrzaj>SOLAGEON, d.o.o. za trgovinu i informatičke usluge Drniška 10, 21000 Split</izvorni_sadrzaj>
    <derivirana_varijabla naziv="DomainObject.Predmet.ProtustrankaWithAdress_1">SOLAGEON, d.o.o. za trgovinu i informatičke usluge Drniška 10, 21000 Split</derivirana_varijabla>
  </DomainObject.Predmet.ProtustrankaWithAdress>
  <DomainObject.Predmet.ProtustrankaWithAdressOIB>
    <izvorni_sadrzaj>SOLAGEON, d.o.o. za trgovinu i informatičke usluge, OIB 26489220655, Drniška 10, 21000 Split</izvorni_sadrzaj>
    <derivirana_varijabla naziv="DomainObject.Predmet.ProtustrankaWithAdressOIB_1">SOLAGEON, d.o.o. za trgovinu i informatičke usluge, OIB 26489220655, Drniška 10, 21000 Split</derivirana_varijabla>
  </DomainObject.Predmet.ProtustrankaWithAdressOIB>
  <DomainObject.Predmet.ProtustrankaNazivFormated>
    <izvorni_sadrzaj>SOLAGEON, d.o.o. za trgovinu i informatičke usluge</izvorni_sadrzaj>
    <derivirana_varijabla naziv="DomainObject.Predmet.ProtustrankaNazivFormated_1">SOLAGEON, d.o.o. za trgovinu i informatičke usluge</derivirana_varijabla>
  </DomainObject.Predmet.ProtustrankaNazivFormated>
  <DomainObject.Predmet.ProtustrankaNazivFormatedOIB>
    <izvorni_sadrzaj>SOLAGEON, d.o.o. za trgovinu i informatičke usluge, OIB 26489220655</izvorni_sadrzaj>
    <derivirana_varijabla naziv="DomainObject.Predmet.ProtustrankaNazivFormatedOIB_1">SOLAGEON, d.o.o. za trgovinu i informatičke usluge, OIB 26489220655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7871.37</izvorni_sadrzaj>
    <derivirana_varijabla naziv="DomainObject.Predmet.TrenutnaVrijednost_1">7871.37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SOLAGEON, d.o.o. za trgovinu i informatičke usluge</item>
    </izvorni_sadrzaj>
    <derivirana_varijabla naziv="DomainObject.Predmet.ProtuStrankaListFormated_1">
      <item>SOLAGEON, d.o.o. za trgovinu i informatičke usluge</item>
    </derivirana_varijabla>
  </DomainObject.Predmet.ProtuStrankaListFormated>
  <DomainObject.Predmet.ProtuStrankaListFormatedOIB>
    <izvorni_sadrzaj>
      <item>SOLAGEON, d.o.o. za trgovinu i informatičke usluge, OIB 26489220655</item>
    </izvorni_sadrzaj>
    <derivirana_varijabla naziv="DomainObject.Predmet.ProtuStrankaListFormatedOIB_1">
      <item>SOLAGEON, d.o.o. za trgovinu i informatičke usluge, OIB 26489220655</item>
    </derivirana_varijabla>
  </DomainObject.Predmet.ProtuStrankaListFormatedOIB>
  <DomainObject.Predmet.ProtuStrankaListFormatedWithAdress>
    <izvorni_sadrzaj>
      <item>SOLAGEON, d.o.o. za trgovinu i informatičke usluge, Drniška 10, 21000 Split</item>
    </izvorni_sadrzaj>
    <derivirana_varijabla naziv="DomainObject.Predmet.ProtuStrankaListFormatedWithAdress_1">
      <item>SOLAGEON, d.o.o. za trgovinu i informatičke usluge, Drniška 10, 21000 Split</item>
    </derivirana_varijabla>
  </DomainObject.Predmet.ProtuStrankaListFormatedWithAdress>
  <DomainObject.Predmet.ProtuStrankaListFormatedWithAdressOIB>
    <izvorni_sadrzaj>
      <item>SOLAGEON, d.o.o. za trgovinu i informatičke usluge, OIB 26489220655, Drniška 10, 21000 Split</item>
    </izvorni_sadrzaj>
    <derivirana_varijabla naziv="DomainObject.Predmet.ProtuStrankaListFormatedWithAdressOIB_1">
      <item>SOLAGEON, d.o.o. za trgovinu i informatičke usluge, OIB 26489220655, Drniška 10, 21000 Split</item>
    </derivirana_varijabla>
  </DomainObject.Predmet.ProtuStrankaListFormatedWithAdressOIB>
  <DomainObject.Predmet.ProtuStrankaListNazivFormated>
    <izvorni_sadrzaj>
      <item>SOLAGEON, d.o.o. za trgovinu i informatičke usluge</item>
    </izvorni_sadrzaj>
    <derivirana_varijabla naziv="DomainObject.Predmet.ProtuStrankaListNazivFormated_1">
      <item>SOLAGEON, d.o.o. za trgovinu i informatičke usluge</item>
    </derivirana_varijabla>
  </DomainObject.Predmet.ProtuStrankaListNazivFormated>
  <DomainObject.Predmet.ProtuStrankaListNazivFormatedOIB>
    <izvorni_sadrzaj>
      <item>SOLAGEON, d.o.o. za trgovinu i informatičke usluge, OIB 26489220655</item>
    </izvorni_sadrzaj>
    <derivirana_varijabla naziv="DomainObject.Predmet.ProtuStrankaListNazivFormatedOIB_1">
      <item>SOLAGEON, d.o.o. za trgovinu i informatičke usluge, OIB 26489220655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SOLAGEON, d.o.o. za trgovinu i informatičke usluge</izvorni_sadrzaj>
    <derivirana_varijabla naziv="DomainObject.Predmet.ProtustrankaIDrugi_1">SOLAGEON, d.o.o. za trgovinu i informatičke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SOLAGEON, d.o.o. za trgovinu i informatičke usluge, OIB 26489220655, Drniška 10, 21000 Split</izvorni_sadrzaj>
    <derivirana_varijabla naziv="DomainObject.Predmet.ProtustrankaIDrugiAdressOIB_1">SOLAGEON, d.o.o. za trgovinu i informatičke usluge, OIB 26489220655, Drniška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SOLAGEON, d.o.o. za trgovinu i informatičke usluge</item>
      <item>FINANCIJSKA AGENCIJA, RC SPLIT</item>
    </izvorni_sadrzaj>
    <derivirana_varijabla naziv="DomainObject.Predmet.SudioniciListNaziv_1">
      <item>SOLAGEON, d.o.o. za trgovinu i informatičke usluge</item>
      <item>FINANCIJSKA AGENCIJA, RC SPLIT</item>
    </derivirana_varijabla>
  </DomainObject.Predmet.SudioniciListNaziv>
  <DomainObject.Predmet.SudioniciListAdressOIB>
    <izvorni_sadrzaj>
      <item>SOLAGEON, d.o.o. za trgovinu i informatičke usluge, OIB 26489220655, Drniška 10,21000 Split</item>
      <item>FINANCIJSKA AGENCIJA, RC SPLIT, OIB 85821130368, Mažuranićevo šetalište 24 b,21000 Split</item>
    </izvorni_sadrzaj>
    <derivirana_varijabla naziv="DomainObject.Predmet.SudioniciListAdressOIB_1">
      <item>SOLAGEON, d.o.o. za trgovinu i informatičke usluge, OIB 26489220655, Drniška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26489220655</item>
      <item>, OIB 85821130368</item>
    </izvorni_sadrzaj>
    <derivirana_varijabla naziv="DomainObject.Predmet.SudioniciListNazivOIB_1">
      <item>, OIB 26489220655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708</properties:Words>
  <properties:Characters>3942</properties:Characters>
  <properties:Lines>93</properties:Lines>
  <properties:Paragraphs>27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    U IME REPUBLIKE HRVATSKE</vt:lpstr>
      <vt:lpstr>        </vt:lpstr>
    </vt:vector>
  </properties:TitlesOfParts>
  <properties:LinksUpToDate>false</properties:LinksUpToDate>
  <properties:CharactersWithSpaces>4688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2018-11-15T07:52:00Z</cp:lastPrinted>
  <dcterms:modified xmlns:xsi="http://www.w3.org/2001/XMLSchema-instance" xsi:type="dcterms:W3CDTF">2018-11-15T07:52:00Z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