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32bf" w14:paraId="52632b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8294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949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St-54/2015-12</izvorni_sadrzaj>
    <derivirana_varijabla naziv="DomainObject.Oznaka_1">St-54/2015-12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St-899/15</izvorni_sadrzaj>
    <derivirana_varijabla naziv="DomainObject.Predmet.PrimjedbaSuca_1">5 St-899/15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HUBERTUS društvo s ograničenom odgovornošću za trgovinu i usluge</izvorni_sadrzaj>
    <derivirana_varijabla naziv="DomainObject.Predmet.StrankaFormated_1">  HUBERTUS društvo s ograničenom odgovornošću za trgovinu i usluge</derivirana_varijabla>
  </DomainObject.Predmet.StrankaFormated>
  <DomainObject.Predmet.StrankaFormatedOIB>
    <izvorni_sadrzaj>  HUBERTUS društvo s ograničenom odgovornošću za trgovinu i usluge, OIB 40520815182</izvorni_sadrzaj>
    <derivirana_varijabla naziv="DomainObject.Predmet.StrankaFormatedOIB_1">  HUBERTUS društvo s ograničenom odgovornošću za trgovinu i usluge, OIB 40520815182</derivirana_varijabla>
  </DomainObject.Predmet.StrankaFormatedOIB>
  <DomainObject.Predmet.StrankaFormatedWithAdress>
    <izvorni_sadrzaj> HUBERTUS društvo s ograničenom odgovornošću za trgovinu i usluge, Koretinec 32, 42243 Koretinec</izvorni_sadrzaj>
    <derivirana_varijabla naziv="DomainObject.Predmet.StrankaFormatedWithAdress_1"> HUBERTUS društvo s ograničenom odgovornošću za trgovinu i usluge, Koretinec 32, 42243 Koretinec</derivirana_varijabla>
  </DomainObject.Predmet.StrankaFormatedWithAdress>
  <DomainObject.Predmet.StrankaFormatedWithAdressOIB>
    <izvorni_sadrzaj> HUBERTUS društvo s ograničenom odgovornošću za trgovinu i usluge, OIB 40520815182, Koretinec 32, 42243 Koretinec</izvorni_sadrzaj>
    <derivirana_varijabla naziv="DomainObject.Predmet.StrankaFormatedWithAdressOIB_1"> HUBERTUS društvo s ograničenom odgovornošću za trgovinu i usluge, OIB 40520815182, Koretinec 32, 42243 Koretinec</derivirana_varijabla>
  </DomainObject.Predmet.StrankaFormatedWithAdressOIB>
  <DomainObject.Predmet.StrankaWithAdress>
    <izvorni_sadrzaj>HUBERTUS društvo s ograničenom odgovornošću za trgovinu i usluge Koretinec 32,42243 Koretinec</izvorni_sadrzaj>
    <derivirana_varijabla naziv="DomainObject.Predmet.StrankaWithAdress_1">HUBERTUS društvo s ograničenom odgovornošću za trgovinu i usluge Koretinec 32,42243 Koretinec</derivirana_varijabla>
  </DomainObject.Predmet.StrankaWithAdress>
  <DomainObject.Predmet.StrankaWithAdressOIB>
    <izvorni_sadrzaj>HUBERTUS društvo s ograničenom odgovornošću za trgovinu i usluge, OIB 40520815182, Koretinec 32,42243 Koretinec</izvorni_sadrzaj>
    <derivirana_varijabla naziv="DomainObject.Predmet.StrankaWithAdressOIB_1">HUBERTUS društvo s ograničenom odgovornošću za trgovinu i usluge, OIB 40520815182, Koretinec 32,42243 Koretinec</derivirana_varijabla>
  </DomainObject.Predmet.StrankaWithAdressOIB>
  <DomainObject.Predmet.StrankaNazivFormated>
    <izvorni_sadrzaj>HUBERTUS društvo s ograničenom odgovornošću za trgovinu i usluge</izvorni_sadrzaj>
    <derivirana_varijabla naziv="DomainObject.Predmet.StrankaNazivFormated_1">HUBERTUS društvo s ograničenom odgovornošću za trgovinu i usluge</derivirana_varijabla>
  </DomainObject.Predmet.StrankaNazivFormated>
  <DomainObject.Predmet.StrankaNazivFormatedOIB>
    <izvorni_sadrzaj>HUBERTUS društvo s ograničenom odgovornošću za trgovinu i usluge, OIB 40520815182</izvorni_sadrzaj>
    <derivirana_varijabla naziv="DomainObject.Predmet.StrankaNazivFormatedOIB_1">HUBERTUS društvo s ograničenom odgovornošću za trgovinu i usluge, OIB 40520815182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HUBERTUS društvo s ograničenom odgovornošću za trgovinu i usluge</item>
    </izvorni_sadrzaj>
    <derivirana_varijabla naziv="DomainObject.Predmet.StrankaListFormated_1">
      <item>HUBERTUS društvo s ograničenom odgovornošću za trgovinu i usluge</item>
    </derivirana_varijabla>
  </DomainObject.Predmet.StrankaListFormated>
  <DomainObject.Predmet.StrankaListFormatedOIB>
    <izvorni_sadrzaj>
      <item>HUBERTUS društvo s ograničenom odgovornošću za trgovinu i usluge, OIB 40520815182</item>
    </izvorni_sadrzaj>
    <derivirana_varijabla naziv="DomainObject.Predmet.StrankaListFormatedOIB_1">
      <item>HUBERTUS društvo s ograničenom odgovornošću za trgovinu i usluge, OIB 40520815182</item>
    </derivirana_varijabla>
  </DomainObject.Predmet.StrankaListFormatedOIB>
  <DomainObject.Predmet.StrankaListFormatedWithAdress>
    <izvorni_sadrzaj>
      <item>HUBERTUS društvo s ograničenom odgovornošću za trgovinu i usluge, Koretinec 32, 42243 Koretinec</item>
    </izvorni_sadrzaj>
    <derivirana_varijabla naziv="DomainObject.Predmet.StrankaListFormatedWithAdress_1">
      <item>HUBERTUS društvo s ograničenom odgovornošću za trgovinu i usluge, Koretinec 32, 42243 Koretinec</item>
    </derivirana_varijabla>
  </DomainObject.Predmet.StrankaListFormatedWithAdress>
  <DomainObject.Predmet.StrankaListFormatedWithAdressOIB>
    <izvorni_sadrzaj>
      <item>HUBERTUS društvo s ograničenom odgovornošću za trgovinu i usluge, OIB 40520815182, Koretinec 32, 42243 Koretinec</item>
    </izvorni_sadrzaj>
    <derivirana_varijabla naziv="DomainObject.Predmet.StrankaListFormatedWithAdressOIB_1">
      <item>HUBERTUS društvo s ograničenom odgovornošću za trgovinu i usluge, OIB 40520815182, Koretinec 32, 42243 Koretinec</item>
    </derivirana_varijabla>
  </DomainObject.Predmet.StrankaListFormatedWithAdressOIB>
  <DomainObject.Predmet.StrankaListNazivFormated>
    <izvorni_sadrzaj>
      <item>HUBERTUS društvo s ograničenom odgovornošću za trgovinu i usluge</item>
    </izvorni_sadrzaj>
    <derivirana_varijabla naziv="DomainObject.Predmet.StrankaListNazivFormated_1">
      <item>HUBERTUS društvo s ograničenom odgovornošću za trgovinu i usluge</item>
    </derivirana_varijabla>
  </DomainObject.Predmet.StrankaListNazivFormated>
  <DomainObject.Predmet.StrankaListNazivFormatedOIB>
    <izvorni_sadrzaj>
      <item>HUBERTUS društvo s ograničenom odgovornošću za trgovinu i usluge, OIB 40520815182</item>
    </izvorni_sadrzaj>
    <derivirana_varijabla naziv="DomainObject.Predmet.StrankaListNazivFormatedOIB_1">
      <item>HUBERTUS društvo s ograničenom odgovornošću za trgovinu i usluge, OIB 40520815182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odvj., Vjekoslav Jaklin</item>
    </izvorni_sadrzaj>
    <derivirana_varijabla naziv="DomainObject.Predmet.OstaliListFormated_1">
      <item>Sudski registar</item>
      <item>odvj., Vjekoslav Jaklin</item>
    </derivirana_varijabla>
  </DomainObject.Predmet.OstaliListFormated>
  <DomainObject.Predmet.OstaliListFormatedOIB>
    <izvorni_sadrzaj>
      <item>Sudski registar</item>
      <item>odvj., Vjekoslav Jaklin</item>
    </izvorni_sadrzaj>
    <derivirana_varijabla naziv="DomainObject.Predmet.OstaliListFormatedOIB_1">
      <item>Sudski registar</item>
      <item>odvj., Vjekoslav Jaklin</item>
    </derivirana_varijabla>
  </DomainObject.Predmet.OstaliListFormatedOIB>
  <DomainObject.Predmet.OstaliListFormatedWithAdress>
    <izvorni_sadrzaj>
      <item>Sudski registar</item>
      <item>odvj., Vjekoslav Jaklin, Krešimira Filića 39a, 42000 Varaždin</item>
    </izvorni_sadrzaj>
    <derivirana_varijabla naziv="DomainObject.Predmet.OstaliListFormatedWithAdress_1">
      <item>Sudski registar</item>
      <item>odvj., Vjekoslav Jaklin, Krešimira Filića 39a, 42000 Varaždin</item>
    </derivirana_varijabla>
  </DomainObject.Predmet.OstaliListFormatedWithAdress>
  <DomainObject.Predmet.OstaliListFormatedWithAdressOIB>
    <izvorni_sadrzaj>
      <item>Sudski registar</item>
      <item>odvj., Vjekoslav Jaklin, Krešimira Filića 39a, 42000 Varaždin</item>
    </izvorni_sadrzaj>
    <derivirana_varijabla naziv="DomainObject.Predmet.OstaliListFormatedWithAdressOIB_1">
      <item>Sudski registar</item>
      <item>odvj., Vjekoslav Jaklin, Krešimira Filića 39a, 42000 Varaždin</item>
    </derivirana_varijabla>
  </DomainObject.Predmet.OstaliListFormatedWithAdressOIB>
  <DomainObject.Predmet.OstaliListNazivFormated>
    <izvorni_sadrzaj>
      <item>Sudski registar</item>
      <item>odvj., Vjekoslav Jaklin</item>
    </izvorni_sadrzaj>
    <derivirana_varijabla naziv="DomainObject.Predmet.OstaliListNazivFormated_1">
      <item>Sudski registar</item>
      <item>odvj., Vjekoslav Jaklin</item>
    </derivirana_varijabla>
  </DomainObject.Predmet.OstaliListNazivFormated>
  <DomainObject.Predmet.OstaliListNazivFormatedOIB>
    <izvorni_sadrzaj>
      <item>Sudski registar</item>
      <item>odvj., Vjekoslav Jaklin</item>
    </izvorni_sadrzaj>
    <derivirana_varijabla naziv="DomainObject.Predmet.OstaliListNazivFormatedOIB_1">
      <item>Sudski registar</item>
      <item>odvj., Vjekoslav Jaklin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St-54/2015-12</izvorni_sadrzaj>
    <derivirana_varijabla naziv="DomainObject.PoslovniBrojDokumenta_1">St-54/2015-12</derivirana_varijabla>
  </DomainObject.PoslovniBrojDokumenta>
  <DomainObject.Predmet.StrankaIDrugi>
    <izvorni_sadrzaj>HUBERTUS društvo s ograničenom odgovornošću za trgovinu i usluge</izvorni_sadrzaj>
    <derivirana_varijabla naziv="DomainObject.Predmet.StrankaIDrugi_1">HUBERTUS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HUBERTUS društvo s ograničenom odgovornošću za trgovinu i usluge, OIB 40520815182, Koretinec 32, 42243 Koretinec</izvorni_sadrzaj>
    <derivirana_varijabla naziv="DomainObject.Predmet.StrankaIDrugiAdressOIB_1">HUBERTUS društvo s ograničenom odgovornošću za trgovinu i usluge, OIB 40520815182, Koretinec 32, 42243 Koretinec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HUBERTUS društvo s ograničenom odgovornošću za trgovinu i usluge</item>
      <item>Sudski registar</item>
      <item>odvj., Vjekoslav Jaklin</item>
    </izvorni_sadrzaj>
    <derivirana_varijabla naziv="DomainObject.Predmet.SudioniciListNaziv_1">
      <item>HUBERTUS društvo s ograničenom odgovornošću za trgovinu i usluge</item>
      <item>Sudski registar</item>
      <item>odvj., Vjekoslav Jaklin</item>
    </derivirana_varijabla>
  </DomainObject.Predmet.SudioniciListNaziv>
  <DomainObject.Predmet.SudioniciListAdressOIB>
    <izvorni_sadrzaj>
      <item>HUBERTUS društvo s ograničenom odgovornošću za trgovinu i usluge, OIB 40520815182, Koretinec 32,42243 Koretinec</item>
      <item>Sudski registar</item>
      <item>odvj., Vjekoslav Jaklin, Krešimira Filića 39a,42000 Varaždin</item>
    </izvorni_sadrzaj>
    <derivirana_varijabla naziv="DomainObject.Predmet.SudioniciListAdressOIB_1">
      <item>HUBERTUS društvo s ograničenom odgovornošću za trgovinu i usluge, OIB 40520815182, Koretinec 32,42243 Koretinec</item>
      <item>Sudski registar</item>
      <item>odvj., Vjekoslav Jaklin, Krešimira Filića 39a,42000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C42DA-A713-45C9-A72F-20009A829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</properties:Words>
  <properties:Characters>3</properties:Characters>
  <properties:Lines>6</properties:Lines>
  <properties:Paragraphs>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2016-03-08T09:46:00Z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St-54/2015-12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