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ee139" w14:paraId="72ee139"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pPr>
        <w:ind w:firstLine="720"/>
        <w:jc w:val="both"/>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dužnikom</w:t>
      </w:r>
      <w:r w:rsidR="009C002D">
        <w:t xml:space="preserve"> </w:t>
      </w:r>
      <w:r w:rsidR="00FC5304">
        <w:t>ARISA trgovina d.o.o.,</w:t>
      </w:r>
      <w:r w:rsidR="002648EE">
        <w:t xml:space="preserve"> OIB:</w:t>
      </w:r>
      <w:r w:rsidR="00FC5304">
        <w:t>99152384544</w:t>
      </w:r>
      <w:r w:rsidR="002648EE">
        <w:t xml:space="preserve">, </w:t>
      </w:r>
      <w:r w:rsidR="00FC5304">
        <w:t>iz Zagreba</w:t>
      </w:r>
      <w:r w:rsidR="002648EE">
        <w:t>,</w:t>
      </w:r>
      <w:r w:rsidR="00FC5304">
        <w:t xml:space="preserve"> Petrova 141 1,</w:t>
      </w:r>
      <w:r w:rsidR="002648EE">
        <w:t xml:space="preserve"> </w:t>
      </w:r>
      <w:r w:rsidR="00844037">
        <w:t xml:space="preserve">dana </w:t>
      </w:r>
      <w:r w:rsidR="002648EE">
        <w:t>12</w:t>
      </w:r>
      <w:r w:rsidR="00844037">
        <w:t xml:space="preserve">. </w:t>
      </w:r>
      <w:r w:rsidR="002648EE">
        <w:t>rujna</w:t>
      </w:r>
      <w:r w:rsidR="00844037">
        <w:t xml:space="preserve"> 2018. godine.</w:t>
      </w:r>
    </w:p>
    <w:p w:rsidRDefault="00844037" w:rsidP="00FE120F" w:rsidR="00844037" w:rsidRPr="00FE120F">
      <w:pPr>
        <w:ind w:firstLine="720"/>
        <w:jc w:val="both"/>
        <w:rPr>
          <w:lang w:val="hr-HR"/>
        </w:rPr>
      </w:pP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A262AD" w:rsidRPr="00FC4281">
        <w:rPr>
          <w:szCs w:val="24"/>
          <w:lang w:val="hr-HR"/>
        </w:rPr>
        <w:t>,</w:t>
      </w:r>
      <w:r w:rsidR="00844037">
        <w:rPr>
          <w:szCs w:val="24"/>
          <w:lang w:val="hr-HR"/>
        </w:rPr>
        <w:t xml:space="preserve"> </w:t>
      </w:r>
      <w:r w:rsidR="00C60C62">
        <w:rPr>
          <w:szCs w:val="24"/>
          <w:lang w:val="hr-HR"/>
        </w:rPr>
        <w:t>Miji Ostović</w:t>
      </w:r>
      <w:r w:rsidR="00844037" w:rsidRPr="00851BA3">
        <w:rPr>
          <w:szCs w:val="24"/>
          <w:lang w:val="hr-HR"/>
        </w:rPr>
        <w:t xml:space="preserve"> </w:t>
      </w:r>
      <w:r w:rsidR="00885263">
        <w:rPr>
          <w:szCs w:val="24"/>
          <w:lang w:val="hr-HR"/>
        </w:rPr>
        <w:t xml:space="preserve">Ost </w:t>
      </w:r>
      <w:r w:rsidR="00844037" w:rsidRPr="00851BA3">
        <w:rPr>
          <w:szCs w:val="24"/>
          <w:lang w:val="hr-HR"/>
        </w:rPr>
        <w:t xml:space="preserve">iz </w:t>
      </w:r>
      <w:r w:rsidR="00C60C62">
        <w:rPr>
          <w:szCs w:val="24"/>
          <w:lang w:val="hr-HR"/>
        </w:rPr>
        <w:t>Zagreba</w:t>
      </w:r>
      <w:r w:rsidR="00844037" w:rsidRPr="00851BA3">
        <w:rPr>
          <w:szCs w:val="24"/>
          <w:lang w:val="hr-HR"/>
        </w:rPr>
        <w:t xml:space="preserve">, </w:t>
      </w:r>
      <w:r w:rsidR="00C60C62">
        <w:t>Nehruov trg 2</w:t>
      </w:r>
      <w:r w:rsidR="00844037" w:rsidRPr="00851BA3">
        <w:rPr>
          <w:szCs w:val="24"/>
          <w:lang w:val="hr-HR"/>
        </w:rPr>
        <w:t>, OIB:</w:t>
      </w:r>
      <w:r w:rsidR="005E6846">
        <w:rPr>
          <w:szCs w:val="24"/>
          <w:lang w:val="hr-HR"/>
        </w:rPr>
        <w:t>10727964426</w:t>
      </w:r>
      <w:r w:rsidR="008C5C52">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5E6846">
        <w:t>ARISA trgovina d.o.o., OIB:99152384544, iz Zagreba, Petrova 141 1</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885263">
        <w:rPr>
          <w:szCs w:val="24"/>
          <w:lang w:val="hr-HR"/>
        </w:rPr>
        <w:t>Miji Ostović Ost</w:t>
      </w:r>
      <w:r w:rsidR="00885263" w:rsidRPr="00851BA3">
        <w:rPr>
          <w:szCs w:val="24"/>
          <w:lang w:val="hr-HR"/>
        </w:rPr>
        <w:t xml:space="preserve"> iz </w:t>
      </w:r>
      <w:r w:rsidR="00885263">
        <w:rPr>
          <w:szCs w:val="24"/>
          <w:lang w:val="hr-HR"/>
        </w:rPr>
        <w:t>Zagreba</w:t>
      </w:r>
      <w:r w:rsidR="00885263" w:rsidRPr="00851BA3">
        <w:rPr>
          <w:szCs w:val="24"/>
          <w:lang w:val="hr-HR"/>
        </w:rPr>
        <w:t xml:space="preserve">, </w:t>
      </w:r>
      <w:r w:rsidR="00885263">
        <w:t>Nehruov trg 2</w:t>
      </w:r>
      <w:r w:rsidR="00885263" w:rsidRPr="00851BA3">
        <w:rPr>
          <w:szCs w:val="24"/>
          <w:lang w:val="hr-HR"/>
        </w:rPr>
        <w:t>, OIB:</w:t>
      </w:r>
      <w:r w:rsidR="00885263">
        <w:rPr>
          <w:szCs w:val="24"/>
          <w:lang w:val="hr-HR"/>
        </w:rPr>
        <w:t>10727964426</w:t>
      </w:r>
      <w:r w:rsidR="008C5C52">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 xml:space="preserve">U Zagrebu, </w:t>
      </w:r>
      <w:r w:rsidR="008C5C52">
        <w:rPr>
          <w:szCs w:val="24"/>
          <w:lang w:val="hr-HR"/>
        </w:rPr>
        <w:t>12</w:t>
      </w:r>
      <w:r w:rsidR="00846FDE" w:rsidRPr="00FC4281">
        <w:rPr>
          <w:szCs w:val="24"/>
          <w:lang w:val="hr-HR"/>
        </w:rPr>
        <w:t xml:space="preserve">. </w:t>
      </w:r>
      <w:r w:rsidR="008C5C52">
        <w:rPr>
          <w:szCs w:val="24"/>
          <w:lang w:val="hr-HR"/>
        </w:rPr>
        <w:t>rujna</w:t>
      </w:r>
      <w:r w:rsidR="006F4304">
        <w:rPr>
          <w:szCs w:val="24"/>
          <w:lang w:val="hr-HR"/>
        </w:rPr>
        <w:t xml:space="preserve"> 2018</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6F4304" w:rsidR="00FC4281">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73152E">
        <w:t>, v.r.</w:t>
      </w:r>
    </w:p>
    <w:p w:rsidRDefault="0073152E" w:rsidP="006F4304" w:rsidR="0073152E">
      <w:pPr>
        <w:pStyle w:val="Uvuenotijeloteksta"/>
        <w:ind w:firstLine="141" w:left="1983"/>
        <w:jc w:val="right"/>
      </w:pPr>
      <w:r>
        <w:t>Za točnost otpravka</w:t>
      </w:r>
    </w:p>
    <w:p w:rsidRDefault="0073152E" w:rsidP="006F4304" w:rsidR="0073152E" w:rsidRPr="00FC4281">
      <w:pPr>
        <w:pStyle w:val="Uvuenotijeloteksta"/>
        <w:ind w:firstLine="141" w:left="1983"/>
        <w:jc w:val="right"/>
      </w:pPr>
      <w:r>
        <w:t>Greta Jurišić</w:t>
      </w:r>
    </w:p>
    <w:p w:rsidRDefault="006F4304" w:rsidP="006F4304" w:rsidR="006F4304">
      <w:pPr>
        <w:jc w:val="both"/>
        <w:rPr>
          <w:szCs w:val="24"/>
          <w:lang w:val="hr-HR"/>
        </w:rPr>
      </w:pPr>
    </w:p>
    <w:p w:rsidRDefault="006F4304" w:rsidP="006F4304" w:rsidR="006F4304">
      <w:pPr>
        <w:jc w:val="both"/>
        <w:rPr>
          <w:szCs w:val="24"/>
          <w:lang w:val="hr-HR"/>
        </w:rPr>
      </w:pPr>
    </w:p>
    <w:p w:rsidRDefault="006F4304" w:rsidP="0073152E" w:rsidR="006F4304" w:rsidRPr="0073152E">
      <w:pPr>
        <w:jc w:val="both"/>
        <w:rPr>
          <w:szCs w:val="24"/>
          <w:lang w:val="hr-HR"/>
        </w:rPr>
      </w:pPr>
    </w:p>
    <w:sectPr w:rsidSect="00CE299A" w:rsidR="006F4304" w:rsidRPr="0073152E">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274E" w:rsidP="00CE299A" w:rsidR="00BB274E">
      <w:r>
        <w:separator/>
      </w:r>
    </w:p>
  </w:endnote>
  <w:endnote w:id="0" w:type="continuationSeparator">
    <w:p w:rsidRDefault="00BB274E" w:rsidP="00CE299A" w:rsidR="00BB2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274E" w:rsidP="00CE299A" w:rsidR="00BB274E">
      <w:r>
        <w:separator/>
      </w:r>
    </w:p>
  </w:footnote>
  <w:footnote w:id="0" w:type="continuationSeparator">
    <w:p w:rsidRDefault="00BB274E" w:rsidP="00CE299A" w:rsidR="00BB27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85263">
          <w:t>2241</w:t>
        </w:r>
        <w:r w:rsidR="006F4304">
          <w:t>/18</w:t>
        </w:r>
      </w:p>
      <w:p w:rsidRDefault="00846FDE" w:rsidR="00846FDE">
        <w:pPr>
          <w:pStyle w:val="Zaglavlje"/>
          <w:jc w:val="center"/>
        </w:pPr>
        <w:r>
          <w:fldChar w:fldCharType="begin"/>
        </w:r>
        <w:r>
          <w:instrText>PAGE   \* MERGEFORMAT</w:instrText>
        </w:r>
        <w:r>
          <w:fldChar w:fldCharType="separate"/>
        </w:r>
        <w:r w:rsidR="0073152E" w:rsidRPr="0073152E">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FC5304">
      <w:t>2241</w:t>
    </w:r>
    <w:r w:rsidR="00FE120F">
      <w:t>/1</w:t>
    </w:r>
    <w:r w:rsidR="003E5BD2">
      <w:t>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5025D6"/>
    <w:multiLevelType w:val="hybridMultilevel"/>
    <w:tmpl w:val="E3109EDC"/>
    <w:lvl w:tplc="C98CB53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34E3C"/>
    <w:rsid w:val="00152A54"/>
    <w:rsid w:val="00155FDC"/>
    <w:rsid w:val="00196CF0"/>
    <w:rsid w:val="001D3516"/>
    <w:rsid w:val="00223B88"/>
    <w:rsid w:val="00223E01"/>
    <w:rsid w:val="00231AAE"/>
    <w:rsid w:val="00240BDE"/>
    <w:rsid w:val="00252678"/>
    <w:rsid w:val="00256BA7"/>
    <w:rsid w:val="002648EE"/>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5BD2"/>
    <w:rsid w:val="0041486B"/>
    <w:rsid w:val="004339E0"/>
    <w:rsid w:val="004348BB"/>
    <w:rsid w:val="0044587B"/>
    <w:rsid w:val="0045521A"/>
    <w:rsid w:val="004C0E5F"/>
    <w:rsid w:val="004C5A0A"/>
    <w:rsid w:val="004F752E"/>
    <w:rsid w:val="005132A5"/>
    <w:rsid w:val="00553316"/>
    <w:rsid w:val="005533DB"/>
    <w:rsid w:val="0058737C"/>
    <w:rsid w:val="005E6846"/>
    <w:rsid w:val="005F7050"/>
    <w:rsid w:val="00600DB0"/>
    <w:rsid w:val="00601AD8"/>
    <w:rsid w:val="00604B39"/>
    <w:rsid w:val="00614FE6"/>
    <w:rsid w:val="00625EA4"/>
    <w:rsid w:val="00650AF5"/>
    <w:rsid w:val="006A1AB6"/>
    <w:rsid w:val="006B58D2"/>
    <w:rsid w:val="006D4FC7"/>
    <w:rsid w:val="006E68C9"/>
    <w:rsid w:val="006F4304"/>
    <w:rsid w:val="007169F5"/>
    <w:rsid w:val="0073152E"/>
    <w:rsid w:val="0073599A"/>
    <w:rsid w:val="0074721E"/>
    <w:rsid w:val="007618F3"/>
    <w:rsid w:val="007B4FE6"/>
    <w:rsid w:val="007E0292"/>
    <w:rsid w:val="007F7B83"/>
    <w:rsid w:val="0084225B"/>
    <w:rsid w:val="00844037"/>
    <w:rsid w:val="00846FDE"/>
    <w:rsid w:val="00851BA3"/>
    <w:rsid w:val="00866FB2"/>
    <w:rsid w:val="00876975"/>
    <w:rsid w:val="00885263"/>
    <w:rsid w:val="008A6B78"/>
    <w:rsid w:val="008C5C52"/>
    <w:rsid w:val="008D6B78"/>
    <w:rsid w:val="0090009A"/>
    <w:rsid w:val="00916516"/>
    <w:rsid w:val="00924303"/>
    <w:rsid w:val="00955EA5"/>
    <w:rsid w:val="00972E53"/>
    <w:rsid w:val="0099359B"/>
    <w:rsid w:val="009B1D4B"/>
    <w:rsid w:val="009C002D"/>
    <w:rsid w:val="009E4079"/>
    <w:rsid w:val="009F7032"/>
    <w:rsid w:val="00A206D1"/>
    <w:rsid w:val="00A262AD"/>
    <w:rsid w:val="00A5527D"/>
    <w:rsid w:val="00AC3B2C"/>
    <w:rsid w:val="00AE2349"/>
    <w:rsid w:val="00AE31DB"/>
    <w:rsid w:val="00B12819"/>
    <w:rsid w:val="00B352B2"/>
    <w:rsid w:val="00B441F5"/>
    <w:rsid w:val="00B7604C"/>
    <w:rsid w:val="00B8588F"/>
    <w:rsid w:val="00BB274E"/>
    <w:rsid w:val="00BE45B0"/>
    <w:rsid w:val="00C00B29"/>
    <w:rsid w:val="00C075D0"/>
    <w:rsid w:val="00C16662"/>
    <w:rsid w:val="00C16C00"/>
    <w:rsid w:val="00C34C5F"/>
    <w:rsid w:val="00C36D4D"/>
    <w:rsid w:val="00C60C62"/>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734FF"/>
    <w:rsid w:val="00EB25ED"/>
    <w:rsid w:val="00EB2FAD"/>
    <w:rsid w:val="00EF212B"/>
    <w:rsid w:val="00F15A4D"/>
    <w:rsid w:val="00F405A6"/>
    <w:rsid w:val="00F55DF3"/>
    <w:rsid w:val="00F62AB7"/>
    <w:rsid w:val="00F80267"/>
    <w:rsid w:val="00FA1873"/>
    <w:rsid w:val="00FB2B8F"/>
    <w:rsid w:val="00FC4281"/>
    <w:rsid w:val="00FC5304"/>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2241</izvorni_sadrzaj>
    <derivirana_varijabla naziv="DomainObject.Predmet.Broj_1">2241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St-2241/2018</izvorni_sadrzaj>
    <derivirana_varijabla naziv="DomainObject.Predmet.OznakaBroj_1">St-2241/2018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ARISA trgovina d.o.o.</izvorni_sadrzaj>
    <derivirana_varijabla naziv="DomainObject.Predmet.ProtustrankaFormated_1">  ARISA trgovina d.o.o.</derivirana_varijabla>
  </DomainObject.Predmet.ProtustrankaFormated>
  <DomainObject.Predmet.ProtustrankaFormatedOIB>
    <izvorni_sadrzaj>  ARISA trgovina d.o.o., OIB 99152384544</izvorni_sadrzaj>
    <derivirana_varijabla naziv="DomainObject.Predmet.ProtustrankaFormatedOIB_1">  ARISA trgovina d.o.o., OIB 99152384544</derivirana_varijabla>
  </DomainObject.Predmet.ProtustrankaFormatedOIB>
  <DomainObject.Predmet.ProtustrankaFormatedWithAdress>
    <izvorni_sadrzaj> ARISA trgovina d.o.o., Petrova 141/1, 10000 Zagreb</izvorni_sadrzaj>
    <derivirana_varijabla naziv="DomainObject.Predmet.ProtustrankaFormatedWithAdress_1"> ARISA trgovina d.o.o., Petrova 141/1, 10000 Zagreb</derivirana_varijabla>
  </DomainObject.Predmet.ProtustrankaFormatedWithAdress>
  <DomainObject.Predmet.ProtustrankaFormatedWithAdressOIB>
    <izvorni_sadrzaj> ARISA trgovina d.o.o., OIB 99152384544, Petrova 141/1, 10000 Zagreb</izvorni_sadrzaj>
    <derivirana_varijabla naziv="DomainObject.Predmet.ProtustrankaFormatedWithAdressOIB_1"> ARISA trgovina d.o.o., OIB 99152384544, Petrova 141/1, 10000 Zagreb</derivirana_varijabla>
  </DomainObject.Predmet.ProtustrankaFormatedWithAdressOIB>
  <DomainObject.Predmet.ProtustrankaWithAdress>
    <izvorni_sadrzaj>ARISA trgovina d.o.o. Petrova 141/1, 10000 Zagreb</izvorni_sadrzaj>
    <derivirana_varijabla naziv="DomainObject.Predmet.ProtustrankaWithAdress_1">ARISA trgovina d.o.o. Petrova 141/1, 10000 Zagreb</derivirana_varijabla>
  </DomainObject.Predmet.ProtustrankaWithAdress>
  <DomainObject.Predmet.ProtustrankaWithAdressOIB>
    <izvorni_sadrzaj>ARISA trgovina d.o.o., OIB 99152384544, Petrova 141/1, 10000 Zagreb</izvorni_sadrzaj>
    <derivirana_varijabla naziv="DomainObject.Predmet.ProtustrankaWithAdressOIB_1">ARISA trgovina d.o.o., OIB 99152384544, Petrova 141/1, 10000 Zagreb</derivirana_varijabla>
  </DomainObject.Predmet.ProtustrankaWithAdressOIB>
  <DomainObject.Predmet.ProtustrankaNazivFormated>
    <izvorni_sadrzaj>ARISA trgovina d.o.o.</izvorni_sadrzaj>
    <derivirana_varijabla naziv="DomainObject.Predmet.ProtustrankaNazivFormated_1">ARISA trgovina d.o.o.</derivirana_varijabla>
  </DomainObject.Predmet.ProtustrankaNazivFormated>
  <DomainObject.Predmet.ProtustrankaNazivFormatedOIB>
    <izvorni_sadrzaj>ARISA trgovina d.o.o., OIB 99152384544</izvorni_sadrzaj>
    <derivirana_varijabla naziv="DomainObject.Predmet.ProtustrankaNazivFormatedOIB_1">ARISA trgovina d.o.o., OIB 99152384544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ARISA trgovina d.o.o.</item>
    </izvorni_sadrzaj>
    <derivirana_varijabla naziv="DomainObject.Predmet.ProtuStrankaListFormated_1">
      <item>ARISA trgovina d.o.o.</item>
    </derivirana_varijabla>
  </DomainObject.Predmet.ProtuStrankaListFormated>
  <DomainObject.Predmet.ProtuStrankaListFormatedOIB>
    <izvorni_sadrzaj>
      <item>ARISA trgovina d.o.o., OIB 99152384544</item>
    </izvorni_sadrzaj>
    <derivirana_varijabla naziv="DomainObject.Predmet.ProtuStrankaListFormatedOIB_1">
      <item>ARISA trgovina d.o.o., OIB 99152384544</item>
    </derivirana_varijabla>
  </DomainObject.Predmet.ProtuStrankaListFormatedOIB>
  <DomainObject.Predmet.ProtuStrankaListFormatedWithAdress>
    <izvorni_sadrzaj>
      <item>ARISA trgovina d.o.o., Petrova 141/1, 10000 Zagreb</item>
    </izvorni_sadrzaj>
    <derivirana_varijabla naziv="DomainObject.Predmet.ProtuStrankaListFormatedWithAdress_1">
      <item>ARISA trgovina d.o.o., Petrova 141/1, 10000 Zagreb</item>
    </derivirana_varijabla>
  </DomainObject.Predmet.ProtuStrankaListFormatedWithAdress>
  <DomainObject.Predmet.ProtuStrankaListFormatedWithAdressOIB>
    <izvorni_sadrzaj>
      <item>ARISA trgovina d.o.o., OIB 99152384544, Petrova 141/1, 10000 Zagreb</item>
    </izvorni_sadrzaj>
    <derivirana_varijabla naziv="DomainObject.Predmet.ProtuStrankaListFormatedWithAdressOIB_1">
      <item>ARISA trgovina d.o.o., OIB 99152384544, Petrova 141/1, 10000 Zagreb</item>
    </derivirana_varijabla>
  </DomainObject.Predmet.ProtuStrankaListFormatedWithAdressOIB>
  <DomainObject.Predmet.ProtuStrankaListNazivFormated>
    <izvorni_sadrzaj>
      <item>ARISA trgovina d.o.o.</item>
    </izvorni_sadrzaj>
    <derivirana_varijabla naziv="DomainObject.Predmet.ProtuStrankaListNazivFormated_1">
      <item>ARISA trgovina d.o.o.</item>
    </derivirana_varijabla>
  </DomainObject.Predmet.ProtuStrankaListNazivFormated>
  <DomainObject.Predmet.ProtuStrankaListNazivFormatedOIB>
    <izvorni_sadrzaj>
      <item>ARISA trgovina d.o.o., OIB 99152384544</item>
    </izvorni_sadrzaj>
    <derivirana_varijabla naziv="DomainObject.Predmet.ProtuStrankaListNazivFormatedOIB_1">
      <item>ARISA trgovina d.o.o., OIB 99152384544</item>
    </derivirana_varijabla>
  </DomainObject.Predmet.ProtuStrankaListNazivFormatedOIB>
  <DomainObject.Predmet.OstaliListFormated>
    <izvorni_sadrzaj>
      <item>Mijo Ostović Ost</item>
    </izvorni_sadrzaj>
    <derivirana_varijabla naziv="DomainObject.Predmet.OstaliListFormated_1">
      <item>Mijo Ostović Ost</item>
    </derivirana_varijabla>
  </DomainObject.Predmet.OstaliListFormated>
  <DomainObject.Predmet.OstaliListFormatedOIB>
    <izvorni_sadrzaj>
      <item>Mijo Ostović Ost, OIB 10727964426</item>
    </izvorni_sadrzaj>
    <derivirana_varijabla naziv="DomainObject.Predmet.OstaliListFormatedOIB_1">
      <item>Mijo Ostović Ost, OIB 10727964426</item>
    </derivirana_varijabla>
  </DomainObject.Predmet.OstaliListFormatedOIB>
  <DomainObject.Predmet.OstaliListFormatedWithAdress>
    <izvorni_sadrzaj>
      <item>Mijo Ostović Ost, Nehruov Trg 2, 10000 Zagreb</item>
    </izvorni_sadrzaj>
    <derivirana_varijabla naziv="DomainObject.Predmet.OstaliListFormatedWithAdress_1">
      <item>Mijo Ostović Ost, Nehruov Trg 2, 10000 Zagreb</item>
    </derivirana_varijabla>
  </DomainObject.Predmet.OstaliListFormatedWithAdress>
  <DomainObject.Predmet.OstaliListFormatedWithAdressOIB>
    <izvorni_sadrzaj>
      <item>Mijo Ostović Ost, OIB 10727964426, Nehruov Trg 2, 10000 Zagreb</item>
    </izvorni_sadrzaj>
    <derivirana_varijabla naziv="DomainObject.Predmet.OstaliListFormatedWithAdressOIB_1">
      <item>Mijo Ostović Ost, OIB 10727964426, Nehruov Trg 2, 10000 Zagreb</item>
    </derivirana_varijabla>
  </DomainObject.Predmet.OstaliListFormatedWithAdressOIB>
  <DomainObject.Predmet.OstaliListNazivFormated>
    <izvorni_sadrzaj>
      <item>Mijo Ostović Ost</item>
    </izvorni_sadrzaj>
    <derivirana_varijabla naziv="DomainObject.Predmet.OstaliListNazivFormated_1">
      <item>Mijo Ostović Ost</item>
    </derivirana_varijabla>
  </DomainObject.Predmet.OstaliListNazivFormated>
  <DomainObject.Predmet.OstaliListNazivFormatedOIB>
    <izvorni_sadrzaj>
      <item>Mijo Ostović Ost, OIB 10727964426</item>
    </izvorni_sadrzaj>
    <derivirana_varijabla naziv="DomainObject.Predmet.OstaliListNazivFormatedOIB_1">
      <item>Mijo Ostović Ost, OIB 10727964426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ARISA trgovina d.o.o.</izvorni_sadrzaj>
    <derivirana_varijabla naziv="DomainObject.Predmet.ProtustrankaIDrugi_1">ARISA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ARISA trgovina d.o.o., OIB 99152384544, Petrova 141/1, 10000 Zagreb</izvorni_sadrzaj>
    <derivirana_varijabla naziv="DomainObject.Predmet.ProtustrankaIDrugiAdressOIB_1">ARISA trgovina d.o.o., OIB 99152384544, Petrova 141/1,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ARISA trgovina d.o.o.</item>
      <item>Mijo Ostović Ost</item>
    </izvorni_sadrzaj>
    <derivirana_varijabla naziv="DomainObject.Predmet.SudioniciListNaziv_1">
      <item>FINA Regionalni centar Zagreb</item>
      <item>ARISA trgovina d.o.o.</item>
      <item>Mijo Ostović Ost</item>
    </derivirana_varijabla>
  </DomainObject.Predmet.SudioniciListNaziv>
  <DomainObject.Predmet.SudioniciListAdressOIB>
    <izvorni_sadrzaj>
      <item>FINA Regionalni centar Zagreb, OIB 85821130368, Trg svibanjskih žrtava 1995. 1,10000 Zagreb</item>
      <item>ARISA trgovina d.o.o., OIB 99152384544, Petrova 141/1,10000 Zagreb</item>
      <item>Mijo Ostović Ost, OIB 10727964426, Nehruov Trg 2,10000 Zagreb</item>
    </izvorni_sadrzaj>
    <derivirana_varijabla naziv="DomainObject.Predmet.SudioniciListAdressOIB_1">
      <item>FINA Regionalni centar Zagreb, OIB 85821130368, Trg svibanjskih žrtava 1995. 1,10000 Zagreb</item>
      <item>ARISA trgovina d.o.o., OIB 99152384544, Petrova 141/1,10000 Zagreb</item>
      <item>Mijo Ostović Ost, OIB 10727964426, Nehruov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99152384544</item>
      <item>, OIB 10727964426</item>
    </izvorni_sadrzaj>
    <derivirana_varijabla naziv="DomainObject.Predmet.SudioniciListNazivOIB_1">
      <item>, OIB 85821130368</item>
      <item>, OIB 99152384544</item>
      <item>, OIB 10727964426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477</properties:Words>
  <properties:Characters>2310</properties:Characters>
  <properties:Lines>62</properties:Lines>
  <properties:Paragraphs>26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Greta Jurišić</cp:lastModifiedBy>
  <cp:lastPrinted>2018-09-12T12:01:00Z</cp:lastPrinted>
  <dcterms:modified xmlns:xsi="http://www.w3.org/2001/XMLSchema-instance" xsi:type="dcterms:W3CDTF">2018-09-12T12:01:00Z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St-2241-18-zaključak-poziv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