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861B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861B0" w:rsidP="008F5996" w:rsidR="00D861B0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61B0" w:rsidP="008F5996" w:rsidR="00D861B0" w:rsidRPr="00525C75">
            <w:pPr>
              <w:jc w:val="center"/>
            </w:pPr>
          </w:p>
          <w:p w:rsidRDefault="00D861B0" w:rsidP="008F5996" w:rsidR="00D861B0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D861B0" w:rsidP="008F5996" w:rsidR="00D861B0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D861B0" w:rsidP="008F5996" w:rsidR="00D861B0" w:rsidRPr="00D861B0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</w:tc>
      </w:tr>
    </w:tbl>
    <w:p w14:textId="5ab7d1b" w14:paraId="5ab7d1b" w:rsidRDefault="00F37558" w:rsidP="00D861B0" w:rsidR="00DB417D" w:rsidRPr="00384AFD">
      <w:pPr>
        <w15:collapsed w:val="false"/>
      </w:pPr>
      <w:r w:rsidRPr="00384AFD">
        <w:t xml:space="preserve"> </w:t>
      </w:r>
      <w:r w:rsidR="00C43930" w:rsidRPr="00384AFD">
        <w:t xml:space="preserve"> </w:t>
      </w:r>
      <w:r w:rsidRPr="00384AFD">
        <w:t xml:space="preserve">   </w:t>
      </w:r>
      <w:r w:rsidR="00DB417D" w:rsidRPr="00384AFD">
        <w:t xml:space="preserve">  </w:t>
      </w:r>
    </w:p>
    <w:p w:rsidRDefault="00D861B0" w:rsidP="00C9407F" w:rsidR="00A91A5F">
      <w:pPr>
        <w:jc w:val="right"/>
      </w:pPr>
      <w:r>
        <w:t>3</w:t>
      </w:r>
      <w:r w:rsidR="002858C4" w:rsidRPr="00384AFD">
        <w:t xml:space="preserve"> </w:t>
      </w:r>
      <w:r w:rsidR="00A91A5F" w:rsidRPr="00384AFD">
        <w:t>St-</w:t>
      </w:r>
      <w:proofErr w:type="spellStart"/>
      <w:r w:rsidR="003F1E1A">
        <w:t>134</w:t>
      </w:r>
      <w:proofErr w:type="spellEnd"/>
      <w:r w:rsidR="003F1E1A">
        <w:t>/</w:t>
      </w:r>
      <w:proofErr w:type="spellStart"/>
      <w:r w:rsidR="003F1E1A">
        <w:t>18</w:t>
      </w:r>
      <w:proofErr w:type="spellEnd"/>
      <w:r w:rsidR="007F2126">
        <w:t>-9</w:t>
      </w:r>
    </w:p>
    <w:p w:rsidRDefault="0011254B" w:rsidP="00C9407F" w:rsidR="0011254B" w:rsidRPr="00384AFD">
      <w:pPr>
        <w:jc w:val="right"/>
      </w:pPr>
    </w:p>
    <w:p w:rsidRDefault="00F2417A" w:rsidP="00F2417A" w:rsidR="00F2417A" w:rsidRPr="00655C78">
      <w:pPr>
        <w:jc w:val="center"/>
      </w:pPr>
      <w:r w:rsidRPr="00655C78">
        <w:t>R E P U B L I K A   H R V A T S K A</w:t>
      </w:r>
    </w:p>
    <w:p w:rsidRDefault="00A91A5F" w:rsidP="000A1FA3" w:rsidR="00A91A5F" w:rsidRPr="00384AFD">
      <w:pPr>
        <w:jc w:val="center"/>
      </w:pPr>
      <w:r w:rsidRPr="00384AFD">
        <w:t>R</w:t>
      </w:r>
      <w:r w:rsidR="00E6684E" w:rsidRPr="00384AFD">
        <w:t xml:space="preserve"> </w:t>
      </w:r>
      <w:r w:rsidRPr="00384AFD">
        <w:t>J E Š E N J E</w:t>
      </w:r>
    </w:p>
    <w:p w:rsidRDefault="0011254B" w:rsidP="00A91A5F" w:rsidR="0011254B" w:rsidRPr="00384AFD">
      <w:pPr>
        <w:jc w:val="center"/>
      </w:pPr>
    </w:p>
    <w:p w:rsidRDefault="00A91A5F" w:rsidP="005F3354" w:rsidR="00A91A5F" w:rsidRPr="00384AFD">
      <w:pPr>
        <w:ind w:firstLine="708"/>
      </w:pPr>
      <w:r w:rsidRPr="00384AFD">
        <w:rPr>
          <w:bCs/>
        </w:rPr>
        <w:t>T</w:t>
      </w:r>
      <w:r w:rsidR="00C85474">
        <w:rPr>
          <w:bCs/>
        </w:rPr>
        <w:t>rgovački sud u Zagrebu</w:t>
      </w:r>
      <w:r w:rsidRPr="00384AFD">
        <w:rPr>
          <w:bCs/>
        </w:rPr>
        <w:t>,</w:t>
      </w:r>
      <w:r w:rsidRPr="00384AFD">
        <w:t xml:space="preserve"> po su</w:t>
      </w:r>
      <w:r w:rsidR="00C85474">
        <w:t>d</w:t>
      </w:r>
      <w:r w:rsidRPr="00384AFD">
        <w:t>cu</w:t>
      </w:r>
      <w:r w:rsidR="00DB417D" w:rsidRPr="00384AFD">
        <w:t xml:space="preserve"> </w:t>
      </w:r>
      <w:r w:rsidR="00D861B0">
        <w:t>Mihaelu Kovačiću, u stečajnom postupku nad st</w:t>
      </w:r>
      <w:r w:rsidR="005F3354">
        <w:t xml:space="preserve">ečajnom masom iza </w:t>
      </w:r>
      <w:r w:rsidR="005F3354" w:rsidRPr="005F3354">
        <w:t>A.G. 92 d.o.o. Zagreb, MBS: 080260854</w:t>
      </w:r>
      <w:r w:rsidR="005F3354">
        <w:t xml:space="preserve">, </w:t>
      </w:r>
      <w:r w:rsidR="00D861B0">
        <w:t xml:space="preserve">koju zastupa stečajni upravitelj </w:t>
      </w:r>
      <w:r w:rsidR="005F3354" w:rsidRPr="005F3354">
        <w:t>Miroslav Borš iz Zagreba</w:t>
      </w:r>
      <w:r w:rsidR="005F3354">
        <w:t xml:space="preserve">, Plemićeva 2, OIB: 69665623244, 9. ožujka 2018. </w:t>
      </w:r>
      <w:r w:rsidR="00C85474">
        <w:t xml:space="preserve"> </w:t>
      </w:r>
      <w:r w:rsidR="00D861B0">
        <w:t xml:space="preserve"> </w:t>
      </w:r>
    </w:p>
    <w:p w:rsidRDefault="0011254B" w:rsidR="0011254B" w:rsidRPr="00384AFD"/>
    <w:p w:rsidRDefault="00A91A5F" w:rsidP="000A1FA3" w:rsidR="00A91A5F" w:rsidRPr="00384AFD">
      <w:pPr>
        <w:jc w:val="center"/>
      </w:pPr>
      <w:r w:rsidRPr="00384AFD">
        <w:t>r</w:t>
      </w:r>
      <w:r w:rsidR="00E6684E" w:rsidRPr="00384AFD">
        <w:t xml:space="preserve"> </w:t>
      </w:r>
      <w:r w:rsidRPr="00384AFD">
        <w:t>i</w:t>
      </w:r>
      <w:r w:rsidR="00E6684E" w:rsidRPr="00384AFD">
        <w:t xml:space="preserve"> </w:t>
      </w:r>
      <w:r w:rsidRPr="00384AFD">
        <w:t xml:space="preserve">j e š i o  </w:t>
      </w:r>
      <w:r w:rsidR="00E6684E" w:rsidRPr="00384AFD">
        <w:t xml:space="preserve"> </w:t>
      </w:r>
      <w:r w:rsidRPr="00384AFD">
        <w:t xml:space="preserve"> j e</w:t>
      </w:r>
    </w:p>
    <w:p w:rsidRDefault="00A91A5F" w:rsidP="00A91A5F" w:rsidR="00A91A5F" w:rsidRPr="00384AFD">
      <w:pPr>
        <w:jc w:val="center"/>
      </w:pPr>
    </w:p>
    <w:p w:rsidRDefault="00BE2882" w:rsidP="008F6B97" w:rsidR="00DA105E" w:rsidRPr="00384AFD">
      <w:pPr>
        <w:ind w:hanging="425" w:left="567"/>
      </w:pPr>
      <w:r w:rsidRPr="00384AFD">
        <w:t>I.</w:t>
      </w:r>
      <w:r w:rsidRPr="00384AFD">
        <w:tab/>
      </w:r>
      <w:r w:rsidR="00F2417A">
        <w:t xml:space="preserve">Određuje se upis stečajne mase iza </w:t>
      </w:r>
      <w:r w:rsidR="00D861B0" w:rsidRPr="00D861B0">
        <w:t xml:space="preserve"> </w:t>
      </w:r>
      <w:r w:rsidR="007278A7" w:rsidRPr="005F3354">
        <w:t>A.G. 92 d.o.o., MBS: 080260854</w:t>
      </w:r>
      <w:r w:rsidR="007278A7">
        <w:t xml:space="preserve"> </w:t>
      </w:r>
      <w:r w:rsidR="00F2417A">
        <w:t xml:space="preserve">u sudski registar </w:t>
      </w:r>
      <w:r w:rsidR="00D861B0">
        <w:t xml:space="preserve">ovoga suda. </w:t>
      </w:r>
    </w:p>
    <w:p w:rsidRDefault="00DA105E" w:rsidP="008F6B97" w:rsidR="00DA105E" w:rsidRPr="00384AFD">
      <w:pPr>
        <w:ind w:hanging="425" w:left="567"/>
      </w:pPr>
    </w:p>
    <w:p w:rsidRDefault="00BE2882" w:rsidP="008F6B97" w:rsidR="00DA105E" w:rsidRPr="00384AFD">
      <w:pPr>
        <w:ind w:hanging="425" w:left="567"/>
      </w:pPr>
      <w:r w:rsidRPr="00384AFD">
        <w:t>II.</w:t>
      </w:r>
      <w:r w:rsidRPr="00384AFD">
        <w:tab/>
      </w:r>
      <w:r w:rsidR="00F2417A">
        <w:t xml:space="preserve">Sjedište </w:t>
      </w:r>
      <w:r w:rsidR="00C85474">
        <w:t xml:space="preserve">i poslovna adresa </w:t>
      </w:r>
      <w:r w:rsidR="00F2417A">
        <w:t>stečajne mase je na adresi stečajnog upravitelja:</w:t>
      </w:r>
      <w:r w:rsidR="007278A7">
        <w:t xml:space="preserve"> Zagreb, Plemićeva 2.</w:t>
      </w:r>
      <w:r w:rsidR="00C85474">
        <w:t xml:space="preserve"> </w:t>
      </w:r>
      <w:r w:rsidR="00F2417A">
        <w:t xml:space="preserve"> </w:t>
      </w:r>
    </w:p>
    <w:p w:rsidRDefault="00E6684E" w:rsidP="008F6B97" w:rsidR="00E6684E" w:rsidRPr="00384AFD">
      <w:pPr>
        <w:ind w:hanging="425" w:left="567"/>
      </w:pPr>
    </w:p>
    <w:p w:rsidRDefault="002858C4" w:rsidP="000A1FA3" w:rsidR="002858C4">
      <w:pPr>
        <w:jc w:val="center"/>
      </w:pPr>
      <w:r w:rsidRPr="00384AFD">
        <w:t>Obrazloženje</w:t>
      </w:r>
    </w:p>
    <w:p w:rsidRDefault="00E86626" w:rsidP="000A1FA3" w:rsidR="00E86626">
      <w:pPr>
        <w:jc w:val="center"/>
      </w:pPr>
    </w:p>
    <w:p w:rsidRDefault="00E86626" w:rsidP="00E86626" w:rsidR="0011254B">
      <w:r>
        <w:tab/>
      </w:r>
      <w:r w:rsidR="00D861B0">
        <w:t>S</w:t>
      </w:r>
      <w:r>
        <w:t>tečajni upravitelj stečajne mase predložio je da se suk</w:t>
      </w:r>
      <w:r w:rsidR="00FA243C">
        <w:t>ladno odredbama S</w:t>
      </w:r>
      <w:r>
        <w:t>tečajnog zakona</w:t>
      </w:r>
      <w:r w:rsidR="00FA243C">
        <w:t>,</w:t>
      </w:r>
      <w:r>
        <w:t xml:space="preserve"> stečajna masa upiše u </w:t>
      </w:r>
      <w:r w:rsidR="00C85474">
        <w:t>sudski registar ovoga suda radi određivanja i dodjele osobnog identifikacijskog broja od strane</w:t>
      </w:r>
      <w:r>
        <w:t xml:space="preserve"> Ministarstvo financija – Porezn</w:t>
      </w:r>
      <w:r w:rsidR="00C85474">
        <w:t>e</w:t>
      </w:r>
      <w:r>
        <w:t xml:space="preserve"> uprav</w:t>
      </w:r>
      <w:r w:rsidR="00C85474">
        <w:t xml:space="preserve">e, koja OIB dodjeljuje po službenoj dužnosti. </w:t>
      </w:r>
    </w:p>
    <w:p w:rsidRDefault="00FA243C" w:rsidP="00E86626" w:rsidR="00FA243C"/>
    <w:p w:rsidRDefault="00FA243C" w:rsidP="00E86626" w:rsidR="00FA243C" w:rsidRPr="00384AFD">
      <w:r>
        <w:tab/>
        <w:t xml:space="preserve">Slijedom </w:t>
      </w:r>
      <w:r w:rsidR="00D861B0">
        <w:t xml:space="preserve">navedenog a temeljem </w:t>
      </w:r>
      <w:r>
        <w:t>članka 437. i 438. St</w:t>
      </w:r>
      <w:r w:rsidR="002E7712">
        <w:t>ečajnog zakona (N</w:t>
      </w:r>
      <w:r w:rsidR="00D861B0">
        <w:t xml:space="preserve">N </w:t>
      </w:r>
      <w:r w:rsidR="002E7712">
        <w:t xml:space="preserve">7/15) </w:t>
      </w:r>
      <w:r w:rsidR="00D861B0">
        <w:t xml:space="preserve">riješeno je kao u izreci. </w:t>
      </w:r>
    </w:p>
    <w:p w:rsidRDefault="002858C4" w:rsidP="00DA105E" w:rsidR="00E86626">
      <w:r w:rsidRPr="00384AFD">
        <w:tab/>
      </w:r>
    </w:p>
    <w:p w:rsidRDefault="00D7766A" w:rsidP="000A1FA3" w:rsidR="00D50754" w:rsidRPr="00384AFD">
      <w:pPr>
        <w:jc w:val="center"/>
      </w:pPr>
      <w:r w:rsidRPr="00384AFD">
        <w:t>U Zagrebu</w:t>
      </w:r>
      <w:r w:rsidR="00C85474">
        <w:t>,</w:t>
      </w:r>
      <w:r w:rsidR="003F1E1A">
        <w:t xml:space="preserve"> 9. ožujka</w:t>
      </w:r>
      <w:r w:rsidR="008E45F6" w:rsidRPr="00384AFD">
        <w:t xml:space="preserve"> </w:t>
      </w:r>
      <w:r w:rsidR="00C85474">
        <w:t>201</w:t>
      </w:r>
      <w:r w:rsidR="003F1E1A">
        <w:t>8</w:t>
      </w:r>
      <w:r w:rsidR="00C85474">
        <w:t>.</w:t>
      </w:r>
    </w:p>
    <w:p w:rsidRDefault="00D50754" w:rsidP="00D50754" w:rsidR="00D50754"/>
    <w:p w:rsidRDefault="00D50754" w:rsidP="00D50754" w:rsidR="00D50754" w:rsidRPr="00384AFD"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="005E73C8">
        <w:t xml:space="preserve">          </w:t>
      </w:r>
      <w:r w:rsidR="00D861B0">
        <w:t xml:space="preserve">  </w:t>
      </w:r>
      <w:r w:rsidR="005E73C8">
        <w:t xml:space="preserve"> </w:t>
      </w:r>
      <w:r w:rsidR="00D861B0">
        <w:t xml:space="preserve"> </w:t>
      </w:r>
      <w:r w:rsidR="00DB417D" w:rsidRPr="00384AFD">
        <w:t xml:space="preserve">  </w:t>
      </w:r>
      <w:r w:rsidRPr="00384AFD">
        <w:t xml:space="preserve"> </w:t>
      </w:r>
      <w:r w:rsidR="00DB417D" w:rsidRPr="00384AFD">
        <w:t xml:space="preserve"> </w:t>
      </w:r>
      <w:r w:rsidR="00DE53C2" w:rsidRPr="00384AFD">
        <w:t xml:space="preserve"> </w:t>
      </w:r>
      <w:r w:rsidRPr="00384AFD">
        <w:t>S</w:t>
      </w:r>
      <w:r w:rsidR="00DB417D" w:rsidRPr="00384AFD">
        <w:t xml:space="preserve"> </w:t>
      </w:r>
      <w:r w:rsidRPr="00384AFD">
        <w:t>U</w:t>
      </w:r>
      <w:r w:rsidR="00DB417D" w:rsidRPr="00384AFD">
        <w:t xml:space="preserve"> </w:t>
      </w:r>
      <w:r w:rsidRPr="00384AFD">
        <w:t>D</w:t>
      </w:r>
      <w:r w:rsidR="00DB417D" w:rsidRPr="00384AFD">
        <w:t xml:space="preserve"> </w:t>
      </w:r>
      <w:r w:rsidRPr="00384AFD">
        <w:t>A</w:t>
      </w:r>
      <w:r w:rsidR="00DB417D" w:rsidRPr="00384AFD">
        <w:t xml:space="preserve"> </w:t>
      </w:r>
      <w:r w:rsidRPr="00384AFD">
        <w:t>C:</w:t>
      </w:r>
    </w:p>
    <w:p w:rsidRDefault="00D861B0" w:rsidP="00D50754" w:rsidR="00D50754" w:rsidRPr="00384AFD">
      <w:r>
        <w:t xml:space="preserve">                                                                                             </w:t>
      </w:r>
      <w:r w:rsidR="005E73C8">
        <w:t xml:space="preserve">             </w:t>
      </w:r>
      <w:proofErr w:type="spellStart"/>
      <w:r>
        <w:t>MIHAEL</w:t>
      </w:r>
      <w:proofErr w:type="spellEnd"/>
      <w:r>
        <w:t xml:space="preserve"> </w:t>
      </w:r>
      <w:proofErr w:type="spellStart"/>
      <w:r>
        <w:t>KOVAČIĆ</w:t>
      </w:r>
      <w:proofErr w:type="spellEnd"/>
      <w:r w:rsidR="007F2126">
        <w:t>, v.r.</w:t>
      </w:r>
    </w:p>
    <w:p w:rsidRDefault="00D50754" w:rsidP="00D50754" w:rsidR="005A4ACD"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  <w:r w:rsidRPr="00384AFD">
        <w:tab/>
      </w:r>
    </w:p>
    <w:p w:rsidRDefault="00C85474" w:rsidP="00D50754" w:rsidR="00241CA3" w:rsidRPr="00384AFD">
      <w:r>
        <w:t>Uputa o pravnom lijeku:</w:t>
      </w:r>
    </w:p>
    <w:p w:rsidRDefault="00D861B0" w:rsidP="00D50754" w:rsidR="00241CA3" w:rsidRPr="00384AFD">
      <w:r>
        <w:t xml:space="preserve">Na ovo rješenje </w:t>
      </w:r>
      <w:r w:rsidR="00241CA3" w:rsidRPr="00384AFD">
        <w:t>može se izjaviti žalba</w:t>
      </w:r>
      <w:r>
        <w:t xml:space="preserve"> koja se podnosi ovome sudu u roku osam dana, u tri primjerka. </w:t>
      </w:r>
    </w:p>
    <w:p w:rsidRDefault="007F2126" w:rsidP="00D50754" w:rsidR="001971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7F2126" w:rsidP="00D50754" w:rsidR="007F2126" w:rsidRPr="00384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DB417D" w:rsidP="00D50754" w:rsidR="00D50754" w:rsidRPr="007F2126">
      <w:pPr>
        <w:rPr>
          <w:color w:themeColor="background1" w:val="FFFFFF"/>
        </w:rPr>
      </w:pPr>
      <w:r w:rsidRPr="007F2126">
        <w:rPr>
          <w:color w:themeColor="background1" w:val="FFFFFF"/>
        </w:rPr>
        <w:t>DNA</w:t>
      </w:r>
      <w:r w:rsidR="000A1FA3" w:rsidRPr="007F2126">
        <w:rPr>
          <w:color w:themeColor="background1" w:val="FFFFFF"/>
        </w:rPr>
        <w:t>:</w:t>
      </w:r>
    </w:p>
    <w:p w:rsidRDefault="00D861B0" w:rsidP="00D861B0" w:rsidR="00D861B0" w:rsidRPr="007F2126">
      <w:pPr>
        <w:rPr>
          <w:color w:themeColor="background1" w:val="FFFFFF"/>
        </w:rPr>
      </w:pPr>
      <w:r w:rsidRPr="007F2126">
        <w:rPr>
          <w:color w:themeColor="background1" w:val="FFFFFF"/>
        </w:rPr>
        <w:t>1. Stečajnom upravitelju, osobno</w:t>
      </w:r>
    </w:p>
    <w:p w:rsidRDefault="003F1E1A" w:rsidP="00D861B0" w:rsidR="003F1E1A" w:rsidRPr="007F2126">
      <w:pPr>
        <w:rPr>
          <w:color w:themeColor="background1" w:val="FFFFFF"/>
        </w:rPr>
      </w:pPr>
      <w:r w:rsidRPr="007F2126">
        <w:rPr>
          <w:color w:themeColor="background1" w:val="FFFFFF"/>
        </w:rPr>
        <w:t>2. e-Oglasna ploča</w:t>
      </w:r>
    </w:p>
    <w:p w:rsidRDefault="003F1E1A" w:rsidP="00D50754" w:rsidR="00D50754" w:rsidRPr="007F2126">
      <w:pPr>
        <w:rPr>
          <w:color w:themeColor="background1" w:val="FFFFFF"/>
        </w:rPr>
      </w:pPr>
      <w:r w:rsidRPr="007F2126">
        <w:rPr>
          <w:color w:themeColor="background1" w:val="FFFFFF"/>
        </w:rPr>
        <w:t>3</w:t>
      </w:r>
      <w:r w:rsidR="00D861B0" w:rsidRPr="007F2126">
        <w:rPr>
          <w:color w:themeColor="background1" w:val="FFFFFF"/>
        </w:rPr>
        <w:t xml:space="preserve">. </w:t>
      </w:r>
      <w:r w:rsidR="00904768" w:rsidRPr="007F2126">
        <w:rPr>
          <w:color w:themeColor="background1" w:val="FFFFFF"/>
        </w:rPr>
        <w:t>S</w:t>
      </w:r>
      <w:r w:rsidR="00D50754" w:rsidRPr="007F2126">
        <w:rPr>
          <w:color w:themeColor="background1" w:val="FFFFFF"/>
        </w:rPr>
        <w:t>udski registar</w:t>
      </w:r>
      <w:r w:rsidR="00904768" w:rsidRPr="007F2126">
        <w:rPr>
          <w:color w:themeColor="background1" w:val="FFFFFF"/>
        </w:rPr>
        <w:t>, ovdje</w:t>
      </w:r>
    </w:p>
    <w:sectPr w:rsidSect="002D206A" w:rsidR="00D50754" w:rsidRPr="007F2126">
      <w:headerReference w:type="even" r:id="rId11"/>
      <w:headerReference w:type="defaul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069" w:rsidR="00836069">
      <w:r>
        <w:separator/>
      </w:r>
    </w:p>
  </w:endnote>
  <w:endnote w:id="0" w:type="continuationSeparator">
    <w:p w:rsidRDefault="00836069" w:rsidR="00836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069" w:rsidR="00836069">
      <w:r>
        <w:separator/>
      </w:r>
    </w:p>
  </w:footnote>
  <w:footnote w:id="0" w:type="continuationSeparator">
    <w:p w:rsidRDefault="00836069" w:rsidR="00836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930" w:rsidP="000B1074" w:rsidR="00C439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B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3930" w:rsidR="00C439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930" w:rsidP="000B1074" w:rsidR="00C439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1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3930" w:rsidR="00C43930">
    <w:pPr>
      <w:pStyle w:val="Zaglavlje"/>
      <w:rPr>
        <w:rFonts w:cs="Arial" w:hAnsi="Arial" w:ascii="Arial"/>
        <w:sz w:val="22"/>
        <w:szCs w:val="22"/>
      </w:rPr>
    </w:pPr>
  </w:p>
  <w:p w:rsidRDefault="00904768" w:rsidP="000B1074" w:rsidR="00C43930">
    <w:pPr>
      <w:pStyle w:val="Zaglavlje"/>
      <w:jc w:val="right"/>
    </w:pPr>
    <w:r>
      <w:t>3</w:t>
    </w:r>
    <w:r w:rsidR="00C43930" w:rsidRPr="00C43930">
      <w:t xml:space="preserve"> St-</w:t>
    </w:r>
    <w:r w:rsidR="003F1E1A">
      <w:t>134/18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2855DD"/>
    <w:multiLevelType w:val="hybridMultilevel"/>
    <w:tmpl w:val="07C8DC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354"/>
    <w:rsid w:val="00000532"/>
    <w:rsid w:val="00010FCB"/>
    <w:rsid w:val="00011D63"/>
    <w:rsid w:val="00021D8B"/>
    <w:rsid w:val="000231B9"/>
    <w:rsid w:val="00023A75"/>
    <w:rsid w:val="0002625D"/>
    <w:rsid w:val="0003439F"/>
    <w:rsid w:val="00046E86"/>
    <w:rsid w:val="0005197C"/>
    <w:rsid w:val="00054F3A"/>
    <w:rsid w:val="00057710"/>
    <w:rsid w:val="00061293"/>
    <w:rsid w:val="00063AA0"/>
    <w:rsid w:val="000656BC"/>
    <w:rsid w:val="0007126D"/>
    <w:rsid w:val="0007159E"/>
    <w:rsid w:val="00077E89"/>
    <w:rsid w:val="00090D1F"/>
    <w:rsid w:val="00091359"/>
    <w:rsid w:val="00093B7B"/>
    <w:rsid w:val="000946BB"/>
    <w:rsid w:val="0009709E"/>
    <w:rsid w:val="000A1FA3"/>
    <w:rsid w:val="000A37F8"/>
    <w:rsid w:val="000B1074"/>
    <w:rsid w:val="000B5ED8"/>
    <w:rsid w:val="000B7624"/>
    <w:rsid w:val="000D13BD"/>
    <w:rsid w:val="000D5B21"/>
    <w:rsid w:val="000F14B4"/>
    <w:rsid w:val="0010491F"/>
    <w:rsid w:val="0011254B"/>
    <w:rsid w:val="0011374A"/>
    <w:rsid w:val="00114CE3"/>
    <w:rsid w:val="0011569B"/>
    <w:rsid w:val="00120115"/>
    <w:rsid w:val="00120C75"/>
    <w:rsid w:val="00124293"/>
    <w:rsid w:val="00130394"/>
    <w:rsid w:val="00133D8C"/>
    <w:rsid w:val="001458F9"/>
    <w:rsid w:val="00151B97"/>
    <w:rsid w:val="00152718"/>
    <w:rsid w:val="0016477E"/>
    <w:rsid w:val="00184275"/>
    <w:rsid w:val="00191C55"/>
    <w:rsid w:val="00191FE2"/>
    <w:rsid w:val="001926CD"/>
    <w:rsid w:val="001971EA"/>
    <w:rsid w:val="001979C3"/>
    <w:rsid w:val="001A1C44"/>
    <w:rsid w:val="001A4303"/>
    <w:rsid w:val="001A43D6"/>
    <w:rsid w:val="001B1140"/>
    <w:rsid w:val="001C3BB6"/>
    <w:rsid w:val="001C3F8A"/>
    <w:rsid w:val="001C539A"/>
    <w:rsid w:val="001D0DA7"/>
    <w:rsid w:val="001D384C"/>
    <w:rsid w:val="001D45E1"/>
    <w:rsid w:val="001E0717"/>
    <w:rsid w:val="001F4D1D"/>
    <w:rsid w:val="002028C7"/>
    <w:rsid w:val="002056CE"/>
    <w:rsid w:val="00205E5B"/>
    <w:rsid w:val="00227D1B"/>
    <w:rsid w:val="0023446B"/>
    <w:rsid w:val="00241CA3"/>
    <w:rsid w:val="00246434"/>
    <w:rsid w:val="00266EFA"/>
    <w:rsid w:val="002858C4"/>
    <w:rsid w:val="00292259"/>
    <w:rsid w:val="002A3CC8"/>
    <w:rsid w:val="002A6A75"/>
    <w:rsid w:val="002B2223"/>
    <w:rsid w:val="002C3272"/>
    <w:rsid w:val="002C48E3"/>
    <w:rsid w:val="002D1DBE"/>
    <w:rsid w:val="002D206A"/>
    <w:rsid w:val="002D7753"/>
    <w:rsid w:val="002E06B0"/>
    <w:rsid w:val="002E7712"/>
    <w:rsid w:val="002F0C57"/>
    <w:rsid w:val="002F30DB"/>
    <w:rsid w:val="002F3776"/>
    <w:rsid w:val="00322D8A"/>
    <w:rsid w:val="00322DBD"/>
    <w:rsid w:val="00346FAC"/>
    <w:rsid w:val="0035233E"/>
    <w:rsid w:val="003527F9"/>
    <w:rsid w:val="00354605"/>
    <w:rsid w:val="00384AFD"/>
    <w:rsid w:val="003A0841"/>
    <w:rsid w:val="003D235C"/>
    <w:rsid w:val="003D5324"/>
    <w:rsid w:val="003E4F3A"/>
    <w:rsid w:val="003E7150"/>
    <w:rsid w:val="003E7AB0"/>
    <w:rsid w:val="003F1E1A"/>
    <w:rsid w:val="003F43D0"/>
    <w:rsid w:val="0041096D"/>
    <w:rsid w:val="004160A9"/>
    <w:rsid w:val="00420F31"/>
    <w:rsid w:val="004411DE"/>
    <w:rsid w:val="00442A73"/>
    <w:rsid w:val="004446C6"/>
    <w:rsid w:val="00453B81"/>
    <w:rsid w:val="00453DF1"/>
    <w:rsid w:val="00460F0B"/>
    <w:rsid w:val="0046201E"/>
    <w:rsid w:val="0046227E"/>
    <w:rsid w:val="00472DEF"/>
    <w:rsid w:val="0048673F"/>
    <w:rsid w:val="004877F4"/>
    <w:rsid w:val="004906E8"/>
    <w:rsid w:val="00494C62"/>
    <w:rsid w:val="004A43F3"/>
    <w:rsid w:val="004B6567"/>
    <w:rsid w:val="004B7398"/>
    <w:rsid w:val="004C3B18"/>
    <w:rsid w:val="004C5FEF"/>
    <w:rsid w:val="004F7F39"/>
    <w:rsid w:val="00500A47"/>
    <w:rsid w:val="005010B5"/>
    <w:rsid w:val="00504F7B"/>
    <w:rsid w:val="005073E0"/>
    <w:rsid w:val="00510873"/>
    <w:rsid w:val="005204E1"/>
    <w:rsid w:val="0052663A"/>
    <w:rsid w:val="0053195C"/>
    <w:rsid w:val="00541153"/>
    <w:rsid w:val="00542AF4"/>
    <w:rsid w:val="005501BB"/>
    <w:rsid w:val="0056124E"/>
    <w:rsid w:val="0056293C"/>
    <w:rsid w:val="005637D8"/>
    <w:rsid w:val="005646AD"/>
    <w:rsid w:val="00573266"/>
    <w:rsid w:val="00575E5A"/>
    <w:rsid w:val="005778F8"/>
    <w:rsid w:val="00583D1A"/>
    <w:rsid w:val="005919E8"/>
    <w:rsid w:val="00595672"/>
    <w:rsid w:val="005956E2"/>
    <w:rsid w:val="005A4ACD"/>
    <w:rsid w:val="005B12CC"/>
    <w:rsid w:val="005B229C"/>
    <w:rsid w:val="005B3161"/>
    <w:rsid w:val="005B46FE"/>
    <w:rsid w:val="005C31A2"/>
    <w:rsid w:val="005C60AC"/>
    <w:rsid w:val="005D2281"/>
    <w:rsid w:val="005D2911"/>
    <w:rsid w:val="005E73C8"/>
    <w:rsid w:val="005E7F78"/>
    <w:rsid w:val="005F02C7"/>
    <w:rsid w:val="005F07FF"/>
    <w:rsid w:val="005F1D9E"/>
    <w:rsid w:val="005F3354"/>
    <w:rsid w:val="00601DF7"/>
    <w:rsid w:val="00603BCA"/>
    <w:rsid w:val="006042BD"/>
    <w:rsid w:val="00605D07"/>
    <w:rsid w:val="0061517B"/>
    <w:rsid w:val="00636C8D"/>
    <w:rsid w:val="006376A1"/>
    <w:rsid w:val="00643C2D"/>
    <w:rsid w:val="00651093"/>
    <w:rsid w:val="00651DDD"/>
    <w:rsid w:val="006526A5"/>
    <w:rsid w:val="00666F71"/>
    <w:rsid w:val="006671F2"/>
    <w:rsid w:val="00671EF4"/>
    <w:rsid w:val="00675C87"/>
    <w:rsid w:val="00684FC3"/>
    <w:rsid w:val="00696933"/>
    <w:rsid w:val="006A5C5D"/>
    <w:rsid w:val="006A6097"/>
    <w:rsid w:val="006C162B"/>
    <w:rsid w:val="006C5F5F"/>
    <w:rsid w:val="006D25DF"/>
    <w:rsid w:val="006D2A3D"/>
    <w:rsid w:val="006D4678"/>
    <w:rsid w:val="006D4B17"/>
    <w:rsid w:val="006D7CEA"/>
    <w:rsid w:val="006E408A"/>
    <w:rsid w:val="006E7783"/>
    <w:rsid w:val="006F1ABF"/>
    <w:rsid w:val="006F5D39"/>
    <w:rsid w:val="007051DB"/>
    <w:rsid w:val="00716258"/>
    <w:rsid w:val="007278A7"/>
    <w:rsid w:val="00730663"/>
    <w:rsid w:val="00734A10"/>
    <w:rsid w:val="00737D2F"/>
    <w:rsid w:val="00743207"/>
    <w:rsid w:val="0074699A"/>
    <w:rsid w:val="007575C5"/>
    <w:rsid w:val="00760AFF"/>
    <w:rsid w:val="0076556D"/>
    <w:rsid w:val="007769E6"/>
    <w:rsid w:val="00787D27"/>
    <w:rsid w:val="007A3F0F"/>
    <w:rsid w:val="007A4BA0"/>
    <w:rsid w:val="007D04C4"/>
    <w:rsid w:val="007D4638"/>
    <w:rsid w:val="007D7306"/>
    <w:rsid w:val="007E7DF7"/>
    <w:rsid w:val="007F2126"/>
    <w:rsid w:val="00800A5E"/>
    <w:rsid w:val="00801B22"/>
    <w:rsid w:val="00805B70"/>
    <w:rsid w:val="008120EC"/>
    <w:rsid w:val="00817CCE"/>
    <w:rsid w:val="008306FD"/>
    <w:rsid w:val="0083445D"/>
    <w:rsid w:val="00836069"/>
    <w:rsid w:val="008502EB"/>
    <w:rsid w:val="0089691E"/>
    <w:rsid w:val="008A4718"/>
    <w:rsid w:val="008B28F1"/>
    <w:rsid w:val="008C0FA2"/>
    <w:rsid w:val="008C2DCA"/>
    <w:rsid w:val="008E0E63"/>
    <w:rsid w:val="008E45F6"/>
    <w:rsid w:val="008E69C6"/>
    <w:rsid w:val="008E77C0"/>
    <w:rsid w:val="008F6B97"/>
    <w:rsid w:val="00903240"/>
    <w:rsid w:val="00904768"/>
    <w:rsid w:val="00914B34"/>
    <w:rsid w:val="00920983"/>
    <w:rsid w:val="00922CBD"/>
    <w:rsid w:val="009307DC"/>
    <w:rsid w:val="00932012"/>
    <w:rsid w:val="009333B7"/>
    <w:rsid w:val="00937750"/>
    <w:rsid w:val="00942BCD"/>
    <w:rsid w:val="00946039"/>
    <w:rsid w:val="00956781"/>
    <w:rsid w:val="00970E5F"/>
    <w:rsid w:val="00981787"/>
    <w:rsid w:val="009902B1"/>
    <w:rsid w:val="0099089A"/>
    <w:rsid w:val="009950CC"/>
    <w:rsid w:val="00997B3D"/>
    <w:rsid w:val="009A1706"/>
    <w:rsid w:val="009A4DD0"/>
    <w:rsid w:val="009A6028"/>
    <w:rsid w:val="009A7C91"/>
    <w:rsid w:val="009B7108"/>
    <w:rsid w:val="009B7D32"/>
    <w:rsid w:val="009C5834"/>
    <w:rsid w:val="009C5FB9"/>
    <w:rsid w:val="009D0649"/>
    <w:rsid w:val="009D1FC3"/>
    <w:rsid w:val="009D2842"/>
    <w:rsid w:val="009E094B"/>
    <w:rsid w:val="009E64E8"/>
    <w:rsid w:val="009F066E"/>
    <w:rsid w:val="009F670B"/>
    <w:rsid w:val="00A0295F"/>
    <w:rsid w:val="00A11DA2"/>
    <w:rsid w:val="00A12EB9"/>
    <w:rsid w:val="00A14BDA"/>
    <w:rsid w:val="00A1576E"/>
    <w:rsid w:val="00A2222E"/>
    <w:rsid w:val="00A32930"/>
    <w:rsid w:val="00A358CE"/>
    <w:rsid w:val="00A422D5"/>
    <w:rsid w:val="00A42801"/>
    <w:rsid w:val="00A43733"/>
    <w:rsid w:val="00A46EAA"/>
    <w:rsid w:val="00A53B26"/>
    <w:rsid w:val="00A545C8"/>
    <w:rsid w:val="00A63C6C"/>
    <w:rsid w:val="00A64271"/>
    <w:rsid w:val="00A644BA"/>
    <w:rsid w:val="00A825D5"/>
    <w:rsid w:val="00A8321C"/>
    <w:rsid w:val="00A91A5F"/>
    <w:rsid w:val="00AA1C54"/>
    <w:rsid w:val="00AB2CA8"/>
    <w:rsid w:val="00AC6102"/>
    <w:rsid w:val="00AE4743"/>
    <w:rsid w:val="00AE4751"/>
    <w:rsid w:val="00AE528F"/>
    <w:rsid w:val="00B0641C"/>
    <w:rsid w:val="00B209DC"/>
    <w:rsid w:val="00B32D1C"/>
    <w:rsid w:val="00B37498"/>
    <w:rsid w:val="00B412D0"/>
    <w:rsid w:val="00B425CA"/>
    <w:rsid w:val="00B42701"/>
    <w:rsid w:val="00B57E3F"/>
    <w:rsid w:val="00B70B31"/>
    <w:rsid w:val="00B70B36"/>
    <w:rsid w:val="00B70DEA"/>
    <w:rsid w:val="00B8164E"/>
    <w:rsid w:val="00B81C09"/>
    <w:rsid w:val="00B86AD9"/>
    <w:rsid w:val="00B959F6"/>
    <w:rsid w:val="00BA40EA"/>
    <w:rsid w:val="00BB030C"/>
    <w:rsid w:val="00BB3122"/>
    <w:rsid w:val="00BB4B7A"/>
    <w:rsid w:val="00BD0C54"/>
    <w:rsid w:val="00BE2882"/>
    <w:rsid w:val="00BE461F"/>
    <w:rsid w:val="00BE4F6E"/>
    <w:rsid w:val="00BE6DEB"/>
    <w:rsid w:val="00BF01B8"/>
    <w:rsid w:val="00BF0C23"/>
    <w:rsid w:val="00BF64B6"/>
    <w:rsid w:val="00C017A9"/>
    <w:rsid w:val="00C061B4"/>
    <w:rsid w:val="00C128E7"/>
    <w:rsid w:val="00C16007"/>
    <w:rsid w:val="00C17A40"/>
    <w:rsid w:val="00C20F3F"/>
    <w:rsid w:val="00C2734F"/>
    <w:rsid w:val="00C31FA1"/>
    <w:rsid w:val="00C43930"/>
    <w:rsid w:val="00C47C1F"/>
    <w:rsid w:val="00C5251A"/>
    <w:rsid w:val="00C641E6"/>
    <w:rsid w:val="00C85166"/>
    <w:rsid w:val="00C85474"/>
    <w:rsid w:val="00C86E25"/>
    <w:rsid w:val="00C9407F"/>
    <w:rsid w:val="00C945EB"/>
    <w:rsid w:val="00C95F67"/>
    <w:rsid w:val="00CB7489"/>
    <w:rsid w:val="00CC2ED2"/>
    <w:rsid w:val="00CC5852"/>
    <w:rsid w:val="00CC6F7E"/>
    <w:rsid w:val="00CE0D87"/>
    <w:rsid w:val="00CE2A99"/>
    <w:rsid w:val="00D029A7"/>
    <w:rsid w:val="00D07B49"/>
    <w:rsid w:val="00D25F57"/>
    <w:rsid w:val="00D309F6"/>
    <w:rsid w:val="00D31490"/>
    <w:rsid w:val="00D372FE"/>
    <w:rsid w:val="00D37CDF"/>
    <w:rsid w:val="00D460E9"/>
    <w:rsid w:val="00D46580"/>
    <w:rsid w:val="00D50536"/>
    <w:rsid w:val="00D50754"/>
    <w:rsid w:val="00D51187"/>
    <w:rsid w:val="00D72087"/>
    <w:rsid w:val="00D72E68"/>
    <w:rsid w:val="00D7766A"/>
    <w:rsid w:val="00D81E75"/>
    <w:rsid w:val="00D843A3"/>
    <w:rsid w:val="00D861B0"/>
    <w:rsid w:val="00D90CA0"/>
    <w:rsid w:val="00DA105E"/>
    <w:rsid w:val="00DA18B4"/>
    <w:rsid w:val="00DA256F"/>
    <w:rsid w:val="00DA3770"/>
    <w:rsid w:val="00DA3E3B"/>
    <w:rsid w:val="00DB417D"/>
    <w:rsid w:val="00DB5438"/>
    <w:rsid w:val="00DB5BE1"/>
    <w:rsid w:val="00DB6210"/>
    <w:rsid w:val="00DB7E20"/>
    <w:rsid w:val="00DC26BE"/>
    <w:rsid w:val="00DD646A"/>
    <w:rsid w:val="00DD7B63"/>
    <w:rsid w:val="00DE0917"/>
    <w:rsid w:val="00DE118D"/>
    <w:rsid w:val="00DE53C2"/>
    <w:rsid w:val="00DF13EB"/>
    <w:rsid w:val="00E131AB"/>
    <w:rsid w:val="00E133AB"/>
    <w:rsid w:val="00E1342A"/>
    <w:rsid w:val="00E26C50"/>
    <w:rsid w:val="00E34BD6"/>
    <w:rsid w:val="00E44BBD"/>
    <w:rsid w:val="00E52B08"/>
    <w:rsid w:val="00E622EC"/>
    <w:rsid w:val="00E6684E"/>
    <w:rsid w:val="00E66A63"/>
    <w:rsid w:val="00E67821"/>
    <w:rsid w:val="00E70C3A"/>
    <w:rsid w:val="00E718C8"/>
    <w:rsid w:val="00E7286B"/>
    <w:rsid w:val="00E77DC0"/>
    <w:rsid w:val="00E82061"/>
    <w:rsid w:val="00E86626"/>
    <w:rsid w:val="00E97ED3"/>
    <w:rsid w:val="00EB6540"/>
    <w:rsid w:val="00ED109A"/>
    <w:rsid w:val="00ED3464"/>
    <w:rsid w:val="00ED7DF9"/>
    <w:rsid w:val="00EE0397"/>
    <w:rsid w:val="00EF7648"/>
    <w:rsid w:val="00F0171C"/>
    <w:rsid w:val="00F04AD3"/>
    <w:rsid w:val="00F05602"/>
    <w:rsid w:val="00F12608"/>
    <w:rsid w:val="00F12843"/>
    <w:rsid w:val="00F15805"/>
    <w:rsid w:val="00F223CF"/>
    <w:rsid w:val="00F2417A"/>
    <w:rsid w:val="00F35942"/>
    <w:rsid w:val="00F37558"/>
    <w:rsid w:val="00F41162"/>
    <w:rsid w:val="00F45275"/>
    <w:rsid w:val="00F5144C"/>
    <w:rsid w:val="00F518DA"/>
    <w:rsid w:val="00F61F5F"/>
    <w:rsid w:val="00F63A34"/>
    <w:rsid w:val="00F85E64"/>
    <w:rsid w:val="00F865C4"/>
    <w:rsid w:val="00F91E40"/>
    <w:rsid w:val="00F94300"/>
    <w:rsid w:val="00F94D4F"/>
    <w:rsid w:val="00F9584C"/>
    <w:rsid w:val="00F9701D"/>
    <w:rsid w:val="00FA1932"/>
    <w:rsid w:val="00FA243C"/>
    <w:rsid w:val="00FA5418"/>
    <w:rsid w:val="00FB0C19"/>
    <w:rsid w:val="00FC64CA"/>
    <w:rsid w:val="00FD1A49"/>
    <w:rsid w:val="00FE0528"/>
    <w:rsid w:val="00FE3B42"/>
    <w:rsid w:val="00FE54C7"/>
    <w:rsid w:val="00FF2279"/>
    <w:rsid w:val="00FF4B10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B10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1074"/>
  </w:style>
  <w:style w:styleId="Podnoje" w:type="paragraph">
    <w:name w:val="footer"/>
    <w:basedOn w:val="Normal"/>
    <w:rsid w:val="000B107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D7B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B10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1074"/>
  </w:style>
  <w:style w:styleId="Podnoje" w:type="paragraph">
    <w:name w:val="footer"/>
    <w:basedOn w:val="Normal"/>
    <w:rsid w:val="000B107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D7B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A.G. 92 d.o.o.</izvorni_sadrzaj>
    <derivirana_varijabla naziv="DomainObject.Predmet.ProtustrankaFormated_1">  Likvidacijska masa A.G. 92 d.o.o.</derivirana_varijabla>
  </DomainObject.Predmet.ProtustrankaFormated>
  <DomainObject.Predmet.ProtustrankaFormatedOIB>
    <izvorni_sadrzaj>  Likvidacijska masa A.G. 92 d.o.o., OIB 87265485070</izvorni_sadrzaj>
    <derivirana_varijabla naziv="DomainObject.Predmet.ProtustrankaFormatedOIB_1">  Likvidacijska masa A.G. 92 d.o.o., OIB 87265485070</derivirana_varijabla>
  </DomainObject.Predmet.ProtustrankaFormatedOIB>
  <DomainObject.Predmet.ProtustrankaFormatedWithAdress>
    <izvorni_sadrzaj> Likvidacijska masa A.G. 92 d.o.o., Petrinjska 29, 10000 Zagreb</izvorni_sadrzaj>
    <derivirana_varijabla naziv="DomainObject.Predmet.ProtustrankaFormatedWithAdress_1"> Likvidacijska masa A.G. 92 d.o.o., Petrinjska 29, 10000 Zagreb</derivirana_varijabla>
  </DomainObject.Predmet.ProtustrankaFormatedWithAdress>
  <DomainObject.Predmet.ProtustrankaFormatedWithAdressOIB>
    <izvorni_sadrzaj> Likvidacijska masa A.G. 92 d.o.o., OIB 87265485070, Petrinjska 29, 10000 Zagreb</izvorni_sadrzaj>
    <derivirana_varijabla naziv="DomainObject.Predmet.ProtustrankaFormatedWithAdressOIB_1"> Likvidacijska masa A.G. 92 d.o.o., OIB 87265485070, Petrinjska 29, 10000 Zagreb</derivirana_varijabla>
  </DomainObject.Predmet.ProtustrankaFormatedWithAdressOIB>
  <DomainObject.Predmet.ProtustrankaWithAdress>
    <izvorni_sadrzaj>Likvidacijska masa A.G. 92 d.o.o. Petrinjska 29, 10000 Zagreb</izvorni_sadrzaj>
    <derivirana_varijabla naziv="DomainObject.Predmet.ProtustrankaWithAdress_1">Likvidacijska masa A.G. 92 d.o.o. Petrinjska 29, 10000 Zagreb</derivirana_varijabla>
  </DomainObject.Predmet.ProtustrankaWithAdress>
  <DomainObject.Predmet.ProtustrankaWithAdressOIB>
    <izvorni_sadrzaj>Likvidacijska masa A.G. 92 d.o.o., OIB 87265485070, Petrinjska 29, 10000 Zagreb</izvorni_sadrzaj>
    <derivirana_varijabla naziv="DomainObject.Predmet.ProtustrankaWithAdressOIB_1">Likvidacijska masa A.G. 92 d.o.o., OIB 87265485070, Petrinjska 29, 10000 Zagreb</derivirana_varijabla>
  </DomainObject.Predmet.ProtustrankaWithAdressOIB>
  <DomainObject.Predmet.ProtustrankaNazivFormated>
    <izvorni_sadrzaj>Likvidacijska masa A.G. 92 d.o.o.</izvorni_sadrzaj>
    <derivirana_varijabla naziv="DomainObject.Predmet.ProtustrankaNazivFormated_1">Likvidacijska masa A.G. 92 d.o.o.</derivirana_varijabla>
  </DomainObject.Predmet.ProtustrankaNazivFormated>
  <DomainObject.Predmet.ProtustrankaNazivFormatedOIB>
    <izvorni_sadrzaj>Likvidacijska masa A.G. 92 d.o.o., OIB 87265485070</izvorni_sadrzaj>
    <derivirana_varijabla naziv="DomainObject.Predmet.ProtustrankaNazivFormatedOIB_1">Likvidacijska masa A.G. 92 d.o.o., OIB 87265485070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A.G. 92 d.o.o.</izvorni_sadrzaj>
    <derivirana_varijabla naziv="DomainObject.Predmet.StrankaFormated_1">  Likvidacijska masa A.G. 92 d.o.o.</derivirana_varijabla>
  </DomainObject.Predmet.StrankaFormated>
  <DomainObject.Predmet.StrankaFormatedOIB>
    <izvorni_sadrzaj>  Likvidacijska masa A.G. 92 d.o.o., OIB 87265485070</izvorni_sadrzaj>
    <derivirana_varijabla naziv="DomainObject.Predmet.StrankaFormatedOIB_1">  Likvidacijska masa A.G. 92 d.o.o., OIB 87265485070</derivirana_varijabla>
  </DomainObject.Predmet.StrankaFormatedOIB>
  <DomainObject.Predmet.StrankaFormatedWithAdress>
    <izvorni_sadrzaj> Likvidacijska masa A.G. 92 d.o.o., Petrinjska 29, 10000 Zagreb</izvorni_sadrzaj>
    <derivirana_varijabla naziv="DomainObject.Predmet.StrankaFormatedWithAdress_1"> Likvidacijska masa A.G. 92 d.o.o., Petrinjska 29, 10000 Zagreb</derivirana_varijabla>
  </DomainObject.Predmet.StrankaFormatedWithAdress>
  <DomainObject.Predmet.StrankaFormatedWithAdressOIB>
    <izvorni_sadrzaj> Likvidacijska masa A.G. 92 d.o.o., OIB 87265485070, Petrinjska 29, 10000 Zagreb</izvorni_sadrzaj>
    <derivirana_varijabla naziv="DomainObject.Predmet.StrankaFormatedWithAdressOIB_1"> Likvidacijska masa A.G. 92 d.o.o., OIB 87265485070, Petrinjska 29, 10000 Zagreb</derivirana_varijabla>
  </DomainObject.Predmet.StrankaFormatedWithAdressOIB>
  <DomainObject.Predmet.StrankaWithAdress>
    <izvorni_sadrzaj>Likvidacijska masa A.G. 92 d.o.o. Petrinjska 29,10000 Zagreb</izvorni_sadrzaj>
    <derivirana_varijabla naziv="DomainObject.Predmet.StrankaWithAdress_1">Likvidacijska masa A.G. 92 d.o.o. Petrinjska 29,10000 Zagreb</derivirana_varijabla>
  </DomainObject.Predmet.StrankaWithAdress>
  <DomainObject.Predmet.StrankaWithAdressOIB>
    <izvorni_sadrzaj>Likvidacijska masa A.G. 92 d.o.o., OIB 87265485070, Petrinjska 29,10000 Zagreb</izvorni_sadrzaj>
    <derivirana_varijabla naziv="DomainObject.Predmet.StrankaWithAdressOIB_1">Likvidacijska masa A.G. 92 d.o.o., OIB 87265485070, Petrinjska 29,10000 Zagreb</derivirana_varijabla>
  </DomainObject.Predmet.StrankaWithAdressOIB>
  <DomainObject.Predmet.StrankaNazivFormated>
    <izvorni_sadrzaj>Likvidacijska masa A.G. 92 d.o.o.</izvorni_sadrzaj>
    <derivirana_varijabla naziv="DomainObject.Predmet.StrankaNazivFormated_1">Likvidacijska masa A.G. 92 d.o.o.</derivirana_varijabla>
  </DomainObject.Predmet.StrankaNazivFormated>
  <DomainObject.Predmet.StrankaNazivFormatedOIB>
    <izvorni_sadrzaj>Likvidacijska masa A.G. 92 d.o.o., OIB 87265485070</izvorni_sadrzaj>
    <derivirana_varijabla naziv="DomainObject.Predmet.StrankaNazivFormatedOIB_1">Likvidacijska masa A.G. 92 d.o.o., OIB 87265485070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Likvidacijska masa A.G. 92 d.o.o.</item>
    </izvorni_sadrzaj>
    <derivirana_varijabla naziv="DomainObject.Predmet.StrankaListFormated_1">
      <item>Likvidacijska masa A.G. 92 d.o.o.</item>
    </derivirana_varijabla>
  </DomainObject.Predmet.StrankaListFormated>
  <DomainObject.Predmet.StrankaListFormatedOIB>
    <izvorni_sadrzaj>
      <item>Likvidacijska masa A.G. 92 d.o.o., OIB 87265485070</item>
    </izvorni_sadrzaj>
    <derivirana_varijabla naziv="DomainObject.Predmet.StrankaListFormatedOIB_1">
      <item>Likvidacijska masa A.G. 92 d.o.o., OIB 87265485070</item>
    </derivirana_varijabla>
  </DomainObject.Predmet.StrankaListFormatedOIB>
  <DomainObject.Predmet.StrankaListFormatedWithAdress>
    <izvorni_sadrzaj>
      <item>Likvidacijska masa A.G. 92 d.o.o., Petrinjska 29, 10000 Zagreb</item>
    </izvorni_sadrzaj>
    <derivirana_varijabla naziv="DomainObject.Predmet.StrankaListFormatedWithAdress_1">
      <item>Likvidacijska masa A.G. 92 d.o.o., Petrinjska 29, 10000 Zagreb</item>
    </derivirana_varijabla>
  </DomainObject.Predmet.StrankaListFormatedWithAdress>
  <DomainObject.Predmet.StrankaListFormatedWithAdressOIB>
    <izvorni_sadrzaj>
      <item>Likvidacijska masa A.G. 92 d.o.o., OIB 87265485070, Petrinjska 29, 10000 Zagreb</item>
    </izvorni_sadrzaj>
    <derivirana_varijabla naziv="DomainObject.Predmet.StrankaListFormatedWithAdressOIB_1">
      <item>Likvidacijska masa A.G. 92 d.o.o., OIB 87265485070, Petrinjska 29, 10000 Zagreb</item>
    </derivirana_varijabla>
  </DomainObject.Predmet.StrankaListFormatedWithAdressOIB>
  <DomainObject.Predmet.StrankaListNazivFormated>
    <izvorni_sadrzaj>
      <item>Likvidacijska masa A.G. 92 d.o.o.</item>
    </izvorni_sadrzaj>
    <derivirana_varijabla naziv="DomainObject.Predmet.StrankaListNazivFormated_1">
      <item>Likvidacijska masa A.G. 92 d.o.o.</item>
    </derivirana_varijabla>
  </DomainObject.Predmet.StrankaListNazivFormated>
  <DomainObject.Predmet.StrankaListNazivFormatedOIB>
    <izvorni_sadrzaj>
      <item>Likvidacijska masa A.G. 92 d.o.o., OIB 87265485070</item>
    </izvorni_sadrzaj>
    <derivirana_varijabla naziv="DomainObject.Predmet.StrankaListNazivFormatedOIB_1">
      <item>Likvidacijska masa A.G. 92 d.o.o., OIB 87265485070</item>
    </derivirana_varijabla>
  </DomainObject.Predmet.StrankaListNazivFormatedOIB>
  <DomainObject.Predmet.ProtuStrankaListFormated>
    <izvorni_sadrzaj>
      <item>Likvidacijska masa A.G. 92 d.o.o.</item>
    </izvorni_sadrzaj>
    <derivirana_varijabla naziv="DomainObject.Predmet.ProtuStrankaListFormated_1">
      <item>Likvidacijska masa A.G. 92 d.o.o.</item>
    </derivirana_varijabla>
  </DomainObject.Predmet.ProtuStrankaListFormated>
  <DomainObject.Predmet.ProtuStrankaListFormatedOIB>
    <izvorni_sadrzaj>
      <item>Likvidacijska masa A.G. 92 d.o.o., OIB 87265485070</item>
    </izvorni_sadrzaj>
    <derivirana_varijabla naziv="DomainObject.Predmet.ProtuStrankaListFormatedOIB_1">
      <item>Likvidacijska masa A.G. 92 d.o.o., OIB 87265485070</item>
    </derivirana_varijabla>
  </DomainObject.Predmet.ProtuStrankaListFormatedOIB>
  <DomainObject.Predmet.ProtuStrankaListFormatedWithAdress>
    <izvorni_sadrzaj>
      <item>Likvidacijska masa A.G. 92 d.o.o., Petrinjska 29, 10000 Zagreb</item>
    </izvorni_sadrzaj>
    <derivirana_varijabla naziv="DomainObject.Predmet.ProtuStrankaListFormatedWithAdress_1">
      <item>Likvidacijska masa A.G. 92 d.o.o., Petrinjska 29, 10000 Zagreb</item>
    </derivirana_varijabla>
  </DomainObject.Predmet.ProtuStrankaListFormatedWithAdress>
  <DomainObject.Predmet.ProtuStrankaListFormatedWithAdressOIB>
    <izvorni_sadrzaj>
      <item>Likvidacijska masa A.G. 92 d.o.o., OIB 87265485070, Petrinjska 29, 10000 Zagreb</item>
    </izvorni_sadrzaj>
    <derivirana_varijabla naziv="DomainObject.Predmet.ProtuStrankaListFormatedWithAdressOIB_1">
      <item>Likvidacijska masa A.G. 92 d.o.o., OIB 87265485070, Petrinjska 29, 10000 Zagreb</item>
    </derivirana_varijabla>
  </DomainObject.Predmet.ProtuStrankaListFormatedWithAdressOIB>
  <DomainObject.Predmet.ProtuStrankaListNazivFormated>
    <izvorni_sadrzaj>
      <item>Likvidacijska masa A.G. 92 d.o.o.</item>
    </izvorni_sadrzaj>
    <derivirana_varijabla naziv="DomainObject.Predmet.ProtuStrankaListNazivFormated_1">
      <item>Likvidacijska masa A.G. 92 d.o.o.</item>
    </derivirana_varijabla>
  </DomainObject.Predmet.ProtuStrankaListNazivFormated>
  <DomainObject.Predmet.ProtuStrankaListNazivFormatedOIB>
    <izvorni_sadrzaj>
      <item>Likvidacijska masa A.G. 92 d.o.o., OIB 87265485070</item>
    </izvorni_sadrzaj>
    <derivirana_varijabla naziv="DomainObject.Predmet.ProtuStrankaListNazivFormatedOIB_1">
      <item>Likvidacijska masa A.G. 92 d.o.o., OIB 87265485070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6.Požarinje 6, 10000 Zagreb</item>
    </izvorni_sadrzaj>
    <derivirana_varijabla naziv="DomainObject.Predmet.OstaliListFormatedWithAdress_1">
      <item>Marinko Paić, 6.Požarinje 6, 10000 Zagreb</item>
    </derivirana_varijabla>
  </DomainObject.Predmet.OstaliListFormatedWithAdress>
  <DomainObject.Predmet.OstaliListFormatedWithAdressOIB>
    <izvorni_sadrzaj>
      <item>Marinko Paić, 6.Požarinje 6, 10000 Zagreb</item>
    </izvorni_sadrzaj>
    <derivirana_varijabla naziv="DomainObject.Predmet.OstaliListFormatedWithAdressOIB_1">
      <item>Marinko Paić, 6.Požarinje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A.G. 92 d.o.o.</izvorni_sadrzaj>
    <derivirana_varijabla naziv="DomainObject.Predmet.StrankaIDrugi_1">Likvidacijska masa A.G. 92 d.o.o.</derivirana_varijabla>
  </DomainObject.Predmet.StrankaIDrugi>
  <DomainObject.Predmet.ProtustrankaIDrugi>
    <izvorni_sadrzaj>Likvidacijska masa A.G. 92 d.o.o.</izvorni_sadrzaj>
    <derivirana_varijabla naziv="DomainObject.Predmet.ProtustrankaIDrugi_1">Likvidacijska masa A.G. 92 d.o.o.</derivirana_varijabla>
  </DomainObject.Predmet.ProtustrankaIDrugi>
  <DomainObject.Predmet.StrankaIDrugiAdressOIB>
    <izvorni_sadrzaj>Likvidacijska masa A.G. 92 d.o.o., OIB 87265485070, Petrinjska 29, 10000 Zagreb</izvorni_sadrzaj>
    <derivirana_varijabla naziv="DomainObject.Predmet.StrankaIDrugiAdressOIB_1">Likvidacijska masa A.G. 92 d.o.o., OIB 87265485070, Petrinjska 29, 10000 Zagreb</derivirana_varijabla>
  </DomainObject.Predmet.StrankaIDrugiAdressOIB>
  <DomainObject.Predmet.ProtustrankaIDrugiAdressOIB>
    <izvorni_sadrzaj>Likvidacijska masa A.G. 92 d.o.o., OIB 87265485070, Petrinjska 29, 10000 Zagreb</izvorni_sadrzaj>
    <derivirana_varijabla naziv="DomainObject.Predmet.ProtustrankaIDrugiAdressOIB_1">Likvidacijska masa A.G. 92 d.o.o., OIB 87265485070, Petrinjska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A.G. 92 d.o.o.</item>
      <item>Likvidacijska masa A.G. 92 d.o.o.</item>
      <item>Marinko Paić</item>
    </izvorni_sadrzaj>
    <derivirana_varijabla naziv="DomainObject.Predmet.SudioniciListNaziv_1">
      <item>Likvidacijska masa A.G. 92 d.o.o.</item>
      <item>Likvidacijska masa A.G. 92 d.o.o.</item>
      <item>Marinko Paić</item>
    </derivirana_varijabla>
  </DomainObject.Predmet.SudioniciListNaziv>
  <DomainObject.Predmet.SudioniciListAdressOIB>
    <izvorni_sadrzaj>
      <item>Likvidacijska masa A.G. 92 d.o.o., OIB 87265485070, Petrinjska 29,10000 Zagreb</item>
      <item>Likvidacijska masa A.G. 92 d.o.o., OIB 87265485070, Petrinjska 29,10000 Zagreb</item>
      <item>Marinko Paić, 6.Požarinje 6,10000 Zagreb</item>
    </izvorni_sadrzaj>
    <derivirana_varijabla naziv="DomainObject.Predmet.SudioniciListAdressOIB_1">
      <item>Likvidacijska masa A.G. 92 d.o.o., OIB 87265485070, Petrinjska 29,10000 Zagreb</item>
      <item>Likvidacijska masa A.G. 92 d.o.o., OIB 87265485070, Petrinjska 29,10000 Zagreb</item>
      <item>Marinko Paić, 6.Požarinje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87265485070</item>
      <item>, OIB 87265485070</item>
      <item>, OIB null</item>
    </izvorni_sadrzaj>
    <derivirana_varijabla naziv="DomainObject.Predmet.SudioniciListNazivOIB_1">
      <item>, OIB 87265485070</item>
      <item>, OIB 87265485070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1090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2018-03-12T08:13:00Z</dcterms:created>
  <dc:creator>MK</dc:creator>
  <cp:lastModifiedBy>Belma Čolić</cp:lastModifiedBy>
  <cp:lastPrinted>2018-03-12T08:54:00Z</cp:lastPrinted>
  <dcterms:modified xmlns:xsi="http://www.w3.org/2001/XMLSchema-instance" xsi:type="dcterms:W3CDTF">2018-03-12T08:58:00Z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o upisu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