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2e02" w14:paraId="23b2e02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="00B27906" w:rsidRPr="00B27906">
        <w:rPr>
          <w:rStyle w:val="Naglaeno"/>
          <w:b w:val="false"/>
        </w:rPr>
        <w:t>14 St-</w:t>
      </w:r>
      <w:r w:rsidR="00D3303A">
        <w:rPr>
          <w:rStyle w:val="Naglaeno"/>
          <w:b w:val="false"/>
        </w:rPr>
        <w:t>2894</w:t>
      </w:r>
      <w:r w:rsidR="00B27906" w:rsidRPr="00B27906">
        <w:rPr>
          <w:rStyle w:val="Naglaeno"/>
          <w:b w:val="false"/>
        </w:rPr>
        <w:t>/16-</w:t>
      </w:r>
      <w:r w:rsidR="00D3303A">
        <w:rPr>
          <w:rStyle w:val="Naglaeno"/>
          <w:b w:val="false"/>
        </w:rPr>
        <w:t>86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CB0F1C" w:rsidP="00CB0F1C" w:rsidR="00CB0F1C">
      <w:pPr>
        <w:ind w:firstLine="720"/>
        <w:jc w:val="both"/>
      </w:pPr>
      <w:r w:rsidRPr="004903FF">
        <w:t xml:space="preserve">Trgovački sud u Osijeku, po sucu mr. sc. Tihomiru Kovačeviću, kao stečajnom sucu, u stečajnom postupku nad dužnikom: </w:t>
      </w:r>
      <w:r w:rsidR="00D3303A" w:rsidRPr="00D3303A">
        <w:t>CELLMONT d.o.o. za montažu fotonaponskog sustava u stečaju, Antunovac, Tina Ujevića 73 A, MBS 030128326, OIB 02806490973</w:t>
      </w:r>
      <w:r w:rsidRPr="001F308A">
        <w:t xml:space="preserve">, dana </w:t>
      </w:r>
      <w:r w:rsidR="00D3303A">
        <w:t>7</w:t>
      </w:r>
      <w:r>
        <w:t>.</w:t>
      </w:r>
      <w:r w:rsidRPr="004903FF">
        <w:t xml:space="preserve"> </w:t>
      </w:r>
      <w:r w:rsidR="00D3303A">
        <w:t>rujn</w:t>
      </w:r>
      <w:r w:rsidRPr="004903FF">
        <w:t xml:space="preserve">a </w:t>
      </w:r>
      <w:r w:rsidRPr="001F308A">
        <w:t>201</w:t>
      </w:r>
      <w:r>
        <w:t>8</w:t>
      </w:r>
      <w:r w:rsidRPr="001F308A">
        <w:t>.</w:t>
      </w:r>
    </w:p>
    <w:p w:rsidRDefault="00BF7B12" w:rsidP="00CB0F1C" w:rsidR="00BF7B12" w:rsidRPr="000525F4">
      <w:pPr>
        <w:ind w:firstLine="720"/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7946C0" w:rsidR="00C41151" w:rsidRPr="00C41151">
      <w:pPr>
        <w:pStyle w:val="Odlomakpopisa"/>
        <w:numPr>
          <w:ilvl w:val="0"/>
          <w:numId w:val="29"/>
        </w:numPr>
        <w:jc w:val="both"/>
        <w:rPr>
          <w:bCs/>
        </w:rPr>
      </w:pPr>
      <w:r w:rsidRPr="00C41151">
        <w:rPr>
          <w:bCs/>
        </w:rPr>
        <w:t xml:space="preserve">U stečajnom postupku nad </w:t>
      </w:r>
      <w:r w:rsidR="00B27906" w:rsidRPr="00C41151">
        <w:rPr>
          <w:bCs/>
        </w:rPr>
        <w:t xml:space="preserve">stečajnim dužnikom </w:t>
      </w:r>
      <w:r w:rsidR="00D3303A" w:rsidRPr="00C41151">
        <w:rPr>
          <w:bCs/>
        </w:rPr>
        <w:t>CELLMONT d.o.o. za montažu fotonaponskog sustava u stečaju, Antunovac, Tina Ujevića 73 A, MBS 030128326, OIB 02806490973</w:t>
      </w:r>
      <w:r w:rsidR="00656B83" w:rsidRPr="00C41151">
        <w:rPr>
          <w:bCs/>
        </w:rPr>
        <w:t xml:space="preserve">, određuje se ročište za diobu kupovnine dobivene prodajom </w:t>
      </w:r>
      <w:r w:rsidR="00C41151" w:rsidRPr="00C41151">
        <w:rPr>
          <w:bCs/>
        </w:rPr>
        <w:t>imovine</w:t>
      </w:r>
      <w:r w:rsidR="00E93865" w:rsidRPr="00C41151">
        <w:rPr>
          <w:bCs/>
        </w:rPr>
        <w:t xml:space="preserve"> </w:t>
      </w:r>
      <w:r w:rsidR="00EE2A24" w:rsidRPr="00C41151">
        <w:rPr>
          <w:bCs/>
        </w:rPr>
        <w:t>u</w:t>
      </w:r>
      <w:r w:rsidR="00656B83" w:rsidRPr="00C41151">
        <w:rPr>
          <w:bCs/>
        </w:rPr>
        <w:t xml:space="preserve"> vlasništvu stečajnog dužnika</w:t>
      </w:r>
      <w:r w:rsidR="000B1317" w:rsidRPr="00C41151">
        <w:rPr>
          <w:bCs/>
        </w:rPr>
        <w:t xml:space="preserve"> </w:t>
      </w:r>
      <w:r w:rsidR="00C41151" w:rsidRPr="00C41151">
        <w:rPr>
          <w:bCs/>
        </w:rPr>
        <w:t>i to pokretnina- solarna elektrana 10 KW koja se sastoji od 48 komada fotopanela Simax SP 660 250W Poly silber, 1 komada invertera Kostal Piko 10.1 DCS ident. br.: 139F0009371202NO44, 100 m solarnog kabela 6qmm, 12 komada utikača MC-4, 1 komada seta za montažu i vakumski kolektor nepoznatog proizvođača, kapaciteta 250 litara, pravo služnosti radi izgradnje i održavanja sunčane elektrane snage 10 KW s kolektorima za pripremu tople vode temeljem ugovora o osnivanju prava služnosti izgradnje i održavanja sunčane elektrane od 12. studenog 2013. g. broj OV-7165/2013 upisano u korist CELLMONT d.o.o. Antunovac, T. Ujevića 73/A, OIB 02806490973, na nekretnini upisanoj u zk.ul.br. 5350, k.o. Našice, kč.br. 641/2</w:t>
      </w:r>
    </w:p>
    <w:p w:rsidRDefault="002940C7" w:rsidP="00A24D29" w:rsidR="002940C7" w:rsidRPr="00AC57A8">
      <w:pPr>
        <w:ind w:left="177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7946C0" w:rsidP="00BD5B55" w:rsidR="00656B83" w:rsidRPr="00AE76C0">
      <w:pPr>
        <w:jc w:val="center"/>
      </w:pPr>
      <w:r>
        <w:t>2</w:t>
      </w:r>
      <w:r w:rsidR="002940C7">
        <w:t>5</w:t>
      </w:r>
      <w:r w:rsidR="00656B83" w:rsidRPr="00AE76C0">
        <w:t xml:space="preserve">. </w:t>
      </w:r>
      <w:r>
        <w:t>rujn</w:t>
      </w:r>
      <w:r w:rsidR="00C7614C">
        <w:t>a</w:t>
      </w:r>
      <w:r w:rsidR="00656B83" w:rsidRPr="00AE76C0">
        <w:t xml:space="preserve"> 20</w:t>
      </w:r>
      <w:r w:rsidR="00810854" w:rsidRPr="00AE76C0">
        <w:t>1</w:t>
      </w:r>
      <w:r w:rsidR="00C7614C">
        <w:t>8</w:t>
      </w:r>
      <w:r w:rsidR="00656B83" w:rsidRPr="00AE76C0">
        <w:t xml:space="preserve">. godine u </w:t>
      </w:r>
      <w:r w:rsidR="002940C7">
        <w:t>9</w:t>
      </w:r>
      <w:r w:rsidR="00656B83" w:rsidRPr="00AE76C0">
        <w:t>,</w:t>
      </w:r>
      <w:r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7946C0">
        <w:rPr>
          <w:bCs/>
        </w:rPr>
        <w:t>a</w:t>
      </w:r>
      <w:r>
        <w:rPr>
          <w:bCs/>
        </w:rPr>
        <w:t xml:space="preserve"> upravitelj</w:t>
      </w:r>
      <w:r w:rsidR="007946C0">
        <w:rPr>
          <w:bCs/>
        </w:rPr>
        <w:t>ica</w:t>
      </w:r>
      <w:r w:rsidR="00A24D29">
        <w:rPr>
          <w:bCs/>
        </w:rPr>
        <w:t xml:space="preserve"> </w:t>
      </w:r>
    </w:p>
    <w:p w:rsidRDefault="007946C0" w:rsidP="00A24D29" w:rsidR="00A24D29" w:rsidRPr="00A24D29">
      <w:pPr>
        <w:pStyle w:val="Odlomakpopisa"/>
        <w:numPr>
          <w:ilvl w:val="1"/>
          <w:numId w:val="29"/>
        </w:numPr>
        <w:jc w:val="both"/>
        <w:rPr>
          <w:bCs/>
        </w:rPr>
      </w:pPr>
      <w:r>
        <w:rPr>
          <w:bCs/>
        </w:rPr>
        <w:t>Andrija Sajda, Našice, Sunčana 4</w:t>
      </w:r>
      <w:r w:rsidR="005444E5">
        <w:rPr>
          <w:bCs/>
        </w:rPr>
        <w:t>.</w:t>
      </w:r>
    </w:p>
    <w:p w:rsidRDefault="00A24D29" w:rsidP="00A24D29" w:rsidR="00A24D29" w:rsidRPr="00A24D29">
      <w:pPr>
        <w:pStyle w:val="Odlomakpopisa"/>
        <w:ind w:left="2490"/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6F188F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6F188F">
        <w:rPr>
          <w:bCs/>
        </w:rPr>
        <w:t>e</w:t>
      </w:r>
      <w:r w:rsidR="006A0C2A">
        <w:rPr>
          <w:bCs/>
        </w:rPr>
        <w:t xml:space="preserve"> na zakazano ročište, nj</w:t>
      </w:r>
      <w:r w:rsidR="006F188F">
        <w:rPr>
          <w:bCs/>
        </w:rPr>
        <w:t>ego</w:t>
      </w:r>
      <w:r w:rsidR="00E17DEB">
        <w:rPr>
          <w:bCs/>
        </w:rPr>
        <w:t>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lastRenderedPageBreak/>
        <w:t>poslovnih knjiga</w:t>
      </w:r>
      <w:r w:rsidR="006A0C2A">
        <w:rPr>
          <w:bCs/>
        </w:rPr>
        <w:t xml:space="preserve"> i spisa, a najkasnije na ročištu za diobu isti mo</w:t>
      </w:r>
      <w:r w:rsidR="006D12AB">
        <w:rPr>
          <w:bCs/>
        </w:rPr>
        <w:t>že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</w:p>
    <w:p w:rsidRDefault="00FD3EDA" w:rsidR="00FD3EDA">
      <w:pPr>
        <w:jc w:val="both"/>
      </w:pPr>
    </w:p>
    <w:p w:rsidRDefault="009478CD" w:rsidR="009478CD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9478CD" w:rsidRPr="009478CD">
        <w:rPr>
          <w:bCs/>
        </w:rPr>
        <w:t xml:space="preserve">stečajnim dužnikom </w:t>
      </w:r>
      <w:r w:rsidR="007946C0" w:rsidRPr="007946C0">
        <w:rPr>
          <w:bCs/>
        </w:rPr>
        <w:t>CELLMONT d.o.o. za montažu fotonaponskog sustava u stečaju, Antunovac, Tina Ujevića 73 A, MBS 030128326, OIB 02806490973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</w:t>
      </w:r>
      <w:r w:rsidR="001E193A">
        <w:t>a</w:t>
      </w:r>
      <w:r w:rsidR="00BC2126">
        <w:t xml:space="preserve"> </w:t>
      </w:r>
      <w:r w:rsidR="001E193A">
        <w:t>je</w:t>
      </w:r>
      <w:r w:rsidR="00BC2126">
        <w:t xml:space="preserve"> predmetn</w:t>
      </w:r>
      <w:r w:rsidR="001E193A">
        <w:t>a</w:t>
      </w:r>
      <w:r w:rsidR="00BC2126">
        <w:t xml:space="preserve"> </w:t>
      </w:r>
      <w:r w:rsidR="001E193A">
        <w:t>imovina</w:t>
      </w:r>
      <w:r w:rsidR="00BC2126">
        <w:t xml:space="preserve">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09054D">
        <w:t>je</w:t>
      </w:r>
      <w:r>
        <w:t xml:space="preserve"> rješenja o dosudi predmetn</w:t>
      </w:r>
      <w:r w:rsidR="001E193A">
        <w:t>e</w:t>
      </w:r>
      <w:r>
        <w:t xml:space="preserve"> </w:t>
      </w:r>
      <w:r w:rsidR="001E193A">
        <w:t>imovine</w:t>
      </w:r>
      <w:r>
        <w:t xml:space="preserve"> kupc</w:t>
      </w:r>
      <w:r w:rsidR="0009054D">
        <w:t>u</w:t>
      </w:r>
      <w:r>
        <w:t xml:space="preserve"> postal</w:t>
      </w:r>
      <w:r w:rsidR="0009054D">
        <w:t>o</w:t>
      </w:r>
      <w:r>
        <w:t xml:space="preserve"> pravomoćn</w:t>
      </w:r>
      <w:r w:rsidR="0009054D">
        <w:t>o</w:t>
      </w:r>
      <w:r>
        <w:t xml:space="preserve"> i donijet</w:t>
      </w:r>
      <w:r w:rsidR="0009054D">
        <w:t xml:space="preserve"> </w:t>
      </w:r>
      <w:r>
        <w:t>zaključ</w:t>
      </w:r>
      <w:r w:rsidR="0009054D">
        <w:t>ak</w:t>
      </w:r>
      <w:r>
        <w:t xml:space="preserve"> o predaji ist</w:t>
      </w:r>
      <w:r w:rsidR="005444E5">
        <w:t>ih</w:t>
      </w:r>
      <w:r>
        <w:t xml:space="preserve"> kupc</w:t>
      </w:r>
      <w:r w:rsidR="0009054D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Pr="005F03A5">
        <w:t xml:space="preserve"> (NN </w:t>
      </w:r>
      <w:r w:rsidR="00F83231">
        <w:t xml:space="preserve">112/12, 25/13, 93/14, </w:t>
      </w:r>
      <w:r w:rsidR="00F83231" w:rsidRPr="00795803">
        <w:t>55/16</w:t>
      </w:r>
      <w:r w:rsidR="00F83231">
        <w:t xml:space="preserve"> i 73/17</w:t>
      </w:r>
      <w:r w:rsidRPr="005F03A5">
        <w:t>)</w:t>
      </w:r>
      <w:r>
        <w:t xml:space="preserve"> zakazano je ročište za diobu, na kojem se pozvani vjerovni</w:t>
      </w:r>
      <w:r w:rsidR="003A33ED">
        <w:t xml:space="preserve">k </w:t>
      </w:r>
      <w:r>
        <w:t>mo</w:t>
      </w:r>
      <w:r w:rsidR="003A33ED">
        <w:t>že</w:t>
      </w:r>
      <w:r>
        <w:t xml:space="preserve"> očitovati o tražbini, njezinoj visini i redu namirenja na unovčen</w:t>
      </w:r>
      <w:r w:rsidR="00F83231">
        <w:t>im</w:t>
      </w:r>
      <w:r>
        <w:t xml:space="preserve"> nekretnin</w:t>
      </w:r>
      <w:r w:rsidR="00F83231">
        <w:t>ama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054291">
        <w:t>7</w:t>
      </w:r>
      <w:r w:rsidR="00F83231" w:rsidRPr="00F83231">
        <w:t xml:space="preserve">. </w:t>
      </w:r>
      <w:r w:rsidR="00054291">
        <w:t>rujn</w:t>
      </w:r>
      <w:r w:rsidR="00F83231" w:rsidRPr="00F83231">
        <w:t>a 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7946C0">
        <w:rPr>
          <w:bCs/>
        </w:rPr>
        <w:t>a</w:t>
      </w:r>
      <w:r>
        <w:rPr>
          <w:bCs/>
        </w:rPr>
        <w:t xml:space="preserve"> upravitelj</w:t>
      </w:r>
      <w:r w:rsidR="007946C0">
        <w:rPr>
          <w:bCs/>
        </w:rPr>
        <w:t>ica</w:t>
      </w:r>
      <w:r w:rsidR="003A33ED">
        <w:rPr>
          <w:bCs/>
        </w:rPr>
        <w:t xml:space="preserve"> </w:t>
      </w:r>
      <w:r w:rsidR="007946C0">
        <w:rPr>
          <w:bCs/>
        </w:rPr>
        <w:t>Ivana Kalkan</w:t>
      </w:r>
    </w:p>
    <w:p w:rsidRDefault="007946C0" w:rsidP="003A33ED" w:rsidR="007946C0" w:rsidRPr="007946C0">
      <w:pPr>
        <w:numPr>
          <w:ilvl w:val="0"/>
          <w:numId w:val="35"/>
        </w:numPr>
        <w:jc w:val="both"/>
      </w:pPr>
      <w:r>
        <w:rPr>
          <w:bCs/>
        </w:rPr>
        <w:t>Andrija Sajda, Našice, Sunčana 4</w:t>
      </w:r>
    </w:p>
    <w:p w:rsidRDefault="00FD3EDA" w:rsidP="003A33ED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2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27906" w:rsidRPr="00B27906">
      <w:t>14 St-</w:t>
    </w:r>
    <w:r w:rsidR="00D3303A" w:rsidRPr="00D3303A">
      <w:t>2894/16-86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0DC3CB4"/>
    <w:multiLevelType w:val="hybridMultilevel"/>
    <w:tmpl w:val="4A667A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8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0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2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3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6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9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24"/>
  </w:num>
  <w:num w:numId="3">
    <w:abstractNumId w:val="41"/>
  </w:num>
  <w:num w:numId="4">
    <w:abstractNumId w:val="19"/>
  </w:num>
  <w:num w:numId="5">
    <w:abstractNumId w:val="37"/>
  </w:num>
  <w:num w:numId="6">
    <w:abstractNumId w:val="26"/>
  </w:num>
  <w:num w:numId="7">
    <w:abstractNumId w:val="17"/>
  </w:num>
  <w:num w:numId="8">
    <w:abstractNumId w:val="35"/>
  </w:num>
  <w:num w:numId="9">
    <w:abstractNumId w:val="15"/>
  </w:num>
  <w:num w:numId="10">
    <w:abstractNumId w:val="18"/>
  </w:num>
  <w:num w:numId="11">
    <w:abstractNumId w:val="12"/>
  </w:num>
  <w:num w:numId="12">
    <w:abstractNumId w:val="21"/>
  </w:num>
  <w:num w:numId="13">
    <w:abstractNumId w:val="2"/>
  </w:num>
  <w:num w:numId="14">
    <w:abstractNumId w:val="10"/>
  </w:num>
  <w:num w:numId="15">
    <w:abstractNumId w:val="34"/>
  </w:num>
  <w:num w:numId="16">
    <w:abstractNumId w:val="29"/>
  </w:num>
  <w:num w:numId="17">
    <w:abstractNumId w:val="7"/>
  </w:num>
  <w:num w:numId="18">
    <w:abstractNumId w:val="27"/>
  </w:num>
  <w:num w:numId="19">
    <w:abstractNumId w:val="5"/>
  </w:num>
  <w:num w:numId="20">
    <w:abstractNumId w:val="23"/>
  </w:num>
  <w:num w:numId="21">
    <w:abstractNumId w:val="31"/>
  </w:num>
  <w:num w:numId="22">
    <w:abstractNumId w:val="43"/>
  </w:num>
  <w:num w:numId="23">
    <w:abstractNumId w:val="36"/>
  </w:num>
  <w:num w:numId="24">
    <w:abstractNumId w:val="4"/>
  </w:num>
  <w:num w:numId="25">
    <w:abstractNumId w:val="25"/>
  </w:num>
  <w:num w:numId="26">
    <w:abstractNumId w:val="42"/>
  </w:num>
  <w:num w:numId="27">
    <w:abstractNumId w:val="13"/>
  </w:num>
  <w:num w:numId="28">
    <w:abstractNumId w:val="32"/>
  </w:num>
  <w:num w:numId="29">
    <w:abstractNumId w:val="8"/>
  </w:num>
  <w:num w:numId="30">
    <w:abstractNumId w:val="28"/>
  </w:num>
  <w:num w:numId="31">
    <w:abstractNumId w:val="39"/>
  </w:num>
  <w:num w:numId="32">
    <w:abstractNumId w:val="33"/>
  </w:num>
  <w:num w:numId="33">
    <w:abstractNumId w:val="30"/>
  </w:num>
  <w:num w:numId="34">
    <w:abstractNumId w:val="6"/>
  </w:num>
  <w:num w:numId="35">
    <w:abstractNumId w:val="16"/>
  </w:num>
  <w:num w:numId="36">
    <w:abstractNumId w:val="0"/>
  </w:num>
  <w:num w:numId="37">
    <w:abstractNumId w:val="1"/>
  </w:num>
  <w:num w:numId="38">
    <w:abstractNumId w:val="3"/>
  </w:num>
  <w:num w:numId="39">
    <w:abstractNumId w:val="14"/>
  </w:num>
  <w:num w:numId="40">
    <w:abstractNumId w:val="9"/>
  </w:num>
  <w:num w:numId="41">
    <w:abstractNumId w:val="40"/>
  </w:num>
  <w:num w:numId="42">
    <w:abstractNumId w:val="38"/>
  </w:num>
  <w:num w:numId="43">
    <w:abstractNumId w:val="11"/>
  </w:num>
  <w:num w:numId="44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54291"/>
    <w:rsid w:val="000625D2"/>
    <w:rsid w:val="0009054D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193A"/>
    <w:rsid w:val="001E7E20"/>
    <w:rsid w:val="0023469F"/>
    <w:rsid w:val="00236AC1"/>
    <w:rsid w:val="0028022C"/>
    <w:rsid w:val="002940C7"/>
    <w:rsid w:val="002B130F"/>
    <w:rsid w:val="002B3CF8"/>
    <w:rsid w:val="002E654A"/>
    <w:rsid w:val="002F6109"/>
    <w:rsid w:val="00303F56"/>
    <w:rsid w:val="00326063"/>
    <w:rsid w:val="003319BB"/>
    <w:rsid w:val="003839D0"/>
    <w:rsid w:val="003A33ED"/>
    <w:rsid w:val="003A3DE3"/>
    <w:rsid w:val="003C1987"/>
    <w:rsid w:val="003D39A8"/>
    <w:rsid w:val="003E6543"/>
    <w:rsid w:val="0045232A"/>
    <w:rsid w:val="004910B6"/>
    <w:rsid w:val="004A6CC5"/>
    <w:rsid w:val="004B5737"/>
    <w:rsid w:val="004D3CD8"/>
    <w:rsid w:val="004E0AF2"/>
    <w:rsid w:val="004F7440"/>
    <w:rsid w:val="0050735B"/>
    <w:rsid w:val="005444E5"/>
    <w:rsid w:val="005542EB"/>
    <w:rsid w:val="00581DFB"/>
    <w:rsid w:val="00583AE5"/>
    <w:rsid w:val="005935DD"/>
    <w:rsid w:val="005A22A6"/>
    <w:rsid w:val="005B48A9"/>
    <w:rsid w:val="005C422E"/>
    <w:rsid w:val="005D61B4"/>
    <w:rsid w:val="005F5811"/>
    <w:rsid w:val="006050CF"/>
    <w:rsid w:val="00637D06"/>
    <w:rsid w:val="00656B83"/>
    <w:rsid w:val="00687144"/>
    <w:rsid w:val="00691413"/>
    <w:rsid w:val="006942E6"/>
    <w:rsid w:val="006A0C2A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946C0"/>
    <w:rsid w:val="007A1CA2"/>
    <w:rsid w:val="007A44F4"/>
    <w:rsid w:val="007C25B3"/>
    <w:rsid w:val="007D4D74"/>
    <w:rsid w:val="00803127"/>
    <w:rsid w:val="00810854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00253"/>
    <w:rsid w:val="00921E71"/>
    <w:rsid w:val="009478CD"/>
    <w:rsid w:val="009A009C"/>
    <w:rsid w:val="009B3513"/>
    <w:rsid w:val="009C094B"/>
    <w:rsid w:val="009C6F99"/>
    <w:rsid w:val="009D6D2D"/>
    <w:rsid w:val="00A10E6E"/>
    <w:rsid w:val="00A24D29"/>
    <w:rsid w:val="00A42CD3"/>
    <w:rsid w:val="00AB2B0D"/>
    <w:rsid w:val="00AC57A8"/>
    <w:rsid w:val="00AE57DF"/>
    <w:rsid w:val="00AE76C0"/>
    <w:rsid w:val="00AF1248"/>
    <w:rsid w:val="00B252D3"/>
    <w:rsid w:val="00B27906"/>
    <w:rsid w:val="00B408EF"/>
    <w:rsid w:val="00B96CB7"/>
    <w:rsid w:val="00BC2126"/>
    <w:rsid w:val="00BD5B55"/>
    <w:rsid w:val="00BF7B12"/>
    <w:rsid w:val="00C065D4"/>
    <w:rsid w:val="00C16970"/>
    <w:rsid w:val="00C21D42"/>
    <w:rsid w:val="00C41151"/>
    <w:rsid w:val="00C441E0"/>
    <w:rsid w:val="00C44911"/>
    <w:rsid w:val="00C7614C"/>
    <w:rsid w:val="00C9309C"/>
    <w:rsid w:val="00CA2A1A"/>
    <w:rsid w:val="00CA6FB5"/>
    <w:rsid w:val="00CB0F1C"/>
    <w:rsid w:val="00D25720"/>
    <w:rsid w:val="00D3303A"/>
    <w:rsid w:val="00D52175"/>
    <w:rsid w:val="00D72A8B"/>
    <w:rsid w:val="00D87D8A"/>
    <w:rsid w:val="00DB3622"/>
    <w:rsid w:val="00DB576F"/>
    <w:rsid w:val="00DE7088"/>
    <w:rsid w:val="00E019BD"/>
    <w:rsid w:val="00E17DEB"/>
    <w:rsid w:val="00E24285"/>
    <w:rsid w:val="00E50025"/>
    <w:rsid w:val="00E550D7"/>
    <w:rsid w:val="00E93865"/>
    <w:rsid w:val="00E96471"/>
    <w:rsid w:val="00EA3785"/>
    <w:rsid w:val="00EB65E2"/>
    <w:rsid w:val="00EC18DA"/>
    <w:rsid w:val="00EE2A24"/>
    <w:rsid w:val="00EF61D1"/>
    <w:rsid w:val="00F31233"/>
    <w:rsid w:val="00F54578"/>
    <w:rsid w:val="00F55B68"/>
    <w:rsid w:val="00F66223"/>
    <w:rsid w:val="00F73875"/>
    <w:rsid w:val="00F83231"/>
    <w:rsid w:val="00FA476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C761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0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002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002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2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2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C761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0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002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002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2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2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>
      <item>Ivana Krstić</item>
      <item>Tomislav Janjić</item>
      <item>ŽDO GUO Osijek</item>
      <item>PRIVREDNA BANKA ZAGREB d.d.</item>
    </izvorni_sadrzaj>
    <derivirana_varijabla naziv="DomainObject.Predmet.OstaliListFormated_1">
      <item>Ivana Krstić</item>
      <item>Tomislav Janjić</item>
      <item>ŽDO GUO Osijek</item>
      <item>PRIVREDNA BANKA ZAGREB d.d.</item>
    </derivirana_varijabla>
  </DomainObject.Predmet.OstaliListFormated>
  <DomainObject.Predmet.OstaliList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FormatedOIB>
  <DomainObject.Predmet.OstaliListFormatedWithAdress>
    <izvorni_sadrzaj>
      <item>Ivana Krstić, Županijska 2, 31000 Osijek</item>
      <item>Tomislav Janjić, Tina Ujevića 73/A, 31216 Antunovac</item>
      <item>ŽDO GUO Osijek</item>
      <item>PRIVREDNA BANKA ZAGREB d.d., Radnička cesta 50, 10000 Zagreb</item>
    </izvorni_sadrzaj>
    <derivirana_varijabla naziv="DomainObject.Predmet.OstaliListFormatedWithAdress_1">
      <item>Ivana Krstić, Županijska 2, 31000 Osijek</item>
      <item>Tomislav Janjić, Tina Ujevića 73/A, 31216 Antunovac</item>
      <item>ŽDO GUO Osijek</item>
      <item>PRIVREDNA BANKA ZAGREB d.d., Radnička cesta 50, 10000 Zagreb</item>
    </derivirana_varijabla>
  </DomainObject.Predmet.OstaliListFormatedWithAdress>
  <DomainObject.Predmet.OstaliListFormatedWithAdressOIB>
    <izvorni_sadrzaj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izvorni_sadrzaj>
    <derivirana_varijabla naziv="DomainObject.Predmet.OstaliListFormatedWithAdressOIB_1"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derivirana_varijabla>
  </DomainObject.Predmet.OstaliListFormatedWithAdressOIB>
  <DomainObject.Predmet.OstaliListNazivFormated>
    <izvorni_sadrzaj>
      <item>Ivana Krstić</item>
      <item>Tomislav Janjić</item>
      <item>ŽDO GUO Osijek</item>
      <item>PRIVREDNA BANKA ZAGREB d.d.</item>
    </izvorni_sadrzaj>
    <derivirana_varijabla naziv="DomainObject.Predmet.OstaliListNazivFormated_1">
      <item>Ivana Krstić</item>
      <item>Tomislav Janjić</item>
      <item>ŽDO GUO Osijek</item>
      <item>PRIVREDNA BANKA ZAGREB d.d.</item>
    </derivirana_varijabla>
  </DomainObject.Predmet.OstaliListNazivFormated>
  <DomainObject.Predmet.OstaliListNaziv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Naziv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CELLMONT d.o.o. za montažu fotonaponskog sustava</item>
      <item>FINA RC OSIJEK</item>
      <item>Ivana Krstić</item>
      <item>Tomislav Janjić</item>
      <item>ŽDO GUO Osijek</item>
      <item>PRIVREDNA BANKA ZAGREB d.d.</item>
    </izvorni_sadrzaj>
    <derivirana_varijabla naziv="DomainObject.Predmet.SudioniciListNaziv_1">
      <item>CELLMONT d.o.o. za montažu fotonaponskog sustava</item>
      <item>FINA RC OSIJEK</item>
      <item>Ivana Krstić</item>
      <item>Tomislav Janjić</item>
      <item>ŽDO GUO Osijek</item>
      <item>PRIVREDNA BANKA ZAGREB d.d.</item>
    </derivirana_varijabla>
  </DomainObject.Predmet.SudioniciListNaziv>
  <DomainObject.Predmet.SudioniciListAdressOIB>
    <izvorni_sadrzaj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izvorni_sadrzaj>
    <derivirana_varijabla naziv="DomainObject.Predmet.SudioniciListAdressOIB_1"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02806490973</item>
      <item>, OIB 85821130368</item>
      <item>, OIB 47574637103</item>
      <item>, OIB 30682233392</item>
      <item>, OIB null</item>
      <item>, OIB 02535697732</item>
    </izvorni_sadrzaj>
    <derivirana_varijabla naziv="DomainObject.Predmet.SudioniciListNazivOIB_1">
      <item>, OIB 02806490973</item>
      <item>, OIB 85821130368</item>
      <item>, OIB 47574637103</item>
      <item>, OIB 30682233392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94605B-5259-4398-8D9F-E88C8F42F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428</properties:Words>
  <properties:Characters>2325</properties:Characters>
  <properties:Lines>75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2017-08-25T11:43:00Z</dcterms:created>
  <dc:creator>banka</dc:creator>
  <cp:lastModifiedBy>Elizabeta Đeke</cp:lastModifiedBy>
  <cp:lastPrinted>2017-08-25T11:46:00Z</cp:lastPrinted>
  <dcterms:modified xmlns:xsi="http://www.w3.org/2001/XMLSchema-instance" xsi:type="dcterms:W3CDTF">2018-09-07T10:05:00Z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