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4e52" w14:paraId="1104e52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2333B9">
        <w:rPr>
          <w:sz w:val="24"/>
          <w:szCs w:val="24"/>
        </w:rPr>
        <w:t>Goran Milardović, Augusta Šenoe 6, Brezje,</w:t>
      </w:r>
      <w:r w:rsidR="0089658E">
        <w:rPr>
          <w:sz w:val="24"/>
          <w:szCs w:val="24"/>
        </w:rPr>
        <w:t xml:space="preserve"> 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2333B9">
        <w:rPr>
          <w:sz w:val="24"/>
          <w:szCs w:val="24"/>
        </w:rPr>
        <w:t>2.750,00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</w:t>
      </w:r>
      <w:r w:rsidR="001827D4">
        <w:rPr>
          <w:sz w:val="24"/>
          <w:szCs w:val="24"/>
        </w:rPr>
        <w:lastRenderedPageBreak/>
        <w:t xml:space="preserve">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8C3A17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8C3A17" w:rsidP="008C3A17" w:rsidR="008C3A17">
      <w:pPr>
        <w:ind w:firstLine="720" w:left="2880"/>
        <w:jc w:val="both"/>
      </w:pPr>
      <w:r>
        <w:t>Za točnost otpravka, ovlašteni službenik:</w:t>
      </w:r>
    </w:p>
    <w:p w:rsidRDefault="008C3A17" w:rsidP="00422EE0" w:rsidR="008C3A1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538F2" w:rsidP="008C3A17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3A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22901"/>
    <w:rsid w:val="0004538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975DB"/>
    <w:rsid w:val="001C525A"/>
    <w:rsid w:val="001C7712"/>
    <w:rsid w:val="001E79F7"/>
    <w:rsid w:val="002017C8"/>
    <w:rsid w:val="00232D2B"/>
    <w:rsid w:val="002333B9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16DC1"/>
    <w:rsid w:val="00632EFD"/>
    <w:rsid w:val="00634DEA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3A17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51A14"/>
    <w:rsid w:val="00C820B9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82FB5"/>
    <w:rsid w:val="00E8727D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3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A1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3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A1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430</properties:Words>
  <properties:Characters>2381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2018-08-27T09:54:00Z</dcterms:created>
  <dc:creator>Ante</dc:creator>
  <cp:lastModifiedBy>Valentina Delač</cp:lastModifiedBy>
  <cp:lastPrinted>2018-08-27T09:32:00Z</cp:lastPrinted>
  <dcterms:modified xmlns:xsi="http://www.w3.org/2001/XMLSchema-instance" xsi:type="dcterms:W3CDTF">2018-08-27T12:02:00Z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 Milardović.docx)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