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7900" w14:paraId="1027900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BD40CF">
        <w:t>34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BD40CF">
        <w:t>2</w:t>
      </w:r>
      <w:r w:rsidR="00814557" w:rsidRPr="006F1FF1">
        <w:t xml:space="preserve">. </w:t>
      </w:r>
      <w:r w:rsidR="00BD40CF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4338D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F22515">
        <w:t>3607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F22515">
        <w:t>2543</w:t>
      </w:r>
      <w:r w:rsidR="002C5E3E">
        <w:t xml:space="preserve">, </w:t>
      </w:r>
      <w:r w:rsidR="00F22515">
        <w:t xml:space="preserve">površine 4997 m2, </w:t>
      </w:r>
      <w:r w:rsidR="00934C63">
        <w:t xml:space="preserve">u naravi </w:t>
      </w:r>
      <w:r w:rsidR="00F22515">
        <w:t>neplodno zemljište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F22515">
        <w:t>FARGO CAPITAL PARTNERS d.o.o. za savjetovanje u vezi s poslovanjem i upravljanjem</w:t>
      </w:r>
      <w:r w:rsidR="00F22515" w:rsidRPr="006F1FF1">
        <w:t xml:space="preserve">, </w:t>
      </w:r>
      <w:r w:rsidR="00F22515">
        <w:t>Zagreb</w:t>
      </w:r>
      <w:r w:rsidR="00F22515" w:rsidRPr="006F1FF1">
        <w:t xml:space="preserve">, </w:t>
      </w:r>
      <w:r w:rsidR="00F22515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</w:t>
      </w:r>
      <w:r w:rsidR="00F22515">
        <w:t xml:space="preserve"> FARGO CAPITAL PARTNERS d.o.o. za savjetovanje u vezi s poslovanjem i upravljanjem</w:t>
      </w:r>
      <w:r w:rsidR="00F22515" w:rsidRPr="006F1FF1">
        <w:t xml:space="preserve">, </w:t>
      </w:r>
      <w:r w:rsidR="00F22515">
        <w:t>Zagreb</w:t>
      </w:r>
      <w:r w:rsidR="00F22515" w:rsidRPr="006F1FF1">
        <w:t xml:space="preserve">, </w:t>
      </w:r>
      <w:r w:rsidR="00F22515">
        <w:t>Vinogradska cesta 94C, OIB: 89669400890 i</w:t>
      </w:r>
      <w:r w:rsidRPr="006F1FF1">
        <w:t xml:space="preserve">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BD40CF">
        <w:t>2</w:t>
      </w:r>
      <w:r w:rsidR="00814557" w:rsidRPr="006F1FF1">
        <w:t xml:space="preserve">. </w:t>
      </w:r>
      <w:r w:rsidR="00BD40CF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835E18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835E18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F22515" w:rsidP="00E477F9" w:rsidR="00F22515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</w:t>
      </w:r>
      <w:r w:rsidRPr="00050351">
        <w:t>- 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835E18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8D3A27">
      <w:t>3</w:t>
    </w:r>
    <w:r w:rsidR="00BD40CF">
      <w:t>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5E18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3BF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40CF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25DF0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2515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St-5/2018-33</izvorni_sadrzaj>
    <derivirana_varijabla naziv="DomainObject.PredzadnjaOdlukaIzPredmeta.Oznaka_1">St-5/2018-33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C6C38-05A8-41AA-B960-9DC184BB4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2293</properties:Characters>
  <properties:Lines>74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2018-10-22T11:48:00Z</dcterms:created>
  <dc:creator>Srđan Gavranić</dc:creator>
  <cp:lastModifiedBy>Ante Rubelj</cp:lastModifiedBy>
  <cp:lastPrinted>2018-11-05T08:40:00Z</cp:lastPrinted>
  <dcterms:modified xmlns:xsi="http://www.w3.org/2001/XMLSchema-instance" xsi:type="dcterms:W3CDTF">2018-11-05T08:40:00Z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3607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