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3d03" w14:paraId="8773d03" w:rsidRDefault="00214472" w:rsidP="00214472" w:rsidR="00214472" w:rsidRPr="008B6081">
      <w:pPr>
        <w15:collapsed w:val="false"/>
      </w:pPr>
      <w:bookmarkStart w:name="_GoBack" w:id="0"/>
      <w:bookmarkEnd w:id="0"/>
    </w:p>
    <w:p w:rsidRDefault="00214472" w:rsidP="00214472" w:rsidR="00214472" w:rsidRPr="008B6081"/>
    <w:p w:rsidRDefault="00214472" w:rsidP="00214472" w:rsidR="00214472"/>
    <w:p w:rsidRDefault="003565CB" w:rsidP="00214472" w:rsidR="003565CB"/>
    <w:p w:rsidRDefault="003565CB" w:rsidP="00214472" w:rsidR="003565CB" w:rsidRPr="008B6081"/>
    <w:p w:rsidRDefault="00214472" w:rsidP="00214472" w:rsidR="00214472" w:rsidRPr="008B608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>
      <w:pPr>
        <w:jc w:val="both"/>
      </w:pPr>
    </w:p>
    <w:p w:rsidRDefault="009E631E" w:rsidP="00214472" w:rsidR="009E631E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214472" w:rsidRPr="008B6081">
        <w:t>Trgovački sud u Rijeci, po sucu</w:t>
      </w:r>
      <w:r w:rsidR="00C071F6">
        <w:t xml:space="preserve"> pojedincu</w:t>
      </w:r>
      <w:r w:rsidR="00214472" w:rsidRPr="008B6081">
        <w:t xml:space="preserve"> Danieli Korlević, </w:t>
      </w:r>
      <w:r w:rsidR="005F450A" w:rsidRPr="005F450A">
        <w:t xml:space="preserve">u prethodnom postupku radi </w:t>
      </w:r>
      <w:r w:rsidR="00C071F6">
        <w:t xml:space="preserve">rasprave o pretpostavkama za otvaranje </w:t>
      </w:r>
      <w:r w:rsidR="005F450A" w:rsidRPr="005F450A">
        <w:t>stečajnog postupka nad dužnikom</w:t>
      </w:r>
      <w:r w:rsidR="00C071F6">
        <w:t xml:space="preserve"> </w:t>
      </w:r>
      <w:r w:rsidR="00C071F6" w:rsidRPr="00C071F6">
        <w:rPr>
          <w:b/>
        </w:rPr>
        <w:t xml:space="preserve">ZO-BA VOĆE </w:t>
      </w:r>
      <w:r w:rsidR="00C071F6">
        <w:rPr>
          <w:b/>
        </w:rPr>
        <w:t xml:space="preserve">j. </w:t>
      </w:r>
      <w:r w:rsidR="00C071F6" w:rsidRPr="00C071F6">
        <w:rPr>
          <w:b/>
        </w:rPr>
        <w:t>d.o.o. RIJEKA, Antuna Barca 12</w:t>
      </w:r>
      <w:r w:rsidR="007D5114" w:rsidRPr="00C071F6">
        <w:rPr>
          <w:b/>
        </w:rPr>
        <w:t xml:space="preserve">, </w:t>
      </w:r>
      <w:r w:rsidR="007D5114" w:rsidRPr="007D5114">
        <w:rPr>
          <w:b/>
        </w:rPr>
        <w:t>OIB</w:t>
      </w:r>
      <w:r w:rsidR="00C071F6">
        <w:rPr>
          <w:b/>
        </w:rPr>
        <w:t xml:space="preserve"> 07521484322</w:t>
      </w:r>
      <w:r w:rsidR="007D5114">
        <w:rPr>
          <w:b/>
        </w:rPr>
        <w:t xml:space="preserve">, </w:t>
      </w:r>
      <w:r w:rsidR="005B64E7">
        <w:t>odlučujući o zahtjevu privremenog stečajnog upravitelja za nagradu</w:t>
      </w:r>
      <w:r w:rsidR="007D5114">
        <w:t xml:space="preserve"> i naknadu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C071F6">
        <w:t>12. svibnja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5B64E7">
        <w:t xml:space="preserve"> </w:t>
      </w:r>
      <w:r w:rsidR="007D5114" w:rsidRPr="00F53256">
        <w:t>Lili</w:t>
      </w:r>
      <w:r w:rsidR="007D5114">
        <w:t>j</w:t>
      </w:r>
      <w:r w:rsidR="007D5114" w:rsidRPr="00F53256">
        <w:t>an</w:t>
      </w:r>
      <w:r w:rsidR="007D5114">
        <w:t>i</w:t>
      </w:r>
      <w:r w:rsidR="007D5114" w:rsidRPr="00F53256">
        <w:t xml:space="preserve"> Augustin iz Matulja, Šmogorska 43, OIB 12365783008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C071F6">
        <w:t>6</w:t>
      </w:r>
      <w:r w:rsidR="003270C3">
        <w:t>.000</w:t>
      </w:r>
      <w:r w:rsidRPr="008B6081">
        <w:t xml:space="preserve">,00 kn </w:t>
      </w:r>
      <w:r w:rsidR="009E631E">
        <w:t>bruto</w:t>
      </w:r>
      <w:r w:rsidRPr="008B6081">
        <w:t xml:space="preserve">. </w:t>
      </w:r>
    </w:p>
    <w:p w:rsidRDefault="009E631E" w:rsidP="009E631E" w:rsidR="009E631E">
      <w:pPr>
        <w:ind w:left="1425"/>
        <w:jc w:val="both"/>
      </w:pPr>
    </w:p>
    <w:p w:rsidRDefault="009E631E" w:rsidP="00416E78" w:rsidR="009E631E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7D5114" w:rsidRPr="00F53256">
        <w:t>Lili</w:t>
      </w:r>
      <w:r w:rsidR="007D5114">
        <w:t>j</w:t>
      </w:r>
      <w:r w:rsidR="007D5114" w:rsidRPr="00F53256">
        <w:t>an</w:t>
      </w:r>
      <w:r w:rsidR="007D5114">
        <w:t>i</w:t>
      </w:r>
      <w:r w:rsidR="007D5114" w:rsidRPr="00F53256">
        <w:t xml:space="preserve"> Augustin iz Matulja, Šmogorska 43, OIB 12365783008</w:t>
      </w:r>
      <w:r>
        <w:t xml:space="preserve">, odobrava se naknada stvarnih troškova u iznosu </w:t>
      </w:r>
      <w:r w:rsidR="00FB3F49">
        <w:t>834,45</w:t>
      </w:r>
      <w:r w:rsidRPr="008B6081"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9E169F" w:rsidR="009E169F">
      <w:pPr>
        <w:numPr>
          <w:ilvl w:val="0"/>
          <w:numId w:val="1"/>
        </w:numPr>
        <w:jc w:val="both"/>
      </w:pPr>
      <w:r w:rsidRPr="008B6081">
        <w:t>Nalaže se računovodstvu ovog suda</w:t>
      </w:r>
      <w:r w:rsidR="00416E78">
        <w:t xml:space="preserve"> da isplati iznos iz točke I. </w:t>
      </w:r>
      <w:r w:rsidR="009E631E">
        <w:t xml:space="preserve">i II. </w:t>
      </w:r>
      <w:r w:rsidRPr="008B6081">
        <w:t>izreke na žiroračun privremenog stečajnog upravitelja</w:t>
      </w:r>
      <w:r w:rsidR="005B64E7">
        <w:t xml:space="preserve"> </w:t>
      </w:r>
      <w:r w:rsidR="007D5114" w:rsidRPr="00F53256">
        <w:t>Lili</w:t>
      </w:r>
      <w:r w:rsidR="007D5114">
        <w:t>j</w:t>
      </w:r>
      <w:r w:rsidR="007D5114" w:rsidRPr="00F53256">
        <w:t>an</w:t>
      </w:r>
      <w:r w:rsidR="007D5114">
        <w:t>e</w:t>
      </w:r>
      <w:r w:rsidR="007D5114" w:rsidRPr="00F53256">
        <w:t xml:space="preserve"> Augustin iz Matulja, Šmogorska 43, OIB 12365783008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9E631E">
        <w:t>HR</w:t>
      </w:r>
      <w:r w:rsidR="00FB3F49">
        <w:t>79 2340 0093 1009 5349 2</w:t>
      </w:r>
      <w:r w:rsidR="007D5114">
        <w:t>,</w:t>
      </w:r>
      <w:r w:rsidR="009E631E">
        <w:t xml:space="preserve"> </w:t>
      </w:r>
      <w:r w:rsidR="00F6302D">
        <w:t xml:space="preserve">a iz </w:t>
      </w:r>
      <w:r w:rsidR="00FB3F49">
        <w:t>Fonda za namirenje troškova stečajnoga postupka iz čl. 111. SZ-a.</w:t>
      </w:r>
    </w:p>
    <w:p w:rsidRDefault="00FB3F49" w:rsidP="00FB3F49" w:rsidR="00FB3F49">
      <w:pPr>
        <w:pStyle w:val="Odlomakpopisa"/>
      </w:pPr>
    </w:p>
    <w:p w:rsidRDefault="00FB3F49" w:rsidP="00FB3F49" w:rsidR="00FB3F49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>
      <w:pPr>
        <w:jc w:val="center"/>
        <w:rPr>
          <w:b/>
          <w:bCs/>
        </w:rPr>
      </w:pPr>
    </w:p>
    <w:p w:rsidRDefault="00FB3F49" w:rsidP="00214472" w:rsidR="00FB3F49" w:rsidRPr="008B6081">
      <w:pPr>
        <w:jc w:val="center"/>
        <w:rPr>
          <w:b/>
          <w:bCs/>
        </w:rPr>
      </w:pPr>
    </w:p>
    <w:p w:rsidRDefault="00214472" w:rsidP="00214472" w:rsidR="00445D45" w:rsidRPr="0020191F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B3F49">
        <w:rPr>
          <w:bCs/>
        </w:rPr>
        <w:t>1000/15-5</w:t>
      </w:r>
      <w:r w:rsidR="00C65432">
        <w:rPr>
          <w:bCs/>
        </w:rPr>
        <w:t xml:space="preserve"> od </w:t>
      </w:r>
      <w:r w:rsidR="00FB3F49">
        <w:rPr>
          <w:bCs/>
        </w:rPr>
        <w:t>09</w:t>
      </w:r>
      <w:r w:rsidR="009E631E">
        <w:rPr>
          <w:bCs/>
        </w:rPr>
        <w:t xml:space="preserve">. </w:t>
      </w:r>
      <w:r w:rsidR="0020191F">
        <w:rPr>
          <w:bCs/>
        </w:rPr>
        <w:t>veljače</w:t>
      </w:r>
      <w:r w:rsidR="00416E78">
        <w:rPr>
          <w:bCs/>
        </w:rPr>
        <w:t xml:space="preserve"> 201</w:t>
      </w:r>
      <w:r w:rsidR="0020191F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191F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FB3F49" w:rsidRPr="00FB3F49">
        <w:rPr>
          <w:bCs/>
        </w:rPr>
        <w:t xml:space="preserve">ZO-BA VOĆE j. d.o.o. RIJEKA, Antuna Barca 12, OIB 07521484322, </w:t>
      </w:r>
      <w:r w:rsidR="006268A4">
        <w:rPr>
          <w:bCs/>
        </w:rPr>
        <w:t xml:space="preserve">te je imenovan privremeni stečajni </w:t>
      </w:r>
      <w:r w:rsidR="006268A4" w:rsidRPr="0020191F">
        <w:rPr>
          <w:bCs/>
        </w:rPr>
        <w:t>upravitelj</w:t>
      </w:r>
      <w:r w:rsidR="00F6302D" w:rsidRPr="0020191F">
        <w:rPr>
          <w:bCs/>
        </w:rPr>
        <w:t xml:space="preserve"> </w:t>
      </w:r>
      <w:r w:rsidR="0020191F" w:rsidRPr="0020191F">
        <w:rPr>
          <w:bCs/>
        </w:rPr>
        <w:t>Lilijana Augustin iz Matulja, Šmogorska 43.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9E631E" w:rsidP="00214472" w:rsidR="00263AA4">
      <w:pPr>
        <w:jc w:val="both"/>
        <w:rPr>
          <w:bCs/>
        </w:rPr>
      </w:pPr>
      <w:r>
        <w:rPr>
          <w:bCs/>
        </w:rPr>
        <w:tab/>
        <w:t xml:space="preserve">Sud je privremenom stečajnom upravitelju odobrio naknadu stvarnih troškova koje je imao u prethodnom postupku u ukupnom iznosu od </w:t>
      </w:r>
      <w:r w:rsidR="00FB3F49">
        <w:rPr>
          <w:bCs/>
        </w:rPr>
        <w:t>834,45</w:t>
      </w:r>
      <w:r>
        <w:rPr>
          <w:bCs/>
        </w:rPr>
        <w:t xml:space="preserve"> kn, a koji se odnose na </w:t>
      </w:r>
      <w:r w:rsidR="0020191F">
        <w:rPr>
          <w:bCs/>
        </w:rPr>
        <w:t>tr</w:t>
      </w:r>
      <w:r w:rsidR="00FB3F49">
        <w:rPr>
          <w:bCs/>
        </w:rPr>
        <w:t>ošak upravnih biljega u iznosu 6</w:t>
      </w:r>
      <w:r w:rsidR="0020191F">
        <w:rPr>
          <w:bCs/>
        </w:rPr>
        <w:t>0,00 kn, poštanski</w:t>
      </w:r>
      <w:r>
        <w:rPr>
          <w:bCs/>
        </w:rPr>
        <w:t xml:space="preserve"> trošak </w:t>
      </w:r>
      <w:r w:rsidR="0020191F">
        <w:rPr>
          <w:bCs/>
        </w:rPr>
        <w:t>u iznosu 11,</w:t>
      </w:r>
      <w:r w:rsidR="00FB3F49">
        <w:rPr>
          <w:bCs/>
        </w:rPr>
        <w:t>1</w:t>
      </w:r>
      <w:r w:rsidR="00263AA4">
        <w:rPr>
          <w:bCs/>
        </w:rPr>
        <w:t>0</w:t>
      </w:r>
      <w:r w:rsidR="0020191F">
        <w:rPr>
          <w:bCs/>
        </w:rPr>
        <w:t xml:space="preserve"> kn, trošak FINE za usluge (podaci o solventnosti) u iznosu 53,75 kn, </w:t>
      </w:r>
      <w:r w:rsidR="00263AA4">
        <w:rPr>
          <w:bCs/>
        </w:rPr>
        <w:t xml:space="preserve">trošak mobilnog telefona u iznosu 55,00 kn, troškovi fotokopiranja </w:t>
      </w:r>
      <w:r w:rsidR="00FB3F49">
        <w:rPr>
          <w:bCs/>
        </w:rPr>
        <w:t>u iznosu 14,60</w:t>
      </w:r>
      <w:r w:rsidR="00263AA4">
        <w:rPr>
          <w:bCs/>
        </w:rPr>
        <w:t xml:space="preserve"> kn, putni trošak na relaciji Matulji – Rijeka – Matulji dana </w:t>
      </w:r>
      <w:r w:rsidR="00FB3F49">
        <w:rPr>
          <w:bCs/>
        </w:rPr>
        <w:t xml:space="preserve">16.2.2016.,23.2.2016.g.,24.2.2016.g.,14.03.2016.,17.03.2016.g.,18.03.2016.g., </w:t>
      </w:r>
      <w:r w:rsidR="00FB3F49">
        <w:rPr>
          <w:bCs/>
        </w:rPr>
        <w:lastRenderedPageBreak/>
        <w:t xml:space="preserve">21.03.2016.,23.3.23.3.2016.g., 31.3.206.g.,,4.4.2016.g. i 7.4.2016.g. (ukupno 28 km x 11 =308,00 kn x 2 kn/km) u ukupnom iznosu 616,00 kn i trošak parkirne naknade u iznosu od 24,00 kn, </w:t>
      </w:r>
      <w:r w:rsidR="00263AA4">
        <w:rPr>
          <w:bCs/>
        </w:rPr>
        <w:t xml:space="preserve">a koje je sudac ocijenio da su bili nužni i opravdani u prethodnom postupku. </w:t>
      </w:r>
      <w:r w:rsidR="00263AA4">
        <w:rPr>
          <w:bCs/>
        </w:rPr>
        <w:tab/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F6302D">
        <w:t xml:space="preserve"> </w:t>
      </w:r>
      <w:r w:rsidRPr="008B6081">
        <w:t xml:space="preserve">Stečajnog zakona (NN </w:t>
      </w:r>
      <w:r w:rsidR="00F6302D">
        <w:t>71/15</w:t>
      </w:r>
      <w:r w:rsidRPr="008B6081">
        <w:t>) riješiti kao u izreci.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B3F49">
        <w:t>12. svibnja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263AA4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9E631E">
        <w:rPr>
          <w:szCs w:val="22"/>
        </w:rPr>
        <w:t>osam</w:t>
      </w:r>
      <w:r w:rsidRPr="005F450A">
        <w:rPr>
          <w:szCs w:val="22"/>
        </w:rPr>
        <w:t xml:space="preserve">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B3F49">
        <w:rPr>
          <w:sz w:val="20"/>
          <w:szCs w:val="20"/>
        </w:rPr>
        <w:t>12.5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Stečajni 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B4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B0905">
      <w:t>1000/15-15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37F7"/>
    <w:rsid w:val="0020191F"/>
    <w:rsid w:val="00214472"/>
    <w:rsid w:val="00263AA4"/>
    <w:rsid w:val="002909CE"/>
    <w:rsid w:val="002B0696"/>
    <w:rsid w:val="0030327A"/>
    <w:rsid w:val="00312847"/>
    <w:rsid w:val="00316A04"/>
    <w:rsid w:val="003270C3"/>
    <w:rsid w:val="003565CB"/>
    <w:rsid w:val="003B0905"/>
    <w:rsid w:val="003C0F75"/>
    <w:rsid w:val="00416E78"/>
    <w:rsid w:val="00445D45"/>
    <w:rsid w:val="005712C4"/>
    <w:rsid w:val="005B64E7"/>
    <w:rsid w:val="005F450A"/>
    <w:rsid w:val="006268A4"/>
    <w:rsid w:val="006C7021"/>
    <w:rsid w:val="007863DC"/>
    <w:rsid w:val="007D0212"/>
    <w:rsid w:val="007D5114"/>
    <w:rsid w:val="00850331"/>
    <w:rsid w:val="008B6081"/>
    <w:rsid w:val="008D25AF"/>
    <w:rsid w:val="00916274"/>
    <w:rsid w:val="009A5E54"/>
    <w:rsid w:val="009E169F"/>
    <w:rsid w:val="009E631E"/>
    <w:rsid w:val="009F3C0A"/>
    <w:rsid w:val="00A50178"/>
    <w:rsid w:val="00A52130"/>
    <w:rsid w:val="00AD3E2E"/>
    <w:rsid w:val="00B032AC"/>
    <w:rsid w:val="00BA591A"/>
    <w:rsid w:val="00C071F6"/>
    <w:rsid w:val="00C65432"/>
    <w:rsid w:val="00CB0C14"/>
    <w:rsid w:val="00CC57E2"/>
    <w:rsid w:val="00D771D7"/>
    <w:rsid w:val="00D92B4C"/>
    <w:rsid w:val="00E128BC"/>
    <w:rsid w:val="00E578C6"/>
    <w:rsid w:val="00E94762"/>
    <w:rsid w:val="00F6302D"/>
    <w:rsid w:val="00F731C0"/>
    <w:rsid w:val="00F87FDE"/>
    <w:rsid w:val="00FB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6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6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St-1000/2015-15</izvorni_sadrzaj>
    <derivirana_varijabla naziv="DomainObject.Oznaka_1">St-1000/2015-15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 - BA VOĆE j.d.o.o.  Rijeka</izvorni_sadrzaj>
    <derivirana_varijabla naziv="DomainObject.Predmet.ProtustrankaFormated_1">  ZO - BA VOĆE j.d.o.o.  Rijeka</derivirana_varijabla>
  </DomainObject.Predmet.ProtustrankaFormated>
  <DomainObject.Predmet.ProtustrankaFormatedOIB>
    <izvorni_sadrzaj>  ZO - BA VOĆE j.d.o.o.  Rijeka, OIB 07521484322</izvorni_sadrzaj>
    <derivirana_varijabla naziv="DomainObject.Predmet.ProtustrankaFormatedOIB_1">  ZO - BA VOĆE j.d.o.o.  Rijeka, OIB 07521484322</derivirana_varijabla>
  </DomainObject.Predmet.ProtustrankaFormatedOIB>
  <DomainObject.Predmet.ProtustrankaFormatedWithAdress>
    <izvorni_sadrzaj> ZO - BA VOĆE j.d.o.o.  Rijeka, Antuna Barca 12, 51000 Rijeka</izvorni_sadrzaj>
    <derivirana_varijabla naziv="DomainObject.Predmet.ProtustrankaFormatedWithAdress_1"> ZO - BA VOĆE j.d.o.o.  Rijeka, Antuna Barca 12, 51000 Rijeka</derivirana_varijabla>
  </DomainObject.Predmet.ProtustrankaFormatedWithAdress>
  <DomainObject.Predmet.ProtustrankaFormatedWithAdressOIB>
    <izvorni_sadrzaj> ZO - BA VOĆE j.d.o.o.  Rijeka, OIB 07521484322, Antuna Barca 12, 51000 Rijeka</izvorni_sadrzaj>
    <derivirana_varijabla naziv="DomainObject.Predmet.ProtustrankaFormatedWithAdressOIB_1"> ZO - BA VOĆE j.d.o.o.  Rijeka, OIB 07521484322, Antuna Barca 12, 51000 Rijeka</derivirana_varijabla>
  </DomainObject.Predmet.ProtustrankaFormatedWithAdressOIB>
  <DomainObject.Predmet.ProtustrankaWithAdress>
    <izvorni_sadrzaj>ZO - BA VOĆE j.d.o.o.  Rijeka Antuna Barca 12, 51000 Rijeka</izvorni_sadrzaj>
    <derivirana_varijabla naziv="DomainObject.Predmet.ProtustrankaWithAdress_1">ZO - BA VOĆE j.d.o.o.  Rijeka Antuna Barca 12, 51000 Rijeka</derivirana_varijabla>
  </DomainObject.Predmet.ProtustrankaWithAdress>
  <DomainObject.Predmet.ProtustrankaWithAdressOIB>
    <izvorni_sadrzaj>ZO - BA VOĆE j.d.o.o.  Rijeka, OIB 07521484322, Antuna Barca 12, 51000 Rijeka</izvorni_sadrzaj>
    <derivirana_varijabla naziv="DomainObject.Predmet.ProtustrankaWithAdressOIB_1">ZO - BA VOĆE j.d.o.o.  Rijeka, OIB 07521484322, Antuna Barca 12, 51000 Rijeka</derivirana_varijabla>
  </DomainObject.Predmet.ProtustrankaWithAdressOIB>
  <DomainObject.Predmet.ProtustrankaNazivFormated>
    <izvorni_sadrzaj>ZO - BA VOĆE j.d.o.o.  Rijeka</izvorni_sadrzaj>
    <derivirana_varijabla naziv="DomainObject.Predmet.ProtustrankaNazivFormated_1">ZO - BA VOĆE j.d.o.o.  Rijeka</derivirana_varijabla>
  </DomainObject.Predmet.ProtustrankaNazivFormated>
  <DomainObject.Predmet.ProtustrankaNazivFormatedOIB>
    <izvorni_sadrzaj>ZO - BA VOĆE j.d.o.o.  Rijeka, OIB 07521484322</izvorni_sadrzaj>
    <derivirana_varijabla naziv="DomainObject.Predmet.ProtustrankaNazivFormatedOIB_1">ZO - BA VOĆE j.d.o.o.  Rijeka, OIB 07521484322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ZO - BA VOĆE j.d.o.o.  Rijeka</item>
    </izvorni_sadrzaj>
    <derivirana_varijabla naziv="DomainObject.Predmet.ProtuStrankaListFormated_1">
      <item>ZO - BA VOĆE j.d.o.o.  Rijeka</item>
    </derivirana_varijabla>
  </DomainObject.Predmet.ProtuStrankaListFormated>
  <DomainObject.Predmet.ProtuStrankaListFormatedOIB>
    <izvorni_sadrzaj>
      <item>ZO - BA VOĆE j.d.o.o.  Rijeka, OIB 07521484322</item>
    </izvorni_sadrzaj>
    <derivirana_varijabla naziv="DomainObject.Predmet.ProtuStrankaListFormatedOIB_1">
      <item>ZO - BA VOĆE j.d.o.o.  Rijeka, OIB 07521484322</item>
    </derivirana_varijabla>
  </DomainObject.Predmet.ProtuStrankaListFormatedOIB>
  <DomainObject.Predmet.ProtuStrankaListFormatedWithAdress>
    <izvorni_sadrzaj>
      <item>ZO - BA VOĆE j.d.o.o.  Rijeka, Antuna Barca 12, 51000 Rijeka</item>
    </izvorni_sadrzaj>
    <derivirana_varijabla naziv="DomainObject.Predmet.ProtuStrankaListFormatedWithAdress_1">
      <item>ZO - BA VOĆE j.d.o.o.  Rijeka, Antuna Barca 12, 51000 Rijeka</item>
    </derivirana_varijabla>
  </DomainObject.Predmet.ProtuStrankaListFormatedWithAdress>
  <DomainObject.Predmet.ProtuStrankaListFormatedWithAdressOIB>
    <izvorni_sadrzaj>
      <item>ZO - BA VOĆE j.d.o.o.  Rijeka, OIB 07521484322, Antuna Barca 12, 51000 Rijeka</item>
    </izvorni_sadrzaj>
    <derivirana_varijabla naziv="DomainObject.Predmet.ProtuStrankaListFormatedWithAdressOIB_1">
      <item>ZO - BA VOĆE j.d.o.o.  Rijeka, OIB 07521484322, Antuna Barca 12, 51000 Rijeka</item>
    </derivirana_varijabla>
  </DomainObject.Predmet.ProtuStrankaListFormatedWithAdressOIB>
  <DomainObject.Predmet.ProtuStrankaListNazivFormated>
    <izvorni_sadrzaj>
      <item>ZO - BA VOĆE j.d.o.o.  Rijeka</item>
    </izvorni_sadrzaj>
    <derivirana_varijabla naziv="DomainObject.Predmet.ProtuStrankaListNazivFormated_1">
      <item>ZO - BA VOĆE j.d.o.o.  Rijeka</item>
    </derivirana_varijabla>
  </DomainObject.Predmet.ProtuStrankaListNazivFormated>
  <DomainObject.Predmet.ProtuStrankaListNazivFormatedOIB>
    <izvorni_sadrzaj>
      <item>ZO - BA VOĆE j.d.o.o.  Rijeka, OIB 07521484322</item>
    </izvorni_sadrzaj>
    <derivirana_varijabla naziv="DomainObject.Predmet.ProtuStrankaListNazivFormatedOIB_1">
      <item>ZO - BA VOĆE j.d.o.o.  Rijeka, OIB 07521484322</item>
    </derivirana_varijabla>
  </DomainObject.Predmet.ProtuStrankaListNazivFormatedOIB>
  <DomainObject.Predmet.OstaliListFormated>
    <izvorni_sadrzaj>
      <item>Zoran Antičević</item>
      <item>HYPO ALPE-ADRIA-BANK dioničko društvo</item>
      <item>LILIJANA AUGUSTIN</item>
    </izvorni_sadrzaj>
    <derivirana_varijabla naziv="DomainObject.Predmet.OstaliListFormated_1">
      <item>Zoran Antičević</item>
      <item>HYPO ALPE-ADRIA-BANK dioničko društvo</item>
      <item>LILIJANA AUGUSTIN</item>
    </derivirana_varijabla>
  </DomainObject.Predmet.OstaliListFormated>
  <DomainObject.Predmet.OstaliListFormatedOIB>
    <izvorni_sadrzaj>
      <item>Zoran Antičević, OIB 13809941343</item>
      <item>HYPO ALPE-ADRIA-BANK dioničko društvo, OIB 14036333877</item>
      <item>LILIJANA AUGUSTIN</item>
    </izvorni_sadrzaj>
    <derivirana_varijabla naziv="DomainObject.Predmet.OstaliListFormatedOIB_1">
      <item>Zoran Antičević, OIB 13809941343</item>
      <item>HYPO ALPE-ADRIA-BANK dioničko društvo, OIB 14036333877</item>
      <item>LILIJANA AUGUSTIN</item>
    </derivirana_varijabla>
  </DomainObject.Predmet.OstaliListFormatedOIB>
  <DomainObject.Predmet.OstaliListFormatedWithAdress>
    <izvorni_sadrzaj>
      <item>Zoran Antičević, Prvog Maja 24, 51000 Rijeka</item>
      <item>HYPO ALPE-ADRIA-BANK dioničko društvo, Slavonska avenija 6, 10000 Zagreb</item>
      <item>LILIJANA AUGUSTIN</item>
    </izvorni_sadrzaj>
    <derivirana_varijabla naziv="DomainObject.Predmet.OstaliListFormatedWithAdress_1">
      <item>Zoran Antičević, Prvog Maja 24, 51000 Rijeka</item>
      <item>HYPO ALPE-ADRIA-BANK dioničko društvo, Slavonska avenija 6, 10000 Zagreb</item>
      <item>LILIJANA AUGUSTIN</item>
    </derivirana_varijabla>
  </DomainObject.Predmet.OstaliListFormatedWithAdress>
  <DomainObject.Predmet.OstaliListFormatedWithAdressOIB>
    <izvorni_sadrzaj>
      <item>Zoran Antičević, OIB 13809941343, Prvog Maja 24, 51000 Rijeka</item>
      <item>HYPO ALPE-ADRIA-BANK dioničko društvo, OIB 14036333877, Slavonska avenija 6, 10000 Zagreb</item>
      <item>LILIJANA AUGUSTIN</item>
    </izvorni_sadrzaj>
    <derivirana_varijabla naziv="DomainObject.Predmet.OstaliListFormatedWithAdressOIB_1">
      <item>Zoran Antičević, OIB 13809941343, Prvog Maja 24, 51000 Rijeka</item>
      <item>HYPO ALPE-ADRIA-BANK dioničko društvo, OIB 14036333877, Slavonska avenija 6, 10000 Zagreb</item>
      <item>LILIJANA AUGUSTIN</item>
    </derivirana_varijabla>
  </DomainObject.Predmet.OstaliListFormatedWithAdressOIB>
  <DomainObject.Predmet.OstaliListNazivFormated>
    <izvorni_sadrzaj>
      <item>Zoran Antičević</item>
      <item>HYPO ALPE-ADRIA-BANK dioničko društvo</item>
      <item>LILIJANA AUGUSTIN</item>
    </izvorni_sadrzaj>
    <derivirana_varijabla naziv="DomainObject.Predmet.OstaliListNazivFormated_1">
      <item>Zoran Antičević</item>
      <item>HYPO ALPE-ADRIA-BANK dioničko društvo</item>
      <item>LILIJANA AUGUSTIN</item>
    </derivirana_varijabla>
  </DomainObject.Predmet.OstaliListNazivFormated>
  <DomainObject.Predmet.OstaliListNazivFormatedOIB>
    <izvorni_sadrzaj>
      <item>Zoran Antičević, OIB 13809941343</item>
      <item>HYPO ALPE-ADRIA-BANK dioničko društvo, OIB 14036333877</item>
      <item>LILIJANA AUGUSTIN</item>
    </izvorni_sadrzaj>
    <derivirana_varijabla naziv="DomainObject.Predmet.OstaliListNazivFormatedOIB_1">
      <item>Zoran Antičević, OIB 13809941343</item>
      <item>HYPO ALPE-ADRIA-BANK dioničko društvo, OIB 14036333877</item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St-1000/2015-15</izvorni_sadrzaj>
    <derivirana_varijabla naziv="DomainObject.PoslovniBrojDokumenta_1">St-1000/2015-15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ZO - BA VOĆE j.d.o.o.  Rijeka</izvorni_sadrzaj>
    <derivirana_varijabla naziv="DomainObject.Predmet.ProtustrankaIDrugi_1">ZO - BA VOĆE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ZO - BA VOĆE j.d.o.o.  Rijeka, OIB 07521484322, Antuna Barca 12, 51000 Rijeka</izvorni_sadrzaj>
    <derivirana_varijabla naziv="DomainObject.Predmet.ProtustrankaIDrugiAdressOIB_1">ZO - BA VOĆE j.d.o.o.  Rijeka, OIB 07521484322, Antuna Barca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ZO - BA VOĆE j.d.o.o.  Rijeka</item>
      <item>Zoran Antičević</item>
      <item>HYPO ALPE-ADRIA-BANK dioničko društvo</item>
      <item>LILIJANA AUGUSTIN</item>
    </izvorni_sadrzaj>
    <derivirana_varijabla naziv="DomainObject.Predmet.SudioniciListNaziv_1">
      <item>FINA  Rijeka</item>
      <item>ZO - BA VOĆE j.d.o.o.  Rijeka</item>
      <item>Zoran Antičević</item>
      <item>HYPO ALPE-ADRIA-BANK dioničko društvo</item>
      <item>LILIJANA AUGUSTIN</item>
    </derivirana_varijabla>
  </DomainObject.Predmet.SudioniciListNaziv>
  <DomainObject.Predmet.SudioniciListAdressOIB>
    <izvorni_sadrzaj>
      <item>FINA  Rijeka, OIB 85821130368, Frana Kurelca 8,51000 Rijeka</item>
      <item>ZO - BA VOĆE j.d.o.o.  Rijeka, OIB 07521484322, Antuna Barca 12,51000 Rijeka</item>
      <item>Zoran Antičević, OIB 13809941343, Prvog Maja 24,51000 Rijeka</item>
      <item>HYPO ALPE-ADRIA-BANK dioničko društvo, OIB 14036333877, Slavonska avenija 6,10000 Zagreb</item>
      <item>LILIJANA AUGUSTIN</item>
    </izvorni_sadrzaj>
    <derivirana_varijabla naziv="DomainObject.Predmet.SudioniciListAdressOIB_1">
      <item>FINA  Rijeka, OIB 85821130368, Frana Kurelca 8,51000 Rijeka</item>
      <item>ZO - BA VOĆE j.d.o.o.  Rijeka, OIB 07521484322, Antuna Barca 12,51000 Rijeka</item>
      <item>Zoran Antičević, OIB 13809941343, Prvog Maja 24,51000 Rijeka</item>
      <item>HYPO ALPE-ADRIA-BANK dioničko društvo, OIB 14036333877, Slavonska avenija 6,10000 Zagreb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07521484322</item>
      <item>, OIB 13809941343</item>
      <item>, OIB 14036333877</item>
      <item>, OIB null</item>
    </izvorni_sadrzaj>
    <derivirana_varijabla naziv="DomainObject.Predmet.SudioniciListNazivOIB_1">
      <item>, OIB 85821130368</item>
      <item>, OIB 07521484322</item>
      <item>, OIB 13809941343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5B1F53-9E87-4A26-BAE2-7DEA37FE7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2727</properties:Characters>
  <properties:Lines>84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2016-05-12T12:08:00Z</dcterms:created>
  <dc:creator>dcmelik</dc:creator>
  <cp:lastModifiedBy>Jasna Radulović</cp:lastModifiedBy>
  <cp:lastPrinted>2015-11-30T10:12:00Z</cp:lastPrinted>
  <dcterms:modified xmlns:xsi="http://www.w3.org/2001/XMLSchema-instance" xsi:type="dcterms:W3CDTF">2016-05-12T12:21:00Z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St-1000/2015-15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