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04f2" w14:paraId="acc04f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4679" w:left="2401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St-2/2017-5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e FOKUS jednostavno društvo s ograničenom odgovornošću za poslove usluge, Virovitica, Ulica Stanka Ilića 48, OIB: 15125708392, MBS: 010090331, dana 10. ožujka 2017. godine 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13. travnja 2017.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Ljerka Prpić   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Budući da je ročište od 9. ožujka 2017. godine odgođeno, riješeno je kao u izreci.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u w:val="single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10. ožujka 2017. godine 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</w:pPr>
      <w:r>
        <w:rPr>
          <w:rFonts w:cs="Times New Roman" w:eastAsia="Times New Roman"/>
          <w:szCs w:val="20"/>
          <w:lang w:eastAsia="hr-HR"/>
        </w:rPr>
        <w:t xml:space="preserve">1. DNA: </w:t>
      </w:r>
      <w:r>
        <w:t xml:space="preserve"> FINI Bjelovar putem e-oglasne ploče</w:t>
      </w:r>
    </w:p>
    <w:p w:rsidRDefault="000862A2" w:rsidP="000862A2" w:rsidR="000862A2">
      <w:pPr>
        <w:overflowPunct w:val="false"/>
        <w:autoSpaceDE w:val="false"/>
        <w:autoSpaceDN w:val="false"/>
        <w:adjustRightInd w:val="false"/>
        <w:spacing w:after="0"/>
        <w:rPr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zakonskom zastupniku dužnika Ljerki Prpić putem pošte i putem e-</w:t>
      </w:r>
      <w:r>
        <w:rPr>
          <w:lang w:eastAsia="hr-HR"/>
        </w:rPr>
        <w:t>oglasne ploče</w:t>
      </w:r>
    </w:p>
    <w:p w:rsidRDefault="000862A2" w:rsidP="000862A2" w:rsidR="000862A2">
      <w:pPr>
        <w:pStyle w:val="Bezproreda"/>
      </w:pPr>
      <w:r>
        <w:t>2. Sc. ročište</w:t>
      </w:r>
    </w:p>
    <w:p w:rsidRDefault="000862A2" w:rsidP="000862A2" w:rsidR="00DA0242">
      <w:pPr>
        <w:pStyle w:val="Bezproreda"/>
      </w:pPr>
      <w:proofErr w:type="spellStart"/>
      <w:r>
        <w:t>Bj</w:t>
      </w:r>
      <w:proofErr w:type="spellEnd"/>
      <w:r>
        <w:t>. 10.3.2017.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2A2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494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St-2/2017-5</izvorni_sadrzaj>
    <derivirana_varijabla naziv="DomainObject.Oznaka_1">St-2/2017-5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FOKUS jednostavno društvo s ograničenom odgovornošću za poslovne usluge</izvorni_sadrzaj>
    <derivirana_varijabla naziv="DomainObject.Predmet.ProtustrankaFormated_1">  e FOKUS jednostavno društvo s ograničenom odgovornošću za poslovne usluge</derivirana_varijabla>
  </DomainObject.Predmet.ProtustrankaFormated>
  <DomainObject.Predmet.ProtustrankaFormatedOIB>
    <izvorni_sadrzaj>  e FOKUS jednostavno društvo s ograničenom odgovornošću za poslovne usluge, OIB 15125708392</izvorni_sadrzaj>
    <derivirana_varijabla naziv="DomainObject.Predmet.ProtustrankaFormatedOIB_1">  e FOKUS jednostavno društvo s ograničenom odgovornošću za poslovne usluge, OIB 15125708392</derivirana_varijabla>
  </DomainObject.Predmet.ProtustrankaFormatedOIB>
  <DomainObject.Predmet.ProtustrankaFormatedWithAdress>
    <izvorni_sadrzaj> e FOKUS jednostavno društvo s ograničenom odgovornošću za poslovne usluge, Ulica Stanka Ilića 48, 33000 Virovitica</izvorni_sadrzaj>
    <derivirana_varijabla naziv="DomainObject.Predmet.ProtustrankaFormatedWithAdress_1"> e FOKUS jednostavno društvo s ograničenom odgovornošću za poslovne usluge, Ulica Stanka Ilića 48, 33000 Virovitica</derivirana_varijabla>
  </DomainObject.Predmet.ProtustrankaFormatedWithAdress>
  <DomainObject.Predmet.ProtustrankaFormatedWithAdressOIB>
    <izvorni_sadrzaj> e FOKUS jednostavno društvo s ograničenom odgovornošću za poslovne usluge, OIB 15125708392, Ulica Stanka Ilića 48, 33000 Virovitica</izvorni_sadrzaj>
    <derivirana_varijabla naziv="DomainObject.Predmet.ProtustrankaFormatedWithAdressOIB_1"> e FOKUS jednostavno društvo s ograničenom odgovornošću za poslovne usluge, OIB 15125708392, Ulica Stanka Ilića 48, 33000 Virovitica</derivirana_varijabla>
  </DomainObject.Predmet.ProtustrankaFormatedWithAdressOIB>
  <DomainObject.Predmet.ProtustrankaWithAdress>
    <izvorni_sadrzaj>e FOKUS jednostavno društvo s ograničenom odgovornošću za poslovne usluge Ulica Stanka Ilića 48, 33000 Virovitica</izvorni_sadrzaj>
    <derivirana_varijabla naziv="DomainObject.Predmet.ProtustrankaWithAdress_1">e FOKUS jednostavno društvo s ograničenom odgovornošću za poslovne usluge Ulica Stanka Ilića 48, 33000 Virovitica</derivirana_varijabla>
  </DomainObject.Predmet.ProtustrankaWithAdress>
  <DomainObject.Predmet.ProtustrankaWithAdressOIB>
    <izvorni_sadrzaj>e FOKUS jednostavno društvo s ograničenom odgovornošću za poslovne usluge, OIB 15125708392, Ulica Stanka Ilića 48, 33000 Virovitica</izvorni_sadrzaj>
    <derivirana_varijabla naziv="DomainObject.Predmet.ProtustrankaWithAdressOIB_1">e FOKUS jednostavno društvo s ograničenom odgovornošću za poslovne usluge, OIB 15125708392, Ulica Stanka Ilića 48, 33000 Virovitica</derivirana_varijabla>
  </DomainObject.Predmet.ProtustrankaWithAdressOIB>
  <DomainObject.Predmet.ProtustrankaNazivFormated>
    <izvorni_sadrzaj>e FOKUS jednostavno društvo s ograničenom odgovornošću za poslovne usluge</izvorni_sadrzaj>
    <derivirana_varijabla naziv="DomainObject.Predmet.ProtustrankaNazivFormated_1">e FOKUS jednostavno društvo s ograničenom odgovornošću za poslovne usluge</derivirana_varijabla>
  </DomainObject.Predmet.ProtustrankaNazivFormated>
  <DomainObject.Predmet.ProtustrankaNazivFormatedOIB>
    <izvorni_sadrzaj>e FOKUS jednostavno društvo s ograničenom odgovornošću za poslovne usluge, OIB 15125708392</izvorni_sadrzaj>
    <derivirana_varijabla naziv="DomainObject.Predmet.ProtustrankaNazivFormatedOIB_1">e FOKUS jednostavno društvo s ograničenom odgovornošću za poslovne usluge, OIB 15125708392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e FOKUS jednostavno društvo s ograničenom odgovornošću za poslovne usluge</item>
    </izvorni_sadrzaj>
    <derivirana_varijabla naziv="DomainObject.Predmet.ProtuStrankaListFormated_1">
      <item>e FOKUS jednostavno društvo s ograničenom odgovornošću za poslovne usluge</item>
    </derivirana_varijabla>
  </DomainObject.Predmet.ProtuStrankaListFormated>
  <DomainObject.Predmet.ProtuStrankaListFormatedOIB>
    <izvorni_sadrzaj>
      <item>e FOKUS jednostavno društvo s ograničenom odgovornošću za poslovne usluge, OIB 15125708392</item>
    </izvorni_sadrzaj>
    <derivirana_varijabla naziv="DomainObject.Predmet.ProtuStrankaListFormatedOIB_1">
      <item>e FOKUS jednostavno društvo s ograničenom odgovornošću za poslovne usluge, OIB 15125708392</item>
    </derivirana_varijabla>
  </DomainObject.Predmet.ProtuStrankaListFormatedOIB>
  <DomainObject.Predmet.ProtuStrankaListFormatedWithAdress>
    <izvorni_sadrzaj>
      <item>e FOKUS jednostavno društvo s ograničenom odgovornošću za poslovne usluge, Ulica Stanka Ilića 48, 33000 Virovitica</item>
    </izvorni_sadrzaj>
    <derivirana_varijabla naziv="DomainObject.Predmet.ProtuStrankaListFormatedWithAdress_1">
      <item>e FOKUS jednostavno društvo s ograničenom odgovornošću za poslovne usluge, Ulica Stanka Ilića 48, 33000 Virovitica</item>
    </derivirana_varijabla>
  </DomainObject.Predmet.ProtuStrankaListFormatedWithAdress>
  <DomainObject.Predmet.ProtuStrankaListFormatedWithAdressOIB>
    <izvorni_sadrzaj>
      <item>e FOKUS jednostavno društvo s ograničenom odgovornošću za poslovne usluge, OIB 15125708392, Ulica Stanka Ilića 48, 33000 Virovitica</item>
    </izvorni_sadrzaj>
    <derivirana_varijabla naziv="DomainObject.Predmet.ProtuStrankaListFormatedWithAdressOIB_1">
      <item>e FOKUS jednostavno društvo s ograničenom odgovornošću za poslovne usluge, OIB 15125708392, Ulica Stanka Ilića 48, 33000 Virovitica</item>
    </derivirana_varijabla>
  </DomainObject.Predmet.ProtuStrankaListFormatedWithAdressOIB>
  <DomainObject.Predmet.ProtuStrankaListNazivFormated>
    <izvorni_sadrzaj>
      <item>e FOKUS jednostavno društvo s ograničenom odgovornošću za poslovne usluge</item>
    </izvorni_sadrzaj>
    <derivirana_varijabla naziv="DomainObject.Predmet.ProtuStrankaListNazivFormated_1">
      <item>e FOKUS jednostavno društvo s ograničenom odgovornošću za poslovne usluge</item>
    </derivirana_varijabla>
  </DomainObject.Predmet.ProtuStrankaListNazivFormated>
  <DomainObject.Predmet.ProtuStrankaListNazivFormatedOIB>
    <izvorni_sadrzaj>
      <item>e FOKUS jednostavno društvo s ograničenom odgovornošću za poslovne usluge, OIB 15125708392</item>
    </izvorni_sadrzaj>
    <derivirana_varijabla naziv="DomainObject.Predmet.ProtuStrankaListNazivFormatedOIB_1">
      <item>e FOKUS jednostavno društvo s ograničenom odgovornošću za poslovne usluge, OIB 15125708392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St-2/2017-5</izvorni_sadrzaj>
    <derivirana_varijabla naziv="DomainObject.PoslovniBrojDokumenta_1">St-2/2017-5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 FOKUS jednostavno društvo s ograničenom odgovornošću za poslovne usluge</izvorni_sadrzaj>
    <derivirana_varijabla naziv="DomainObject.Predmet.ProtustrankaIDrugi_1">e FOKUS jednostavno društvo s ograničenom odgovornošću za poslovne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e FOKUS jednostavno društvo s ograničenom odgovornošću za poslovne usluge, OIB 15125708392, Ulica Stanka Ilića 48, 33000 Virovitica</izvorni_sadrzaj>
    <derivirana_varijabla naziv="DomainObject.Predmet.ProtustrankaIDrugiAdressOIB_1">e FOKUS jednostavno društvo s ograničenom odgovornošću za poslovne usluge, OIB 15125708392, Ulica Stanka Ilića 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 FOKUS jednostavno društvo s ograničenom odgovornošću za poslovne usluge</item>
    </izvorni_sadrzaj>
    <derivirana_varijabla naziv="DomainObject.Predmet.SudioniciListNaziv_1">
      <item>FINANCIJSKA AGENCIJA, RC ZAGREB, Podružnica Bjelovar</item>
      <item>e FOKUS jednostavno društvo s ograničenom odgovornošću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e FOKUS jednostavno društvo s ograničenom odgovornošću za poslovne usluge, OIB 15125708392, Ulica Stanka Ilića 48,33000 Virovitica</item>
    </izvorni_sadrzaj>
    <derivirana_varijabla naziv="DomainObject.Predmet.SudioniciListAdressOIB_1">
      <item>FINANCIJSKA AGENCIJA, RC ZAGREB, Podružnica Bjelovar, OIB 85821130368, F. Supila 4,43000 Bjelovar</item>
      <item>e FOKUS jednostavno društvo s ograničenom odgovornošću za poslovne usluge, OIB 15125708392, Ulica Stanka Ilića 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FCCC5-DF3E-43A8-AFD4-95698F8EE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1000</properties:Characters>
  <properties:Lines>44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2017-03-10T09:20:00Z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