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89d3d" w14:paraId="6f89d3d" w:rsidRDefault="000C65D6" w:rsidP="000C65D6" w:rsidR="000C65D6" w:rsidRPr="00CA2125">
      <w:pPr>
        <w:pStyle w:val="Zaglavlje"/>
        <w:ind w:left="426"/>
        <w15:collapsed w:val="false"/>
        <w:rPr>
          <w:lang w:val="hr-HR"/>
        </w:rPr>
      </w:pPr>
      <w:bookmarkStart w:name="_GoBack" w:id="0"/>
      <w:bookmarkEnd w:id="0"/>
      <w:r w:rsidRPr="00CA2125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696595</wp:posOffset>
            </wp:positionH>
            <wp:positionV relativeFrom="paragraph">
              <wp:posOffset>23495</wp:posOffset>
            </wp:positionV>
            <wp:extent cy="675640" cx="51879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C65D6" w:rsidP="000C65D6" w:rsidR="000C65D6">
      <w:pPr>
        <w:pStyle w:val="Zaglavlje"/>
        <w:ind w:left="426"/>
        <w:rPr>
          <w:lang w:val="hr-HR"/>
        </w:rPr>
      </w:pPr>
    </w:p>
    <w:p w:rsidRDefault="000C65D6" w:rsidP="000C65D6" w:rsidR="000C65D6" w:rsidRPr="00CA2125">
      <w:pPr>
        <w:pStyle w:val="Zaglavlje"/>
        <w:ind w:left="426"/>
        <w:rPr>
          <w:lang w:val="hr-HR"/>
        </w:rPr>
      </w:pPr>
    </w:p>
    <w:p w:rsidRDefault="000C65D6" w:rsidP="000C65D6" w:rsidR="000C65D6" w:rsidRPr="00CA2125">
      <w:pPr>
        <w:pStyle w:val="Zaglavlje"/>
        <w:ind w:left="426"/>
        <w:rPr>
          <w:lang w:val="hr-HR"/>
        </w:rPr>
      </w:pPr>
    </w:p>
    <w:p w:rsidRDefault="000C65D6" w:rsidP="000C65D6" w:rsidR="000C65D6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REPUBLIKA HRVATSKA</w:t>
      </w:r>
    </w:p>
    <w:p w:rsidRDefault="000C65D6" w:rsidP="000C65D6" w:rsidR="000C65D6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Trgovački sud u Zagrebu</w:t>
      </w:r>
    </w:p>
    <w:p w:rsidRDefault="000C65D6" w:rsidP="000C65D6" w:rsidR="000C65D6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Zagreb, Amruševa 2/II, desno (p.p. 432)</w:t>
      </w:r>
    </w:p>
    <w:p w:rsidRDefault="000C65D6" w:rsidP="000C65D6" w:rsidR="000C65D6" w:rsidRPr="00CA2125">
      <w:pPr>
        <w:jc w:val="right"/>
        <w:rPr>
          <w:rFonts w:hAnsi="Times New Roman" w:ascii="Times New Roman"/>
          <w:color w:val="FF00FF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                                     20. St-</w:t>
      </w:r>
      <w:r w:rsidR="00400FDE">
        <w:rPr>
          <w:rFonts w:hAnsi="Times New Roman" w:ascii="Times New Roman"/>
          <w:szCs w:val="24"/>
          <w:lang w:val="hr-HR"/>
        </w:rPr>
        <w:t>69/15</w:t>
      </w:r>
      <w:r w:rsidR="003F4B6B">
        <w:rPr>
          <w:rFonts w:hAnsi="Times New Roman" w:ascii="Times New Roman"/>
          <w:szCs w:val="24"/>
          <w:lang w:val="hr-HR"/>
        </w:rPr>
        <w:t>-51</w:t>
      </w:r>
    </w:p>
    <w:p w:rsidRDefault="000C65D6" w:rsidP="000C65D6" w:rsidR="000C65D6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0C65D6" w:rsidP="000C65D6" w:rsidR="000C65D6" w:rsidRPr="00CA2125">
      <w:pPr>
        <w:jc w:val="center"/>
        <w:rPr>
          <w:rFonts w:hAnsi="Times New Roman" w:ascii="Times New Roman"/>
          <w:b/>
          <w:bCs/>
          <w:szCs w:val="24"/>
          <w:lang w:val="hr-HR"/>
        </w:rPr>
      </w:pPr>
    </w:p>
    <w:p w:rsidRDefault="000C65D6" w:rsidP="000C65D6" w:rsidR="000C65D6" w:rsidRPr="00CA2125">
      <w:pPr>
        <w:rPr>
          <w:rFonts w:hAnsi="Times New Roman" w:ascii="Times New Roman"/>
          <w:bCs/>
          <w:szCs w:val="24"/>
          <w:lang w:val="hr-HR"/>
        </w:rPr>
      </w:pP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0C65D6" w:rsidP="000C65D6" w:rsidR="000C65D6" w:rsidRPr="00CA2125">
      <w:pPr>
        <w:rPr>
          <w:rFonts w:hAnsi="Times New Roman" w:ascii="Times New Roman"/>
          <w:b/>
          <w:bCs/>
          <w:szCs w:val="24"/>
          <w:lang w:val="hr-HR"/>
        </w:rPr>
      </w:pPr>
    </w:p>
    <w:p w:rsidRDefault="000C65D6" w:rsidP="000C65D6" w:rsidR="000C65D6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bCs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 xml:space="preserve">Trgovački sud u Zagrebu, po sucu pojedincu Luciji Butigan </w:t>
      </w:r>
      <w:r w:rsidR="00FC3242">
        <w:rPr>
          <w:rFonts w:hAnsi="Times New Roman" w:ascii="Times New Roman"/>
          <w:szCs w:val="24"/>
        </w:rPr>
        <w:t xml:space="preserve">u stečajnom postupku </w:t>
      </w:r>
      <w:r w:rsidR="00400FDE">
        <w:rPr>
          <w:rFonts w:hAnsi="Times New Roman" w:ascii="Times New Roman"/>
          <w:szCs w:val="24"/>
        </w:rPr>
        <w:t xml:space="preserve">nad stečajnim dužnikom </w:t>
      </w:r>
      <w:r w:rsidR="00400FDE" w:rsidRPr="00400FDE">
        <w:rPr>
          <w:rFonts w:hAnsi="Times New Roman" w:ascii="Times New Roman"/>
          <w:szCs w:val="24"/>
        </w:rPr>
        <w:t>STIB NEKRETNINE d.o.o. u stečaju, Zagreb, Lanište 24, MBS: 080461378, OIB: 64139676233 (kao pravni slijednik PROFECTUS d.o.o.)</w:t>
      </w:r>
      <w:r w:rsidRPr="00CA2125">
        <w:rPr>
          <w:rFonts w:hAnsi="Times New Roman" w:ascii="Times New Roman"/>
          <w:szCs w:val="24"/>
          <w:lang w:val="hr-HR"/>
        </w:rPr>
        <w:t xml:space="preserve">, dana </w:t>
      </w:r>
      <w:r w:rsidR="00400FDE">
        <w:rPr>
          <w:rFonts w:hAnsi="Times New Roman" w:ascii="Times New Roman"/>
          <w:szCs w:val="24"/>
          <w:lang w:val="hr-HR"/>
        </w:rPr>
        <w:t>13</w:t>
      </w:r>
      <w:r w:rsidRPr="00347152">
        <w:rPr>
          <w:rFonts w:hAnsi="Times New Roman" w:ascii="Times New Roman"/>
          <w:szCs w:val="24"/>
          <w:lang w:val="hr-HR"/>
        </w:rPr>
        <w:t xml:space="preserve">. </w:t>
      </w:r>
      <w:r w:rsidR="00400FDE">
        <w:rPr>
          <w:rFonts w:hAnsi="Times New Roman" w:ascii="Times New Roman"/>
          <w:szCs w:val="24"/>
          <w:lang w:val="hr-HR"/>
        </w:rPr>
        <w:t>svibnja</w:t>
      </w:r>
      <w:r w:rsidR="00691DB1" w:rsidRPr="00347152">
        <w:rPr>
          <w:rFonts w:hAnsi="Times New Roman" w:ascii="Times New Roman"/>
          <w:szCs w:val="24"/>
          <w:lang w:val="hr-HR"/>
        </w:rPr>
        <w:t xml:space="preserve"> 2019</w:t>
      </w:r>
      <w:r w:rsidRPr="00347152">
        <w:rPr>
          <w:rFonts w:hAnsi="Times New Roman" w:ascii="Times New Roman"/>
          <w:szCs w:val="24"/>
          <w:lang w:val="hr-HR"/>
        </w:rPr>
        <w:t>. godine</w:t>
      </w:r>
    </w:p>
    <w:p w:rsidRDefault="000C65D6" w:rsidP="000C65D6" w:rsidR="000C65D6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r i  j e š i o    j e </w:t>
      </w:r>
    </w:p>
    <w:p w:rsidRDefault="000C65D6" w:rsidP="000C65D6" w:rsidR="000C65D6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0C65D6" w:rsidP="00870A46" w:rsidR="000C65D6" w:rsidRPr="00BD2FB9">
      <w:pPr>
        <w:pStyle w:val="Tijeloteksta"/>
        <w:numPr>
          <w:ilvl w:val="0"/>
          <w:numId w:val="1"/>
        </w:numPr>
        <w:jc w:val="both"/>
        <w:textAlignment w:val="auto"/>
        <w:rPr>
          <w:rFonts w:hAnsi="Times New Roman" w:ascii="Times New Roman"/>
          <w:sz w:val="24"/>
          <w:szCs w:val="24"/>
        </w:rPr>
      </w:pPr>
      <w:r w:rsidRPr="00BD2FB9">
        <w:rPr>
          <w:rFonts w:hAnsi="Times New Roman" w:ascii="Times New Roman"/>
          <w:sz w:val="24"/>
          <w:szCs w:val="24"/>
        </w:rPr>
        <w:t xml:space="preserve">Saziva se skupština vjerovnika u stečajnom postupku </w:t>
      </w:r>
      <w:r w:rsidR="00C60A72" w:rsidRPr="00BD2FB9">
        <w:rPr>
          <w:rFonts w:hAnsi="Times New Roman" w:ascii="Times New Roman"/>
          <w:sz w:val="24"/>
          <w:szCs w:val="24"/>
        </w:rPr>
        <w:t>nad stečajnim dužnikom STIB NEKRETNINE d.o.o. u stečaju, Zagreb, Lanište 24, MBS: 080461378, OIB: 64139676233 (kao pravni slijednik PROFECTUS d.o.o.)</w:t>
      </w:r>
      <w:r w:rsidRPr="00BD2FB9">
        <w:rPr>
          <w:rFonts w:hAnsi="Times New Roman" w:ascii="Times New Roman"/>
          <w:sz w:val="24"/>
          <w:szCs w:val="24"/>
        </w:rPr>
        <w:t xml:space="preserve">, za </w:t>
      </w:r>
      <w:r w:rsidRPr="00BD2FB9">
        <w:rPr>
          <w:rFonts w:hAnsi="Times New Roman" w:ascii="Times New Roman"/>
          <w:b/>
          <w:sz w:val="24"/>
          <w:szCs w:val="24"/>
          <w:u w:val="single"/>
        </w:rPr>
        <w:t xml:space="preserve">dan </w:t>
      </w:r>
      <w:r w:rsidR="00C60A72" w:rsidRPr="00BD2FB9">
        <w:rPr>
          <w:rFonts w:hAnsi="Times New Roman" w:ascii="Times New Roman"/>
          <w:b/>
          <w:sz w:val="24"/>
          <w:szCs w:val="24"/>
          <w:u w:val="single"/>
        </w:rPr>
        <w:t>30</w:t>
      </w:r>
      <w:r w:rsidRPr="00BD2FB9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870A46" w:rsidRPr="00BD2FB9">
        <w:rPr>
          <w:rFonts w:hAnsi="Times New Roman" w:ascii="Times New Roman"/>
          <w:b/>
          <w:sz w:val="24"/>
          <w:szCs w:val="24"/>
          <w:u w:val="single"/>
        </w:rPr>
        <w:t>svibnja</w:t>
      </w:r>
      <w:r w:rsidR="00691DB1" w:rsidRPr="00BD2FB9">
        <w:rPr>
          <w:rFonts w:hAnsi="Times New Roman" w:ascii="Times New Roman"/>
          <w:b/>
          <w:sz w:val="24"/>
          <w:szCs w:val="24"/>
          <w:u w:val="single"/>
        </w:rPr>
        <w:t xml:space="preserve"> 2019</w:t>
      </w:r>
      <w:r w:rsidRPr="00BD2FB9">
        <w:rPr>
          <w:rFonts w:hAnsi="Times New Roman" w:ascii="Times New Roman"/>
          <w:b/>
          <w:sz w:val="24"/>
          <w:szCs w:val="24"/>
          <w:u w:val="single"/>
        </w:rPr>
        <w:t xml:space="preserve">.g. u </w:t>
      </w:r>
      <w:r w:rsidR="004C53F8">
        <w:rPr>
          <w:rFonts w:hAnsi="Times New Roman" w:ascii="Times New Roman"/>
          <w:b/>
          <w:sz w:val="24"/>
          <w:szCs w:val="24"/>
          <w:u w:val="single"/>
        </w:rPr>
        <w:t>10,2</w:t>
      </w:r>
      <w:r w:rsidR="00691DB1" w:rsidRPr="00BD2FB9">
        <w:rPr>
          <w:rFonts w:hAnsi="Times New Roman" w:ascii="Times New Roman"/>
          <w:b/>
          <w:sz w:val="24"/>
          <w:szCs w:val="24"/>
          <w:u w:val="single"/>
        </w:rPr>
        <w:t>0</w:t>
      </w:r>
      <w:r w:rsidRPr="00BD2FB9">
        <w:rPr>
          <w:rFonts w:hAnsi="Times New Roman" w:ascii="Times New Roman"/>
          <w:b/>
          <w:sz w:val="24"/>
          <w:szCs w:val="24"/>
          <w:u w:val="single"/>
        </w:rPr>
        <w:t xml:space="preserve"> sati</w:t>
      </w:r>
      <w:r w:rsidRPr="00BD2FB9">
        <w:rPr>
          <w:rFonts w:hAnsi="Times New Roman" w:ascii="Times New Roman"/>
          <w:sz w:val="24"/>
          <w:szCs w:val="24"/>
        </w:rPr>
        <w:t>, u Trgovačkom sudu u Zagrebu, Petrinjska 8, soba br. 91/II (ulična zgrada), sa sljedećim dnevnim redom:</w:t>
      </w:r>
    </w:p>
    <w:p w:rsidRDefault="000C65D6" w:rsidP="000C65D6" w:rsidR="000C65D6" w:rsidRPr="008E3C4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A24B3" w:rsidP="00FC3242" w:rsidR="000C65D6">
      <w:pPr>
        <w:pStyle w:val="Odlomakpopisa"/>
        <w:numPr>
          <w:ilvl w:val="0"/>
          <w:numId w:val="2"/>
        </w:numPr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Donošenje odluke </w:t>
      </w:r>
      <w:r w:rsidR="004C53F8">
        <w:rPr>
          <w:rFonts w:hAnsi="Times New Roman" w:ascii="Times New Roman"/>
          <w:szCs w:val="24"/>
          <w:lang w:val="hr-HR"/>
        </w:rPr>
        <w:t>u odnosu na dostavljenu nagodbu u parnončom predmetu P-1142/14, Tr</w:t>
      </w:r>
      <w:r w:rsidR="001966C7">
        <w:rPr>
          <w:rFonts w:hAnsi="Times New Roman" w:ascii="Times New Roman"/>
          <w:szCs w:val="24"/>
          <w:lang w:val="hr-HR"/>
        </w:rPr>
        <w:t>govački sud u Zagrebu (tužitelj</w:t>
      </w:r>
      <w:r w:rsidR="004C53F8">
        <w:rPr>
          <w:rFonts w:hAnsi="Times New Roman" w:ascii="Times New Roman"/>
          <w:szCs w:val="24"/>
          <w:lang w:val="hr-HR"/>
        </w:rPr>
        <w:t xml:space="preserve"> Stečajna masa iza STIB NEKETNINE d.o.o. u stečaju,</w:t>
      </w:r>
      <w:r w:rsidR="00737592">
        <w:rPr>
          <w:rFonts w:hAnsi="Times New Roman" w:ascii="Times New Roman"/>
          <w:szCs w:val="24"/>
          <w:lang w:val="hr-HR"/>
        </w:rPr>
        <w:t xml:space="preserve"> Zagreb, protiv tuženika PLESEC d.o.o., Sesvete).</w:t>
      </w:r>
    </w:p>
    <w:p w:rsidRDefault="007A24B3" w:rsidP="007A24B3" w:rsidR="007A24B3" w:rsidRPr="008E3C47">
      <w:pPr>
        <w:pStyle w:val="Odlomakpopisa"/>
        <w:overflowPunct/>
        <w:autoSpaceDE/>
        <w:autoSpaceDN/>
        <w:adjustRightInd/>
        <w:spacing w:lineRule="auto" w:line="254" w:after="160"/>
        <w:ind w:left="1080"/>
        <w:jc w:val="both"/>
        <w:textAlignment w:val="auto"/>
        <w:rPr>
          <w:rFonts w:hAnsi="Times New Roman" w:ascii="Times New Roman"/>
          <w:szCs w:val="24"/>
          <w:lang w:val="hr-HR"/>
        </w:rPr>
      </w:pPr>
    </w:p>
    <w:p w:rsidRDefault="000C65D6" w:rsidP="000C65D6" w:rsidR="000C65D6">
      <w:pPr>
        <w:pStyle w:val="Odlomakpopisa"/>
        <w:numPr>
          <w:ilvl w:val="0"/>
          <w:numId w:val="1"/>
        </w:numPr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822458">
        <w:rPr>
          <w:rFonts w:hAnsi="Times New Roman" w:ascii="Times New Roman"/>
          <w:szCs w:val="24"/>
          <w:lang w:val="hr-HR"/>
        </w:rPr>
        <w:t xml:space="preserve">Ovo Rješenje objavit će se na  mrežnoj stranici e-Oglasna ploča </w:t>
      </w:r>
      <w:r>
        <w:rPr>
          <w:rFonts w:hAnsi="Times New Roman" w:ascii="Times New Roman"/>
          <w:szCs w:val="24"/>
          <w:lang w:val="hr-HR"/>
        </w:rPr>
        <w:t>Trgovačkog suda u Zagrebu.</w:t>
      </w:r>
    </w:p>
    <w:p w:rsidRDefault="000C65D6" w:rsidP="000C65D6" w:rsidR="000C65D6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Obrazloženje</w:t>
      </w:r>
    </w:p>
    <w:p w:rsidRDefault="000C65D6" w:rsidP="000C65D6" w:rsidR="000C65D6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</w:p>
    <w:p w:rsidRDefault="00D53BD0" w:rsidP="00D53BD0" w:rsidR="00D53BD0" w:rsidRPr="00CA212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B4494">
        <w:rPr>
          <w:rFonts w:hAnsi="Times New Roman" w:ascii="Times New Roman"/>
          <w:szCs w:val="24"/>
          <w:lang w:val="hr-HR"/>
        </w:rPr>
        <w:t>Sukladno odredbi članka 38a Stečajnog zakona (Narodne novine br. 44/96, 161/98, 29/99, 129/00, 123/03, 197/03, 187/04, 82/06, 116/10, 125/12, 133/12; dalje u tekstu SZ),</w:t>
      </w:r>
      <w:r>
        <w:rPr>
          <w:rFonts w:hAnsi="Times New Roman" w:ascii="Times New Roman"/>
          <w:szCs w:val="24"/>
          <w:lang w:val="hr-HR"/>
        </w:rPr>
        <w:t xml:space="preserve">  i čl. 103. st. 2.</w:t>
      </w:r>
      <w:r w:rsidRPr="00CA2125">
        <w:rPr>
          <w:rFonts w:hAnsi="Times New Roman" w:ascii="Times New Roman"/>
          <w:szCs w:val="24"/>
          <w:lang w:val="hr-HR"/>
        </w:rPr>
        <w:t xml:space="preserve"> Stečajnog zakona (NN 71/15,104/17)</w:t>
      </w:r>
      <w:r>
        <w:rPr>
          <w:rFonts w:hAnsi="Times New Roman" w:ascii="Times New Roman"/>
          <w:szCs w:val="24"/>
          <w:lang w:val="hr-HR"/>
        </w:rPr>
        <w:t>,</w:t>
      </w:r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Pr="00BB4494">
        <w:rPr>
          <w:rFonts w:hAnsi="Times New Roman" w:ascii="Times New Roman"/>
          <w:szCs w:val="24"/>
          <w:lang w:val="hr-HR"/>
        </w:rPr>
        <w:t xml:space="preserve"> a po prijedlogu stečajnog upravitelja</w:t>
      </w:r>
      <w:r w:rsidR="00D50BEC">
        <w:rPr>
          <w:rFonts w:hAnsi="Times New Roman" w:ascii="Times New Roman"/>
          <w:szCs w:val="24"/>
          <w:lang w:val="hr-HR"/>
        </w:rPr>
        <w:t>,</w:t>
      </w:r>
      <w:r w:rsidRPr="00BB4494">
        <w:rPr>
          <w:rFonts w:hAnsi="Times New Roman" w:ascii="Times New Roman"/>
          <w:szCs w:val="24"/>
          <w:lang w:val="hr-HR"/>
        </w:rPr>
        <w:t xml:space="preserve"> sukladno članku 38b stavak 1. točka 1. SZ-a,  sazvana je </w:t>
      </w:r>
      <w:r w:rsidR="008D2A9B">
        <w:rPr>
          <w:rFonts w:hAnsi="Times New Roman" w:ascii="Times New Roman"/>
          <w:szCs w:val="24"/>
          <w:lang w:val="hr-HR"/>
        </w:rPr>
        <w:t>skupština</w:t>
      </w:r>
      <w:r w:rsidRPr="00BB4494">
        <w:rPr>
          <w:rFonts w:hAnsi="Times New Roman" w:ascii="Times New Roman"/>
          <w:szCs w:val="24"/>
          <w:lang w:val="hr-HR"/>
        </w:rPr>
        <w:t xml:space="preserve"> vjerovnika, a na kojoj će se raspravljati o gore predloženom dnevnom redu.</w:t>
      </w:r>
    </w:p>
    <w:p w:rsidRDefault="000C65D6" w:rsidP="000C65D6" w:rsidR="000C65D6">
      <w:pPr>
        <w:jc w:val="center"/>
        <w:rPr>
          <w:rFonts w:hAnsi="Times New Roman" w:ascii="Times New Roman"/>
          <w:szCs w:val="24"/>
          <w:lang w:val="hr-HR"/>
        </w:rPr>
      </w:pPr>
    </w:p>
    <w:p w:rsidRDefault="000C65D6" w:rsidP="000C65D6" w:rsidR="000C65D6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 Zagrebu</w:t>
      </w:r>
      <w:r w:rsidR="00C60A72">
        <w:rPr>
          <w:rFonts w:hAnsi="Times New Roman" w:ascii="Times New Roman"/>
          <w:szCs w:val="24"/>
          <w:lang w:val="hr-HR"/>
        </w:rPr>
        <w:t>, 13</w:t>
      </w:r>
      <w:r w:rsidRPr="00CA2125">
        <w:rPr>
          <w:rFonts w:hAnsi="Times New Roman" w:ascii="Times New Roman"/>
          <w:szCs w:val="24"/>
          <w:lang w:val="hr-HR"/>
        </w:rPr>
        <w:t xml:space="preserve">. </w:t>
      </w:r>
      <w:r w:rsidR="00C60A72">
        <w:rPr>
          <w:rFonts w:hAnsi="Times New Roman" w:ascii="Times New Roman"/>
          <w:szCs w:val="24"/>
          <w:lang w:val="hr-HR"/>
        </w:rPr>
        <w:t>svibnja</w:t>
      </w:r>
      <w:r w:rsidR="00BF21A4">
        <w:rPr>
          <w:rFonts w:hAnsi="Times New Roman" w:ascii="Times New Roman"/>
          <w:szCs w:val="24"/>
          <w:lang w:val="hr-HR"/>
        </w:rPr>
        <w:t xml:space="preserve"> 2019</w:t>
      </w:r>
      <w:r w:rsidRPr="00CA212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>g.</w:t>
      </w:r>
    </w:p>
    <w:p w:rsidRDefault="000C65D6" w:rsidP="000C65D6" w:rsidR="000C65D6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D92E6C" w:rsidP="000C65D6" w:rsidR="000C65D6" w:rsidRPr="00CA212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 U D A C</w:t>
      </w:r>
    </w:p>
    <w:p w:rsidRDefault="000C65D6" w:rsidP="000C65D6" w:rsidR="000C65D6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3F4B6B">
        <w:rPr>
          <w:rFonts w:hAnsi="Times New Roman" w:ascii="Times New Roman"/>
          <w:szCs w:val="24"/>
          <w:lang w:val="hr-HR"/>
        </w:rPr>
        <w:t>,v.r.</w:t>
      </w:r>
    </w:p>
    <w:p w:rsidRDefault="000C65D6" w:rsidP="001C145E" w:rsidR="001C145E">
      <w:pPr>
        <w:ind w:left="4320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      </w:t>
      </w:r>
    </w:p>
    <w:p w:rsidRDefault="000C65D6" w:rsidP="001C145E" w:rsidR="000C65D6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UPUTU O PRAVNOM LIJEKU:</w:t>
      </w:r>
    </w:p>
    <w:p w:rsidRDefault="000C65D6" w:rsidP="000C65D6" w:rsidR="000C65D6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Protiv ovog rješenja nije dopuštena žalba (članak 278. stavak 2. Zakona o parničnom </w:t>
      </w:r>
      <w:r w:rsidR="00C77F7C">
        <w:rPr>
          <w:rFonts w:hAnsi="Times New Roman" w:ascii="Times New Roman"/>
          <w:szCs w:val="24"/>
          <w:lang w:val="hr-HR"/>
        </w:rPr>
        <w:t>postupku, a u svezi s člankom 6</w:t>
      </w:r>
      <w:r w:rsidRPr="00CA2125">
        <w:rPr>
          <w:rFonts w:hAnsi="Times New Roman" w:ascii="Times New Roman"/>
          <w:szCs w:val="24"/>
          <w:lang w:val="hr-HR"/>
        </w:rPr>
        <w:t>. Stečajnog zakona).</w:t>
      </w:r>
    </w:p>
    <w:p w:rsidRDefault="000C65D6" w:rsidP="000C65D6" w:rsidR="000C65D6" w:rsidRPr="00CA2125">
      <w:pPr>
        <w:ind w:left="720"/>
        <w:textAlignment w:val="auto"/>
        <w:rPr>
          <w:rFonts w:hAnsi="Times New Roman" w:ascii="Times New Roman"/>
          <w:szCs w:val="24"/>
          <w:lang w:val="hr-HR"/>
        </w:rPr>
      </w:pPr>
    </w:p>
    <w:p w:rsidRDefault="003F4B6B" w:rsidP="006F7248" w:rsidR="003F4B6B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3F4B6B" w:rsidP="006F7248" w:rsidR="003F4B6B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D92E6C" w:rsidP="003F4B6B" w:rsidR="00D92E6C" w:rsidRPr="00D92E6C">
      <w:pPr>
        <w:pStyle w:val="Odlomakpopisa"/>
        <w:rPr>
          <w:rFonts w:hAnsi="Times New Roman" w:ascii="Times New Roman"/>
        </w:rPr>
      </w:pPr>
    </w:p>
    <w:sectPr w:rsidSect="001C145E" w:rsidR="00D92E6C" w:rsidRPr="00D92E6C">
      <w:headerReference w:type="default" r:id="rId10"/>
      <w:foot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1DB1" w:rsidP="00691DB1" w:rsidR="00691DB1">
      <w:r>
        <w:separator/>
      </w:r>
    </w:p>
  </w:endnote>
  <w:endnote w:id="0" w:type="continuationSeparator">
    <w:p w:rsidRDefault="00691DB1" w:rsidP="00691DB1" w:rsidR="00691D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44706091"/>
      <w:docPartObj>
        <w:docPartGallery w:val="Page Numbers (Bottom of Page)"/>
        <w:docPartUnique/>
      </w:docPartObj>
    </w:sdtPr>
    <w:sdtEndPr/>
    <w:sdtContent>
      <w:p w:rsidRDefault="00691DB1" w:rsidR="00691DB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0A72" w:rsidRPr="00C60A7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91DB1" w:rsidR="00691D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1DB1" w:rsidP="00691DB1" w:rsidR="00691DB1">
      <w:r>
        <w:separator/>
      </w:r>
    </w:p>
  </w:footnote>
  <w:footnote w:id="0" w:type="continuationSeparator">
    <w:p w:rsidRDefault="00691DB1" w:rsidP="00691DB1" w:rsidR="00691D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1DB1" w:rsidP="00691DB1" w:rsidR="00691DB1">
    <w:pPr>
      <w:pStyle w:val="Zaglavlje"/>
      <w:tabs>
        <w:tab w:pos="7371" w:val="left"/>
      </w:tabs>
    </w:pPr>
    <w:r>
      <w:tab/>
    </w:r>
    <w:sdt>
      <w:sdtPr>
        <w:id w:val="23990974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60A72" w:rsidRPr="00C60A72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691DB1">
      <w:t>20. St-</w:t>
    </w:r>
    <w:r w:rsidR="00C60A72">
      <w:t>69/15</w:t>
    </w:r>
  </w:p>
  <w:p w:rsidRDefault="00691DB1" w:rsidP="00691DB1" w:rsidR="00691DB1">
    <w:pPr>
      <w:pStyle w:val="Zaglavlje"/>
      <w:tabs>
        <w:tab w:pos="4536" w:val="clear"/>
        <w:tab w:pos="9072" w:val="clear"/>
        <w:tab w:pos="751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4E9149CF"/>
    <w:multiLevelType w:val="hybridMultilevel"/>
    <w:tmpl w:val="2CFAE7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1881A9C"/>
    <w:multiLevelType w:val="hybridMultilevel"/>
    <w:tmpl w:val="BAC24FB4"/>
    <w:lvl w:tplc="E24AE33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65D6"/>
    <w:rsid w:val="00035344"/>
    <w:rsid w:val="00087689"/>
    <w:rsid w:val="000C65D6"/>
    <w:rsid w:val="001966C7"/>
    <w:rsid w:val="001C145E"/>
    <w:rsid w:val="002E6CD8"/>
    <w:rsid w:val="0032719B"/>
    <w:rsid w:val="00340A94"/>
    <w:rsid w:val="00347152"/>
    <w:rsid w:val="003A289E"/>
    <w:rsid w:val="003D19D2"/>
    <w:rsid w:val="003F4B6B"/>
    <w:rsid w:val="00400FDE"/>
    <w:rsid w:val="004A1D10"/>
    <w:rsid w:val="004C53F8"/>
    <w:rsid w:val="004D6006"/>
    <w:rsid w:val="004E25B9"/>
    <w:rsid w:val="00533FEE"/>
    <w:rsid w:val="00691DB1"/>
    <w:rsid w:val="00696B29"/>
    <w:rsid w:val="006B59A2"/>
    <w:rsid w:val="007155C2"/>
    <w:rsid w:val="00737592"/>
    <w:rsid w:val="007A24B3"/>
    <w:rsid w:val="007D20D2"/>
    <w:rsid w:val="00870A46"/>
    <w:rsid w:val="008D2A9B"/>
    <w:rsid w:val="008D4EB7"/>
    <w:rsid w:val="008D749B"/>
    <w:rsid w:val="009B0ADF"/>
    <w:rsid w:val="009B4662"/>
    <w:rsid w:val="00BB739F"/>
    <w:rsid w:val="00BD2FB9"/>
    <w:rsid w:val="00BF21A4"/>
    <w:rsid w:val="00C21B51"/>
    <w:rsid w:val="00C60A72"/>
    <w:rsid w:val="00C77F7C"/>
    <w:rsid w:val="00D50BEC"/>
    <w:rsid w:val="00D53BD0"/>
    <w:rsid w:val="00D600C5"/>
    <w:rsid w:val="00D63D46"/>
    <w:rsid w:val="00D92E6C"/>
    <w:rsid w:val="00E32D51"/>
    <w:rsid w:val="00FC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65D6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0C65D6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0C65D6"/>
    <w:rPr>
      <w:rFonts w:cs="Times New Roman" w:eastAsia="Times New Roman" w:hAnsi="Arial" w:asci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0C65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C65D6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0C65D6"/>
    <w:pPr>
      <w:ind w:left="720"/>
      <w:contextualSpacing/>
    </w:pPr>
  </w:style>
  <w:style w:styleId="Tijeloteksta-uvlaka3" w:type="paragraph">
    <w:name w:val="Body Text Indent 3"/>
    <w:basedOn w:val="Normal"/>
    <w:link w:val="Tijeloteksta-uvlaka3Char"/>
    <w:uiPriority w:val="99"/>
    <w:unhideWhenUsed/>
    <w:rsid w:val="000C65D6"/>
    <w:pPr>
      <w:overflowPunct/>
      <w:autoSpaceDE/>
      <w:autoSpaceDN/>
      <w:adjustRightInd/>
      <w:spacing w:after="120"/>
      <w:ind w:left="283"/>
      <w:textAlignment w:val="auto"/>
    </w:pPr>
    <w:rPr>
      <w:rFonts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0C65D6"/>
    <w:rPr>
      <w:rFonts w:cs="Times New Roman" w:eastAsia="Times New Roman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1D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1DB1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F4B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B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B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B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B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65D6"/>
    <w:pPr>
      <w:overflowPunct w:val="0"/>
      <w:autoSpaceDE w:val="0"/>
      <w:autoSpaceDN w:val="0"/>
      <w:adjustRightInd w:val="0"/>
      <w:textAlignment w:val="baseline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0C65D6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rsid w:val="000C65D6"/>
    <w:rPr>
      <w:rFonts w:ascii="Arial" w:cs="Times New Roman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0C65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C65D6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0C65D6"/>
    <w:pPr>
      <w:ind w:left="720"/>
      <w:contextualSpacing/>
    </w:pPr>
  </w:style>
  <w:style w:styleId="Tijeloteksta-uvlaka3" w:type="paragraph">
    <w:name w:val="Body Text Indent 3"/>
    <w:basedOn w:val="Normal"/>
    <w:link w:val="Tijeloteksta-uvlaka3Char"/>
    <w:uiPriority w:val="99"/>
    <w:unhideWhenUsed/>
    <w:rsid w:val="000C65D6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0C65D6"/>
    <w:rPr>
      <w:rFonts w:cs="Times New Roman" w:eastAsia="Times New Roman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1D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1DB1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F4B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B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B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B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B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St-69/2015-51</izvorni_sadrzaj>
    <derivirana_varijabla naziv="DomainObject.Oznaka_1">St-69/2015-51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studenog 2017.</izvorni_sadrzaj>
    <derivirana_varijabla naziv="DomainObject.Predmet.DatumRjesavanja_1">10.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St-69/2015</izvorni_sadrzaj>
    <derivirana_varijabla naziv="DomainObject.Predmet.OznakaBroj_1">St-69/2015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stečajna masa
rezervacija
6 L</izvorni_sadrzaj>
    <derivirana_varijabla naziv="DomainObject.Predmet.PrimjedbaSuca_1">stečajna masa
rezervacija
6 L</derivirana_varijabla>
  </DomainObject.Predmet.PrimjedbaSuca>
  <DomainObject.Predmet.ProtustrankaFormated>
    <izvorni_sadrzaj>  Stečajna masa STIB NEKRETNINE d.o.o.</izvorni_sadrzaj>
    <derivirana_varijabla naziv="DomainObject.Predmet.ProtustrankaFormated_1">  Stečajna masa STIB NEKRETNINE d.o.o.</derivirana_varijabla>
  </DomainObject.Predmet.ProtustrankaFormated>
  <DomainObject.Predmet.ProtustrankaFormatedOIB>
    <izvorni_sadrzaj>  Stečajna masa STIB NEKRETNINE d.o.o., OIB 32786151659</izvorni_sadrzaj>
    <derivirana_varijabla naziv="DomainObject.Predmet.ProtustrankaFormatedOIB_1">  Stečajna masa STIB NEKRETNINE d.o.o., OIB 32786151659</derivirana_varijabla>
  </DomainObject.Predmet.ProtustrankaFormatedOIB>
  <DomainObject.Predmet.ProtustrankaFormatedWithAdress>
    <izvorni_sadrzaj> Stečajna masa STIB NEKRETNINE d.o.o., LANIŠTE 24, 10000 Zagreb</izvorni_sadrzaj>
    <derivirana_varijabla naziv="DomainObject.Predmet.ProtustrankaFormatedWithAdress_1"> Stečajna masa STIB NEKRETNINE d.o.o., LANIŠTE 24, 10000 Zagreb</derivirana_varijabla>
  </DomainObject.Predmet.ProtustrankaFormatedWithAdress>
  <DomainObject.Predmet.ProtustrankaFormatedWithAdressOIB>
    <izvorni_sadrzaj> Stečajna masa STIB NEKRETNINE d.o.o., OIB 32786151659, LANIŠTE 24, 10000 Zagreb</izvorni_sadrzaj>
    <derivirana_varijabla naziv="DomainObject.Predmet.ProtustrankaFormatedWithAdressOIB_1"> Stečajna masa STIB NEKRETNINE d.o.o., OIB 32786151659, LANIŠTE 24, 10000 Zagreb</derivirana_varijabla>
  </DomainObject.Predmet.ProtustrankaFormatedWithAdressOIB>
  <DomainObject.Predmet.ProtustrankaWithAdress>
    <izvorni_sadrzaj>Stečajna masa STIB NEKRETNINE d.o.o. LANIŠTE 24, 10000 Zagreb</izvorni_sadrzaj>
    <derivirana_varijabla naziv="DomainObject.Predmet.ProtustrankaWithAdress_1">Stečajna masa STIB NEKRETNINE d.o.o. LANIŠTE 24, 10000 Zagreb</derivirana_varijabla>
  </DomainObject.Predmet.ProtustrankaWithAdress>
  <DomainObject.Predmet.ProtustrankaWithAdressOIB>
    <izvorni_sadrzaj>Stečajna masa STIB NEKRETNINE d.o.o., OIB 32786151659, LANIŠTE 24, 10000 Zagreb</izvorni_sadrzaj>
    <derivirana_varijabla naziv="DomainObject.Predmet.ProtustrankaWithAdressOIB_1">Stečajna masa STIB NEKRETNINE d.o.o., OIB 32786151659, LANIŠTE 24, 10000 Zagreb</derivirana_varijabla>
  </DomainObject.Predmet.ProtustrankaWithAdressOIB>
  <DomainObject.Predmet.ProtustrankaNazivFormated>
    <izvorni_sadrzaj>Stečajna masa STIB NEKRETNINE d.o.o.</izvorni_sadrzaj>
    <derivirana_varijabla naziv="DomainObject.Predmet.ProtustrankaNazivFormated_1">Stečajna masa STIB NEKRETNINE d.o.o.</derivirana_varijabla>
  </DomainObject.Predmet.ProtustrankaNazivFormated>
  <DomainObject.Predmet.ProtustrankaNazivFormatedOIB>
    <izvorni_sadrzaj>Stečajna masa STIB NEKRETNINE d.o.o., OIB 32786151659</izvorni_sadrzaj>
    <derivirana_varijabla naziv="DomainObject.Predmet.ProtustrankaNazivFormatedOIB_1">Stečajna masa STIB NEKRETNINE d.o.o., OIB 32786151659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BLAŽEVIĆ; KRISTINA KIŠ; VJEROVNICI</izvorni_sadrzaj>
    <derivirana_varijabla naziv="DomainObject.Predmet.StrankaFormated_1">  JOSIP BLAŽEVIĆ; KRISTINA KIŠ; VJEROVNICI</derivirana_varijabla>
  </DomainObject.Predmet.StrankaFormated>
  <DomainObject.Predmet.StrankaFormatedOIB>
    <izvorni_sadrzaj>  JOSIP BLAŽEVIĆ, OIB 83346625402; KRISTINA KIŠ, OIB 71562745485; VJEROVNICI</izvorni_sadrzaj>
    <derivirana_varijabla naziv="DomainObject.Predmet.StrankaFormatedOIB_1">  JOSIP BLAŽEVIĆ, OIB 83346625402; KRISTINA KIŠ, OIB 71562745485; VJEROVNICI</derivirana_varijabla>
  </DomainObject.Predmet.StrankaFormatedOIB>
  <DomainObject.Predmet.StrankaFormatedWithAdress>
    <izvorni_sadrzaj> JOSIP BLAŽEVIĆ, IVANE BRLIĆ MAŽURANIĆ 52, 10000 Zagreb; KRISTINA KIŠ, HORVAĆANSKA 27, 10000 Zagreb; VJEROVNICI</izvorni_sadrzaj>
    <derivirana_varijabla naziv="DomainObject.Predmet.StrankaFormatedWithAdress_1"> JOSIP BLAŽEVIĆ, IVANE BRLIĆ MAŽURANIĆ 52, 10000 Zagreb; KRISTINA KIŠ, HORVAĆANSKA 27, 10000 Zagreb; VJEROVNICI</derivirana_varijabla>
  </DomainObject.Predmet.StrankaFormatedWithAdress>
  <DomainObject.Predmet.StrankaFormatedWithAdressOIB>
    <izvorni_sadrzaj> JOSIP BLAŽEVIĆ, OIB 83346625402, IVANE BRLIĆ MAŽURANIĆ 52, 10000 Zagreb; KRISTINA KIŠ, OIB 71562745485, HORVAĆANSKA 27, 10000 Zagreb; VJEROVNICI</izvorni_sadrzaj>
    <derivirana_varijabla naziv="DomainObject.Predmet.StrankaFormatedWithAdressOIB_1"> JOSIP BLAŽEVIĆ, OIB 83346625402, IVANE BRLIĆ MAŽURANIĆ 52, 10000 Zagreb; KRISTINA KIŠ, OIB 71562745485, HORVAĆANSKA 27, 10000 Zagreb; VJEROVNICI</derivirana_varijabla>
  </DomainObject.Predmet.StrankaFormatedWithAdressOIB>
  <DomainObject.Predmet.StrankaWithAdress>
    <izvorni_sadrzaj>JOSIP BLAŽEVIĆ IVANE BRLIĆ MAŽURANIĆ 52,10000 Zagreb,KRISTINA KIŠ HORVAĆANSKA 27,10000 Zagreb,VJEROVNICI </izvorni_sadrzaj>
    <derivirana_varijabla naziv="DomainObject.Predmet.StrankaWithAdress_1">JOSIP BLAŽEVIĆ IVANE BRLIĆ MAŽURANIĆ 52,10000 Zagreb,KRISTINA KIŠ HORVAĆANSKA 27,10000 Zagreb,VJEROVNICI </derivirana_varijabla>
  </DomainObject.Predmet.StrankaWithAdress>
  <DomainObject.Predmet.StrankaWithAdressOIB>
    <izvorni_sadrzaj>JOSIP BLAŽEVIĆ, OIB 83346625402, IVANE BRLIĆ MAŽURANIĆ 52,10000 Zagreb,KRISTINA KIŠ, OIB 71562745485, HORVAĆANSKA 27,10000 Zagreb,VJEROVNICI</izvorni_sadrzaj>
    <derivirana_varijabla naziv="DomainObject.Predmet.StrankaWithAdressOIB_1">JOSIP BLAŽEVIĆ, OIB 83346625402, IVANE BRLIĆ MAŽURANIĆ 52,10000 Zagreb,KRISTINA KIŠ, OIB 71562745485, HORVAĆANSKA 27,10000 Zagreb,VJEROVNICI</derivirana_varijabla>
  </DomainObject.Predmet.StrankaWithAdressOIB>
  <DomainObject.Predmet.StrankaNazivFormated>
    <izvorni_sadrzaj>JOSIP BLAŽEVIĆ,KRISTINA KIŠ,VJEROVNICI</izvorni_sadrzaj>
    <derivirana_varijabla naziv="DomainObject.Predmet.StrankaNazivFormated_1">JOSIP BLAŽEVIĆ,KRISTINA KIŠ,VJEROVNICI</derivirana_varijabla>
  </DomainObject.Predmet.StrankaNazivFormated>
  <DomainObject.Predmet.StrankaNazivFormatedOIB>
    <izvorni_sadrzaj>JOSIP BLAŽEVIĆ, OIB 83346625402,KRISTINA KIŠ, OIB 71562745485,VJEROVNICI</izvorni_sadrzaj>
    <derivirana_varijabla naziv="DomainObject.Predmet.StrankaNazivFormatedOIB_1">JOSIP BLAŽEVIĆ, OIB 83346625402,KRISTINA KIŠ, OIB 71562745485,VJEROVNICI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KRISTINA KIŠ</item>
      <item>JOSIP BLAŽEVIĆ</item>
      <item>VJEROVNICI</item>
    </izvorni_sadrzaj>
    <derivirana_varijabla naziv="DomainObject.Predmet.StrankaListFormated_1">
      <item>KRISTINA KIŠ</item>
      <item>JOSIP BLAŽEVIĆ</item>
      <item>VJEROVNICI</item>
    </derivirana_varijabla>
  </DomainObject.Predmet.StrankaListFormated>
  <DomainObject.Predmet.StrankaListFormatedOIB>
    <izvorni_sadrzaj>
      <item>KRISTINA KIŠ, OIB 71562745485</item>
      <item>JOSIP BLAŽEVIĆ, OIB 83346625402</item>
      <item>VJEROVNICI</item>
    </izvorni_sadrzaj>
    <derivirana_varijabla naziv="DomainObject.Predmet.StrankaListFormatedOIB_1">
      <item>KRISTINA KIŠ, OIB 71562745485</item>
      <item>JOSIP BLAŽEVIĆ, OIB 83346625402</item>
      <item>VJEROVNICI</item>
    </derivirana_varijabla>
  </DomainObject.Predmet.StrankaListFormatedOIB>
  <DomainObject.Predmet.StrankaListFormatedWithAdress>
    <izvorni_sadrzaj>
      <item>KRISTINA KIŠ, HORVAĆANSKA 27, 10000 Zagreb</item>
      <item>JOSIP BLAŽEVIĆ, IVANE BRLIĆ MAŽURANIĆ 52, 10000 Zagreb</item>
      <item>VJEROVNICI</item>
    </izvorni_sadrzaj>
    <derivirana_varijabla naziv="DomainObject.Predmet.StrankaListFormatedWithAdress_1">
      <item>KRISTINA KIŠ, HORVAĆANSKA 27, 10000 Zagreb</item>
      <item>JOSIP BLAŽEVIĆ, IVANE BRLIĆ MAŽURANIĆ 52, 10000 Zagreb</item>
      <item>VJEROVNICI</item>
    </derivirana_varijabla>
  </DomainObject.Predmet.StrankaListFormatedWithAdress>
  <DomainObject.Predmet.StrankaListFormatedWithAdressOIB>
    <izvorni_sadrzaj>
      <item>KRISTINA KIŠ, OIB 71562745485, HORVAĆANSKA 27, 10000 Zagreb</item>
      <item>JOSIP BLAŽEVIĆ, OIB 83346625402, IVANE BRLIĆ MAŽURANIĆ 52, 10000 Zagreb</item>
      <item>VJEROVNICI</item>
    </izvorni_sadrzaj>
    <derivirana_varijabla naziv="DomainObject.Predmet.StrankaListFormatedWithAdressOIB_1">
      <item>KRISTINA KIŠ, OIB 71562745485, HORVAĆANSKA 27, 10000 Zagreb</item>
      <item>JOSIP BLAŽEVIĆ, OIB 83346625402, IVANE BRLIĆ MAŽURANIĆ 52, 10000 Zagreb</item>
      <item>VJEROVNICI</item>
    </derivirana_varijabla>
  </DomainObject.Predmet.StrankaListFormatedWithAdressOIB>
  <DomainObject.Predmet.StrankaListNazivFormated>
    <izvorni_sadrzaj>
      <item>KRISTINA KIŠ</item>
      <item>JOSIP BLAŽEVIĆ</item>
      <item>VJEROVNICI</item>
    </izvorni_sadrzaj>
    <derivirana_varijabla naziv="DomainObject.Predmet.StrankaListNazivFormated_1">
      <item>KRISTINA KIŠ</item>
      <item>JOSIP BLAŽEVIĆ</item>
      <item>VJEROVNICI</item>
    </derivirana_varijabla>
  </DomainObject.Predmet.StrankaListNazivFormated>
  <DomainObject.Predmet.StrankaListNazivFormatedOIB>
    <izvorni_sadrzaj>
      <item>KRISTINA KIŠ, OIB 71562745485</item>
      <item>JOSIP BLAŽEVIĆ, OIB 83346625402</item>
      <item>VJEROVNICI</item>
    </izvorni_sadrzaj>
    <derivirana_varijabla naziv="DomainObject.Predmet.StrankaListNazivFormatedOIB_1">
      <item>KRISTINA KIŠ, OIB 71562745485</item>
      <item>JOSIP BLAŽEVIĆ, OIB 83346625402</item>
      <item>VJEROVNICI</item>
    </derivirana_varijabla>
  </DomainObject.Predmet.StrankaListNazivFormatedOIB>
  <DomainObject.Predmet.ProtuStrankaListFormated>
    <izvorni_sadrzaj>
      <item>Stečajna masa STIB NEKRETNINE d.o.o.</item>
    </izvorni_sadrzaj>
    <derivirana_varijabla naziv="DomainObject.Predmet.ProtuStrankaListFormated_1">
      <item>Stečajna masa STIB NEKRETNINE d.o.o.</item>
    </derivirana_varijabla>
  </DomainObject.Predmet.ProtuStrankaListFormated>
  <DomainObject.Predmet.ProtuStrankaListFormatedOIB>
    <izvorni_sadrzaj>
      <item>Stečajna masa STIB NEKRETNINE d.o.o., OIB 32786151659</item>
    </izvorni_sadrzaj>
    <derivirana_varijabla naziv="DomainObject.Predmet.ProtuStrankaListFormatedOIB_1">
      <item>Stečajna masa STIB NEKRETNINE d.o.o., OIB 32786151659</item>
    </derivirana_varijabla>
  </DomainObject.Predmet.ProtuStrankaListFormatedOIB>
  <DomainObject.Predmet.ProtuStrankaListFormatedWithAdress>
    <izvorni_sadrzaj>
      <item>Stečajna masa STIB NEKRETNINE d.o.o., LANIŠTE 24, 10000 Zagreb</item>
    </izvorni_sadrzaj>
    <derivirana_varijabla naziv="DomainObject.Predmet.ProtuStrankaListFormatedWithAdress_1">
      <item>Stečajna masa STIB NEKRETNINE d.o.o., LANIŠTE 24, 10000 Zagreb</item>
    </derivirana_varijabla>
  </DomainObject.Predmet.ProtuStrankaListFormatedWithAdress>
  <DomainObject.Predmet.ProtuStrankaListFormatedWithAdressOIB>
    <izvorni_sadrzaj>
      <item>Stečajna masa STIB NEKRETNINE d.o.o., OIB 32786151659, LANIŠTE 24, 10000 Zagreb</item>
    </izvorni_sadrzaj>
    <derivirana_varijabla naziv="DomainObject.Predmet.ProtuStrankaListFormatedWithAdressOIB_1">
      <item>Stečajna masa STIB NEKRETNINE d.o.o., OIB 32786151659, LANIŠTE 24, 10000 Zagreb</item>
    </derivirana_varijabla>
  </DomainObject.Predmet.ProtuStrankaListFormatedWithAdressOIB>
  <DomainObject.Predmet.ProtuStrankaListNazivFormated>
    <izvorni_sadrzaj>
      <item>Stečajna masa STIB NEKRETNINE d.o.o.</item>
    </izvorni_sadrzaj>
    <derivirana_varijabla naziv="DomainObject.Predmet.ProtuStrankaListNazivFormated_1">
      <item>Stečajna masa STIB NEKRETNINE d.o.o.</item>
    </derivirana_varijabla>
  </DomainObject.Predmet.ProtuStrankaListNazivFormated>
  <DomainObject.Predmet.ProtuStrankaListNazivFormatedOIB>
    <izvorni_sadrzaj>
      <item>Stečajna masa STIB NEKRETNINE d.o.o., OIB 32786151659</item>
    </izvorni_sadrzaj>
    <derivirana_varijabla naziv="DomainObject.Predmet.ProtuStrankaListNazivFormatedOIB_1">
      <item>Stečajna masa STIB NEKRETNINE d.o.o., OIB 32786151659</item>
    </derivirana_varijabla>
  </DomainObject.Predmet.ProtuStrankaListNazivFormatedOIB>
  <DomainObject.Predmet.OstaliListFormated>
    <izvorni_sadrzaj>
      <item>Odvjetničko društvo Ljubenko &amp; partneri</item>
      <item>MATAN SENTIĆ</item>
      <item>FINA ZAGREB</item>
      <item>HYPO ALPE-ADRIA-BANK d.d.</item>
      <item>KREDITNA BANKA ZAGREB d.d.</item>
      <item>MINISTARSTVO FINANCIJA RH, POREZNA UPRAVA, PODRUČNI URED</item>
      <item>RAIFFEISENBANK AUSTRIA d.d.</item>
      <item>OTP BANKA HRVATSKA d.d.</item>
      <item>FINA ZAGREB</item>
      <item>Marinko Paić</item>
      <item>OD GRGIĆ &amp; PARTNERI</item>
      <item>ŽUPANIJSKO DRŽAVNO ODVJETNIŠTVO U ZAGREBU</item>
      <item>LUKA DUVNJAK, odvjetnik</item>
      <item>JUGOSLAV PURAN, odvjetnik</item>
      <item>NATAŠA VUČINIĆ, odvjetnica</item>
      <item>SANJA RADOLOVIĆ, odvjetnica</item>
      <item>OD SUČEVIĆ I PARTNERI</item>
      <item>MTO d.o.o.</item>
      <item>DUNJA BELAIĆ GOLEŠ, odvjetnica</item>
      <item>ANTONIO VOLAREVIĆ, odvjetnik</item>
      <item>OD TOMULIĆ, GREIF &amp; PARTNERI</item>
      <item>OD BRLEČIĆ I PARTNERI</item>
      <item>OD ŽELJKO RAČKI I KOLEGE</item>
      <item>OD ŠPEHAR &amp; ŠPEHAR</item>
      <item>JAVNOST</item>
      <item>TESLA ŠTEDNA BANKA d.d.</item>
      <item>SOCIETE GENERALE GROUP-SPLITSKA BANKA d.d.</item>
      <item>OD ŽUPIĆ &amp; PARTNERI</item>
      <item>OD SUIĆ &amp; ŠKUNCA</item>
      <item>HRVATSKI ZAVOD ZA ZDRAVSTVENO OSIGURANJE, Područni ured Zagreb</item>
      <item>LIDL HRVATSKA d.o.o.</item>
      <item>EKO-FLOR PLUS d.o.o.</item>
      <item>OD PRIMORAC I PARTNERI j.t.d.</item>
      <item>GRAFOTON d.o.o.</item>
      <item>ALEKSANDRA TOMEKOVIĆ DUNDA, odvjetnica</item>
      <item>ZORAN TOMIĆ, odvjetnik</item>
      <item>DARKO VRKLJAN</item>
      <item>IVAN JURIČIĆ, odvjetnik</item>
      <item>SINIŠA TABAK, odvjetnik</item>
      <item>NATAŠA TATARIĆ, odvjetnica</item>
      <item>ŽELIMIR PAR, odvjetnik</item>
      <item>ZOU DOMAGOJ LEDIĆ &amp; IVAN KALEB</item>
      <item>GEORAD d.o.o.</item>
      <item>INOSLAV KORINČIĆ, odvjetnik</item>
      <item>BRANISLAV VUKOJEVIĆ, odvjetnik</item>
      <item>LJILJANA MARAVIĆ-PIRŠ, odvjetnica</item>
      <item>NEVEN GEČIĆ, odvjetnik</item>
      <item>Agencija za osiguranje radničkih potraživanja u slučaju stečaja poslodavca</item>
      <item>K-INDEKS d.o.o.</item>
      <item>Addiko Bank dioničko društvo</item>
    </izvorni_sadrzaj>
    <derivirana_varijabla naziv="DomainObject.Predmet.OstaliListFormated_1">
      <item>Odvjetničko društvo Ljubenko &amp; partneri</item>
      <item>MATAN SENTIĆ</item>
      <item>FINA ZAGREB</item>
      <item>HYPO ALPE-ADRIA-BANK d.d.</item>
      <item>KREDITNA BANKA ZAGREB d.d.</item>
      <item>MINISTARSTVO FINANCIJA RH, POREZNA UPRAVA, PODRUČNI URED</item>
      <item>RAIFFEISENBANK AUSTRIA d.d.</item>
      <item>OTP BANKA HRVATSKA d.d.</item>
      <item>FINA ZAGREB</item>
      <item>Marinko Paić</item>
      <item>OD GRGIĆ &amp; PARTNERI</item>
      <item>ŽUPANIJSKO DRŽAVNO ODVJETNIŠTVO U ZAGREBU</item>
      <item>LUKA DUVNJAK, odvjetnik</item>
      <item>JUGOSLAV PURAN, odvjetnik</item>
      <item>NATAŠA VUČINIĆ, odvjetnica</item>
      <item>SANJA RADOLOVIĆ, odvjetnica</item>
      <item>OD SUČEVIĆ I PARTNERI</item>
      <item>MTO d.o.o.</item>
      <item>DUNJA BELAIĆ GOLEŠ, odvjetnica</item>
      <item>ANTONIO VOLAREVIĆ, odvjetnik</item>
      <item>OD TOMULIĆ, GREIF &amp; PARTNERI</item>
      <item>OD BRLEČIĆ I PARTNERI</item>
      <item>OD ŽELJKO RAČKI I KOLEGE</item>
      <item>OD ŠPEHAR &amp; ŠPEHAR</item>
      <item>JAVNOST</item>
      <item>TESLA ŠTEDNA BANKA d.d.</item>
      <item>SOCIETE GENERALE GROUP-SPLITSKA BANKA d.d.</item>
      <item>OD ŽUPIĆ &amp; PARTNERI</item>
      <item>OD SUIĆ &amp; ŠKUNCA</item>
      <item>HRVATSKI ZAVOD ZA ZDRAVSTVENO OSIGURANJE, Područni ured Zagreb</item>
      <item>LIDL HRVATSKA d.o.o.</item>
      <item>EKO-FLOR PLUS d.o.o.</item>
      <item>OD PRIMORAC I PARTNERI j.t.d.</item>
      <item>GRAFOTON d.o.o.</item>
      <item>ALEKSANDRA TOMEKOVIĆ DUNDA, odvjetnica</item>
      <item>ZORAN TOMIĆ, odvjetnik</item>
      <item>DARKO VRKLJAN</item>
      <item>IVAN JURIČIĆ, odvjetnik</item>
      <item>SINIŠA TABAK, odvjetnik</item>
      <item>NATAŠA TATARIĆ, odvjetnica</item>
      <item>ŽELIMIR PAR, odvjetnik</item>
      <item>ZOU DOMAGOJ LEDIĆ &amp; IVAN KALEB</item>
      <item>GEORAD d.o.o.</item>
      <item>INOSLAV KORINČIĆ, odvjetnik</item>
      <item>BRANISLAV VUKOJEVIĆ, odvjetnik</item>
      <item>LJILJANA MARAVIĆ-PIRŠ, odvjetnica</item>
      <item>NEVEN GEČIĆ, odvjetnik</item>
      <item>Agencija za osiguranje radničkih potraživanja u slučaju stečaja poslodavca</item>
      <item>K-INDEKS d.o.o.</item>
      <item>Addiko Bank dioničko društvo</item>
    </derivirana_varijabla>
  </DomainObject.Predmet.OstaliListFormated>
  <DomainObject.Predmet.OstaliListFormatedOIB>
    <izvorni_sadrzaj>
      <item>Odvjetničko društvo Ljubenko &amp; partneri, OIB 44071613559</item>
      <item>MATAN SENTIĆ</item>
      <item>FINA ZAGREB</item>
      <item>HYPO ALPE-ADRIA-BANK d.d.</item>
      <item>KREDITNA BANKA ZAGREB d.d.</item>
      <item>MINISTARSTVO FINANCIJA RH, POREZNA UPRAVA, PODRUČNI URED</item>
      <item>RAIFFEISENBANK AUSTRIA d.d., OIB 53056966535</item>
      <item>OTP BANKA HRVATSKA d.d.</item>
      <item>FINA ZAGREB</item>
      <item>Marinko Paić, OIB 55654806007</item>
      <item>OD GRGIĆ &amp; PARTNERI</item>
      <item>ŽUPANIJSKO DRŽAVNO ODVJETNIŠTVO U ZAGREBU</item>
      <item>LUKA DUVNJAK, odvjetnik</item>
      <item>JUGOSLAV PURAN, odvjetnik</item>
      <item>NATAŠA VUČINIĆ, odvjetnica</item>
      <item>SANJA RADOLOVIĆ, odvjetnica</item>
      <item>OD SUČEVIĆ I PARTNERI</item>
      <item>MTO d.o.o.</item>
      <item>DUNJA BELAIĆ GOLEŠ, odvjetnica</item>
      <item>ANTONIO VOLAREVIĆ, odvjetnik</item>
      <item>OD TOMULIĆ, GREIF &amp; PARTNERI</item>
      <item>OD BRLEČIĆ I PARTNERI</item>
      <item>OD ŽELJKO RAČKI I KOLEGE</item>
      <item>OD ŠPEHAR &amp; ŠPEHAR</item>
      <item>JAVNOST</item>
      <item>TESLA ŠTEDNA BANKA d.d.</item>
      <item>SOCIETE GENERALE GROUP-SPLITSKA BANKA d.d.</item>
      <item>OD ŽUPIĆ &amp; PARTNERI</item>
      <item>OD SUIĆ &amp; ŠKUNCA</item>
      <item>HRVATSKI ZAVOD ZA ZDRAVSTVENO OSIGURANJE, Područni ured Zagreb</item>
      <item>LIDL HRVATSKA d.o.o.</item>
      <item>EKO-FLOR PLUS d.o.o.</item>
      <item>OD PRIMORAC I PARTNERI j.t.d.</item>
      <item>GRAFOTON d.o.o.</item>
      <item>ALEKSANDRA TOMEKOVIĆ DUNDA, odvjetnica</item>
      <item>ZORAN TOMIĆ, odvjetnik</item>
      <item>DARKO VRKLJAN</item>
      <item>IVAN JURIČIĆ, odvjetnik</item>
      <item>SINIŠA TABAK, odvjetnik</item>
      <item>NATAŠA TATARIĆ, odvjetnica</item>
      <item>ŽELIMIR PAR, odvjetnik</item>
      <item>ZOU DOMAGOJ LEDIĆ &amp; IVAN KALEB</item>
      <item>GEORAD d.o.o.</item>
      <item>INOSLAV KORINČIĆ, odvjetnik</item>
      <item>BRANISLAV VUKOJEVIĆ, odvjetnik</item>
      <item>LJILJANA MARAVIĆ-PIRŠ, odvjetnica</item>
      <item>NEVEN GEČIĆ, odvjetnik</item>
      <item>Agencija za osiguranje radničkih potraživanja u slučaju stečaja poslodavca</item>
      <item>K-INDEKS d.o.o.</item>
      <item>Addiko Bank dioničko društvo, OIB 14036333877</item>
    </izvorni_sadrzaj>
    <derivirana_varijabla naziv="DomainObject.Predmet.OstaliListFormatedOIB_1">
      <item>Odvjetničko društvo Ljubenko &amp; partneri, OIB 44071613559</item>
      <item>MATAN SENTIĆ</item>
      <item>FINA ZAGREB</item>
      <item>HYPO ALPE-ADRIA-BANK d.d.</item>
      <item>KREDITNA BANKA ZAGREB d.d.</item>
      <item>MINISTARSTVO FINANCIJA RH, POREZNA UPRAVA, PODRUČNI URED</item>
      <item>RAIFFEISENBANK AUSTRIA d.d., OIB 53056966535</item>
      <item>OTP BANKA HRVATSKA d.d.</item>
      <item>FINA ZAGREB</item>
      <item>Marinko Paić, OIB 55654806007</item>
      <item>OD GRGIĆ &amp; PARTNERI</item>
      <item>ŽUPANIJSKO DRŽAVNO ODVJETNIŠTVO U ZAGREBU</item>
      <item>LUKA DUVNJAK, odvjetnik</item>
      <item>JUGOSLAV PURAN, odvjetnik</item>
      <item>NATAŠA VUČINIĆ, odvjetnica</item>
      <item>SANJA RADOLOVIĆ, odvjetnica</item>
      <item>OD SUČEVIĆ I PARTNERI</item>
      <item>MTO d.o.o.</item>
      <item>DUNJA BELAIĆ GOLEŠ, odvjetnica</item>
      <item>ANTONIO VOLAREVIĆ, odvjetnik</item>
      <item>OD TOMULIĆ, GREIF &amp; PARTNERI</item>
      <item>OD BRLEČIĆ I PARTNERI</item>
      <item>OD ŽELJKO RAČKI I KOLEGE</item>
      <item>OD ŠPEHAR &amp; ŠPEHAR</item>
      <item>JAVNOST</item>
      <item>TESLA ŠTEDNA BANKA d.d.</item>
      <item>SOCIETE GENERALE GROUP-SPLITSKA BANKA d.d.</item>
      <item>OD ŽUPIĆ &amp; PARTNERI</item>
      <item>OD SUIĆ &amp; ŠKUNCA</item>
      <item>HRVATSKI ZAVOD ZA ZDRAVSTVENO OSIGURANJE, Područni ured Zagreb</item>
      <item>LIDL HRVATSKA d.o.o.</item>
      <item>EKO-FLOR PLUS d.o.o.</item>
      <item>OD PRIMORAC I PARTNERI j.t.d.</item>
      <item>GRAFOTON d.o.o.</item>
      <item>ALEKSANDRA TOMEKOVIĆ DUNDA, odvjetnica</item>
      <item>ZORAN TOMIĆ, odvjetnik</item>
      <item>DARKO VRKLJAN</item>
      <item>IVAN JURIČIĆ, odvjetnik</item>
      <item>SINIŠA TABAK, odvjetnik</item>
      <item>NATAŠA TATARIĆ, odvjetnica</item>
      <item>ŽELIMIR PAR, odvjetnik</item>
      <item>ZOU DOMAGOJ LEDIĆ &amp; IVAN KALEB</item>
      <item>GEORAD d.o.o.</item>
      <item>INOSLAV KORINČIĆ, odvjetnik</item>
      <item>BRANISLAV VUKOJEVIĆ, odvjetnik</item>
      <item>LJILJANA MARAVIĆ-PIRŠ, odvjetnica</item>
      <item>NEVEN GEČIĆ, odvjetnik</item>
      <item>Agencija za osiguranje radničkih potraživanja u slučaju stečaja poslodavca</item>
      <item>K-INDEKS d.o.o.</item>
      <item>Addiko Bank dioničko društvo, OIB 14036333877</item>
    </derivirana_varijabla>
  </DomainObject.Predmet.OstaliListFormatedOIB>
  <DomainObject.Predmet.OstaliListFormatedWithAdress>
    <izvorni_sadrzaj>
      <item>Odvjetničko društvo Ljubenko &amp; partneri, Branimirova 29, 10000 Zagreb</item>
      <item>MATAN SENTIĆ, Lanište 24, 10000 Zagreb</item>
      <item>FINA ZAGREB</item>
      <item>HYPO ALPE-ADRIA-BANK d.d., Slavonska av. 6, 10000 Zagreb</item>
      <item>KREDITNA BANKA ZAGREB d.d., Ul. grada Vukovara 74, 10000 Zagreb</item>
      <item>MINISTARSTVO FINANCIJA RH, POREZNA UPRAVA, PODRUČNI URED, Av. Dubrovnik 32, 10000 Zagreb</item>
      <item>RAIFFEISENBANK AUSTRIA d.d., Petrinjska 59, 10000 Zagreb</item>
      <item>OTP BANKA HRVATSKA d.d., Domovinskog rata 3, 23000 Zadar</item>
      <item>FINA ZAGREB</item>
      <item>Marinko Paić, VI. Požarinje 6, 10000 Zagreb</item>
      <item>OD GRGIĆ &amp; PARTNERI, Ul. grada Vukovara 282, 10000 Zagreb</item>
      <item>ŽUPANIJSKO DRŽAVNO ODVJETNIŠTVO U ZAGREBU, Savska c. 41, 10000 Zagreb</item>
      <item>LUKA DUVNJAK, odvjetnik, Palmotićeva 64/a, 10000 Zagreb</item>
      <item>JUGOSLAV PURAN, odvjetnik, J. Jelačića 12, 43000 Bjelovar</item>
      <item>NATAŠA VUČINIĆ, odvjetnica, Zapoljska 38, 10000 Zagreb</item>
      <item>SANJA RADOLOVIĆ, odvjetnica, Trnjanska c. 37, 10000 Zagreb</item>
      <item>OD SUČEVIĆ I PARTNERI, Gundulićeva 63/I, 10000 Zagreb</item>
      <item>MTO d.o.o., Nova cesta 130, 10000 Zagreb</item>
      <item>DUNJA BELAIĆ GOLEŠ, odvjetnica, Sveti Duh 2, 10000 Zagreb</item>
      <item>ANTONIO VOLAREVIĆ, odvjetnik, Gjure Szaba 1a, 10000 Zagreb</item>
      <item>OD TOMULIĆ, GREIF &amp; PARTNERI, Kneza Borne 10, 10000 Zagreb</item>
      <item>OD BRLEČIĆ I PARTNERI, Optujska 25/I, 42000 Varaždin</item>
      <item>OD ŽELJKO RAČKI I KOLEGE, Ljudevita Gaja 27, 35000 Slavonski Brod</item>
      <item>OD ŠPEHAR &amp; ŠPEHAR, Masarykova 7, 10000 Zagreb</item>
      <item>JAVNOST</item>
      <item>TESLA ŠTEDNA BANKA d.d., Koturaška c. 51, 10000 Zagreb</item>
      <item>SOCIETE GENERALE GROUP-SPLITSKA BANKA d.d., Ruđera Boškovića 16, 21000 Split</item>
      <item>OD ŽUPIĆ &amp; PARTNERI, Ul. grada Vukovara 269f, 10000 Zagreb</item>
      <item>OD SUIĆ &amp; ŠKUNCA, Domagojeva 14, 10000 Zagreb</item>
      <item>HRVATSKI ZAVOD ZA ZDRAVSTVENO OSIGURANJE, Područni ured Zagreb, Mihanovićeva 3, 10000 Zagreb</item>
      <item>LIDL HRVATSKA d.o.o., Ul. kneza Lj. Posavskog 53, 10150 Velika Gorica</item>
      <item>EKO-FLOR PLUS d.o.o., Mokrice 180/c, 49243 Oroslavje</item>
      <item>OD PRIMORAC I PARTNERI j.t.d., Kennedyjev trg 6/b, 10000 Zagreb</item>
      <item>GRAFOTON d.o.o., Žrtava domovinskog rata 23, 44400 Glina</item>
      <item>ALEKSANDRA TOMEKOVIĆ DUNDA, odvjetnica, Božidara Adžije 22/2, 10000 Zagreb</item>
      <item>ZORAN TOMIĆ, odvjetnik, Zelinska 2/I, 10000 Zagreb</item>
      <item>DARKO VRKLJAN, Pavlenski put 5 f, 10000 Zagreb</item>
      <item>IVAN JURIČIĆ, odvjetnik, Masarykova 15, 10000 Zagreb</item>
      <item>SINIŠA TABAK, odvjetnik, Mesnička 9, 10000 Zagreb</item>
      <item>NATAŠA TATARIĆ, odvjetnica, Šrapčova 4, 10000 Zagreb</item>
      <item>ŽELIMIR PAR, odvjetnik, Kralja Držislava 2, 10000 Zagreb</item>
      <item>ZOU DOMAGOJ LEDIĆ &amp; IVAN KALEB, Draškovićeva 53, 10000 Zagreb</item>
      <item>GEORAD d.o.o., Kornatska 1, 10000 Zagreb</item>
      <item>INOSLAV KORINČIĆ, odvjetnik, Mihovila Krušlina 20, 10290 Zaprešić</item>
      <item>BRANISLAV VUKOJEVIĆ, odvjetnik, Valdemuška 15, 52100 Pula</item>
      <item>LJILJANA MARAVIĆ-PIRŠ, odvjetnica, Branimirova 5, 10000 Zagreb</item>
      <item>NEVEN GEČIĆ, odvjetnik, Garićgradska 10, 10000 Zagreb</item>
      <item>Agencija za osiguranje radničkih potraživanja u slučaju stečaja poslodavca, Frankopanska 11, 10000 Zagreb</item>
      <item>K-INDEKS d.o.o., Medveščak 23/I, 10000 Zagreb</item>
      <item>Addiko Bank dioničko društvo, Slavonska avenija 6, 10000 Zagreb</item>
    </izvorni_sadrzaj>
    <derivirana_varijabla naziv="DomainObject.Predmet.OstaliListFormatedWithAdress_1">
      <item>Odvjetničko društvo Ljubenko &amp; partneri, Branimirova 29, 10000 Zagreb</item>
      <item>MATAN SENTIĆ, Lanište 24, 10000 Zagreb</item>
      <item>FINA ZAGREB</item>
      <item>HYPO ALPE-ADRIA-BANK d.d., Slavonska av. 6, 10000 Zagreb</item>
      <item>KREDITNA BANKA ZAGREB d.d., Ul. grada Vukovara 74, 10000 Zagreb</item>
      <item>MINISTARSTVO FINANCIJA RH, POREZNA UPRAVA, PODRUČNI URED, Av. Dubrovnik 32, 10000 Zagreb</item>
      <item>RAIFFEISENBANK AUSTRIA d.d., Petrinjska 59, 10000 Zagreb</item>
      <item>OTP BANKA HRVATSKA d.d., Domovinskog rata 3, 23000 Zadar</item>
      <item>FINA ZAGREB</item>
      <item>Marinko Paić, VI. Požarinje 6, 10000 Zagreb</item>
      <item>OD GRGIĆ &amp; PARTNERI, Ul. grada Vukovara 282, 10000 Zagreb</item>
      <item>ŽUPANIJSKO DRŽAVNO ODVJETNIŠTVO U ZAGREBU, Savska c. 41, 10000 Zagreb</item>
      <item>LUKA DUVNJAK, odvjetnik, Palmotićeva 64/a, 10000 Zagreb</item>
      <item>JUGOSLAV PURAN, odvjetnik, J. Jelačića 12, 43000 Bjelovar</item>
      <item>NATAŠA VUČINIĆ, odvjetnica, Zapoljska 38, 10000 Zagreb</item>
      <item>SANJA RADOLOVIĆ, odvjetnica, Trnjanska c. 37, 10000 Zagreb</item>
      <item>OD SUČEVIĆ I PARTNERI, Gundulićeva 63/I, 10000 Zagreb</item>
      <item>MTO d.o.o., Nova cesta 130, 10000 Zagreb</item>
      <item>DUNJA BELAIĆ GOLEŠ, odvjetnica, Sveti Duh 2, 10000 Zagreb</item>
      <item>ANTONIO VOLAREVIĆ, odvjetnik, Gjure Szaba 1a, 10000 Zagreb</item>
      <item>OD TOMULIĆ, GREIF &amp; PARTNERI, Kneza Borne 10, 10000 Zagreb</item>
      <item>OD BRLEČIĆ I PARTNERI, Optujska 25/I, 42000 Varaždin</item>
      <item>OD ŽELJKO RAČKI I KOLEGE, Ljudevita Gaja 27, 35000 Slavonski Brod</item>
      <item>OD ŠPEHAR &amp; ŠPEHAR, Masarykova 7, 10000 Zagreb</item>
      <item>JAVNOST</item>
      <item>TESLA ŠTEDNA BANKA d.d., Koturaška c. 51, 10000 Zagreb</item>
      <item>SOCIETE GENERALE GROUP-SPLITSKA BANKA d.d., Ruđera Boškovića 16, 21000 Split</item>
      <item>OD ŽUPIĆ &amp; PARTNERI, Ul. grada Vukovara 269f, 10000 Zagreb</item>
      <item>OD SUIĆ &amp; ŠKUNCA, Domagojeva 14, 10000 Zagreb</item>
      <item>HRVATSKI ZAVOD ZA ZDRAVSTVENO OSIGURANJE, Područni ured Zagreb, Mihanovićeva 3, 10000 Zagreb</item>
      <item>LIDL HRVATSKA d.o.o., Ul. kneza Lj. Posavskog 53, 10150 Velika Gorica</item>
      <item>EKO-FLOR PLUS d.o.o., Mokrice 180/c, 49243 Oroslavje</item>
      <item>OD PRIMORAC I PARTNERI j.t.d., Kennedyjev trg 6/b, 10000 Zagreb</item>
      <item>GRAFOTON d.o.o., Žrtava domovinskog rata 23, 44400 Glina</item>
      <item>ALEKSANDRA TOMEKOVIĆ DUNDA, odvjetnica, Božidara Adžije 22/2, 10000 Zagreb</item>
      <item>ZORAN TOMIĆ, odvjetnik, Zelinska 2/I, 10000 Zagreb</item>
      <item>DARKO VRKLJAN, Pavlenski put 5 f, 10000 Zagreb</item>
      <item>IVAN JURIČIĆ, odvjetnik, Masarykova 15, 10000 Zagreb</item>
      <item>SINIŠA TABAK, odvjetnik, Mesnička 9, 10000 Zagreb</item>
      <item>NATAŠA TATARIĆ, odvjetnica, Šrapčova 4, 10000 Zagreb</item>
      <item>ŽELIMIR PAR, odvjetnik, Kralja Držislava 2, 10000 Zagreb</item>
      <item>ZOU DOMAGOJ LEDIĆ &amp; IVAN KALEB, Draškovićeva 53, 10000 Zagreb</item>
      <item>GEORAD d.o.o., Kornatska 1, 10000 Zagreb</item>
      <item>INOSLAV KORINČIĆ, odvjetnik, Mihovila Krušlina 20, 10290 Zaprešić</item>
      <item>BRANISLAV VUKOJEVIĆ, odvjetnik, Valdemuška 15, 52100 Pula</item>
      <item>LJILJANA MARAVIĆ-PIRŠ, odvjetnica, Branimirova 5, 10000 Zagreb</item>
      <item>NEVEN GEČIĆ, odvjetnik, Garićgradska 10, 10000 Zagreb</item>
      <item>Agencija za osiguranje radničkih potraživanja u slučaju stečaja poslodavca, Frankopanska 11, 10000 Zagreb</item>
      <item>K-INDEKS d.o.o., Medveščak 23/I,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Odvjetničko društvo Ljubenko &amp; partneri, OIB 44071613559, Branimirova 29, 10000 Zagreb</item>
      <item>MATAN SENTIĆ, Lanište 24, 10000 Zagreb</item>
      <item>FINA ZAGREB</item>
      <item>HYPO ALPE-ADRIA-BANK d.d., Slavonska av. 6, 10000 Zagreb</item>
      <item>KREDITNA BANKA ZAGREB d.d., Ul. grada Vukovara 74, 10000 Zagreb</item>
      <item>MINISTARSTVO FINANCIJA RH, POREZNA UPRAVA, PODRUČNI URED, Av. Dubrovnik 32, 10000 Zagreb</item>
      <item>RAIFFEISENBANK AUSTRIA d.d., OIB 53056966535, Petrinjska 59, 10000 Zagreb</item>
      <item>OTP BANKA HRVATSKA d.d., Domovinskog rata 3, 23000 Zadar</item>
      <item>FINA ZAGREB</item>
      <item>Marinko Paić, OIB 55654806007, VI. Požarinje 6, 10000 Zagreb</item>
      <item>OD GRGIĆ &amp; PARTNERI, Ul. grada Vukovara 282, 10000 Zagreb</item>
      <item>ŽUPANIJSKO DRŽAVNO ODVJETNIŠTVO U ZAGREBU, Savska c. 41, 10000 Zagreb</item>
      <item>LUKA DUVNJAK, odvjetnik, Palmotićeva 64/a, 10000 Zagreb</item>
      <item>JUGOSLAV PURAN, odvjetnik, J. Jelačića 12, 43000 Bjelovar</item>
      <item>NATAŠA VUČINIĆ, odvjetnica, Zapoljska 38, 10000 Zagreb</item>
      <item>SANJA RADOLOVIĆ, odvjetnica, Trnjanska c. 37, 10000 Zagreb</item>
      <item>OD SUČEVIĆ I PARTNERI, Gundulićeva 63/I, 10000 Zagreb</item>
      <item>MTO d.o.o., Nova cesta 130, 10000 Zagreb</item>
      <item>DUNJA BELAIĆ GOLEŠ, odvjetnica, Sveti Duh 2, 10000 Zagreb</item>
      <item>ANTONIO VOLAREVIĆ, odvjetnik, Gjure Szaba 1a, 10000 Zagreb</item>
      <item>OD TOMULIĆ, GREIF &amp; PARTNERI, Kneza Borne 10, 10000 Zagreb</item>
      <item>OD BRLEČIĆ I PARTNERI, Optujska 25/I, 42000 Varaždin</item>
      <item>OD ŽELJKO RAČKI I KOLEGE, Ljudevita Gaja 27, 35000 Slavonski Brod</item>
      <item>OD ŠPEHAR &amp; ŠPEHAR, Masarykova 7, 10000 Zagreb</item>
      <item>JAVNOST</item>
      <item>TESLA ŠTEDNA BANKA d.d., Koturaška c. 51, 10000 Zagreb</item>
      <item>SOCIETE GENERALE GROUP-SPLITSKA BANKA d.d., Ruđera Boškovića 16, 21000 Split</item>
      <item>OD ŽUPIĆ &amp; PARTNERI, Ul. grada Vukovara 269f, 10000 Zagreb</item>
      <item>OD SUIĆ &amp; ŠKUNCA, Domagojeva 14, 10000 Zagreb</item>
      <item>HRVATSKI ZAVOD ZA ZDRAVSTVENO OSIGURANJE, Područni ured Zagreb, Mihanovićeva 3, 10000 Zagreb</item>
      <item>LIDL HRVATSKA d.o.o., Ul. kneza Lj. Posavskog 53, 10150 Velika Gorica</item>
      <item>EKO-FLOR PLUS d.o.o., Mokrice 180/c, 49243 Oroslavje</item>
      <item>OD PRIMORAC I PARTNERI j.t.d., Kennedyjev trg 6/b, 10000 Zagreb</item>
      <item>GRAFOTON d.o.o., Žrtava domovinskog rata 23, 44400 Glina</item>
      <item>ALEKSANDRA TOMEKOVIĆ DUNDA, odvjetnica, Božidara Adžije 22/2, 10000 Zagreb</item>
      <item>ZORAN TOMIĆ, odvjetnik, Zelinska 2/I, 10000 Zagreb</item>
      <item>DARKO VRKLJAN, Pavlenski put 5 f, 10000 Zagreb</item>
      <item>IVAN JURIČIĆ, odvjetnik, Masarykova 15, 10000 Zagreb</item>
      <item>SINIŠA TABAK, odvjetnik, Mesnička 9, 10000 Zagreb</item>
      <item>NATAŠA TATARIĆ, odvjetnica, Šrapčova 4, 10000 Zagreb</item>
      <item>ŽELIMIR PAR, odvjetnik, Kralja Držislava 2, 10000 Zagreb</item>
      <item>ZOU DOMAGOJ LEDIĆ &amp; IVAN KALEB, Draškovićeva 53, 10000 Zagreb</item>
      <item>GEORAD d.o.o., Kornatska 1, 10000 Zagreb</item>
      <item>INOSLAV KORINČIĆ, odvjetnik, Mihovila Krušlina 20, 10290 Zaprešić</item>
      <item>BRANISLAV VUKOJEVIĆ, odvjetnik, Valdemuška 15, 52100 Pula</item>
      <item>LJILJANA MARAVIĆ-PIRŠ, odvjetnica, Branimirova 5, 10000 Zagreb</item>
      <item>NEVEN GEČIĆ, odvjetnik, Garićgradska 10, 10000 Zagreb</item>
      <item>Agencija za osiguranje radničkih potraživanja u slučaju stečaja poslodavca, Frankopanska 11, 10000 Zagreb</item>
      <item>K-INDEKS d.o.o., Medveščak 23/I, 10000 Zagreb</item>
      <item>Addiko Bank dioničko društvo, OIB 14036333877, Slavonska avenija 6, 10000 Zagreb</item>
    </izvorni_sadrzaj>
    <derivirana_varijabla naziv="DomainObject.Predmet.OstaliListFormatedWithAdressOIB_1">
      <item>Odvjetničko društvo Ljubenko &amp; partneri, OIB 44071613559, Branimirova 29, 10000 Zagreb</item>
      <item>MATAN SENTIĆ, Lanište 24, 10000 Zagreb</item>
      <item>FINA ZAGREB</item>
      <item>HYPO ALPE-ADRIA-BANK d.d., Slavonska av. 6, 10000 Zagreb</item>
      <item>KREDITNA BANKA ZAGREB d.d., Ul. grada Vukovara 74, 10000 Zagreb</item>
      <item>MINISTARSTVO FINANCIJA RH, POREZNA UPRAVA, PODRUČNI URED, Av. Dubrovnik 32, 10000 Zagreb</item>
      <item>RAIFFEISENBANK AUSTRIA d.d., OIB 53056966535, Petrinjska 59, 10000 Zagreb</item>
      <item>OTP BANKA HRVATSKA d.d., Domovinskog rata 3, 23000 Zadar</item>
      <item>FINA ZAGREB</item>
      <item>Marinko Paić, OIB 55654806007, VI. Požarinje 6, 10000 Zagreb</item>
      <item>OD GRGIĆ &amp; PARTNERI, Ul. grada Vukovara 282, 10000 Zagreb</item>
      <item>ŽUPANIJSKO DRŽAVNO ODVJETNIŠTVO U ZAGREBU, Savska c. 41, 10000 Zagreb</item>
      <item>LUKA DUVNJAK, odvjetnik, Palmotićeva 64/a, 10000 Zagreb</item>
      <item>JUGOSLAV PURAN, odvjetnik, J. Jelačića 12, 43000 Bjelovar</item>
      <item>NATAŠA VUČINIĆ, odvjetnica, Zapoljska 38, 10000 Zagreb</item>
      <item>SANJA RADOLOVIĆ, odvjetnica, Trnjanska c. 37, 10000 Zagreb</item>
      <item>OD SUČEVIĆ I PARTNERI, Gundulićeva 63/I, 10000 Zagreb</item>
      <item>MTO d.o.o., Nova cesta 130, 10000 Zagreb</item>
      <item>DUNJA BELAIĆ GOLEŠ, odvjetnica, Sveti Duh 2, 10000 Zagreb</item>
      <item>ANTONIO VOLAREVIĆ, odvjetnik, Gjure Szaba 1a, 10000 Zagreb</item>
      <item>OD TOMULIĆ, GREIF &amp; PARTNERI, Kneza Borne 10, 10000 Zagreb</item>
      <item>OD BRLEČIĆ I PARTNERI, Optujska 25/I, 42000 Varaždin</item>
      <item>OD ŽELJKO RAČKI I KOLEGE, Ljudevita Gaja 27, 35000 Slavonski Brod</item>
      <item>OD ŠPEHAR &amp; ŠPEHAR, Masarykova 7, 10000 Zagreb</item>
      <item>JAVNOST</item>
      <item>TESLA ŠTEDNA BANKA d.d., Koturaška c. 51, 10000 Zagreb</item>
      <item>SOCIETE GENERALE GROUP-SPLITSKA BANKA d.d., Ruđera Boškovića 16, 21000 Split</item>
      <item>OD ŽUPIĆ &amp; PARTNERI, Ul. grada Vukovara 269f, 10000 Zagreb</item>
      <item>OD SUIĆ &amp; ŠKUNCA, Domagojeva 14, 10000 Zagreb</item>
      <item>HRVATSKI ZAVOD ZA ZDRAVSTVENO OSIGURANJE, Područni ured Zagreb, Mihanovićeva 3, 10000 Zagreb</item>
      <item>LIDL HRVATSKA d.o.o., Ul. kneza Lj. Posavskog 53, 10150 Velika Gorica</item>
      <item>EKO-FLOR PLUS d.o.o., Mokrice 180/c, 49243 Oroslavje</item>
      <item>OD PRIMORAC I PARTNERI j.t.d., Kennedyjev trg 6/b, 10000 Zagreb</item>
      <item>GRAFOTON d.o.o., Žrtava domovinskog rata 23, 44400 Glina</item>
      <item>ALEKSANDRA TOMEKOVIĆ DUNDA, odvjetnica, Božidara Adžije 22/2, 10000 Zagreb</item>
      <item>ZORAN TOMIĆ, odvjetnik, Zelinska 2/I, 10000 Zagreb</item>
      <item>DARKO VRKLJAN, Pavlenski put 5 f, 10000 Zagreb</item>
      <item>IVAN JURIČIĆ, odvjetnik, Masarykova 15, 10000 Zagreb</item>
      <item>SINIŠA TABAK, odvjetnik, Mesnička 9, 10000 Zagreb</item>
      <item>NATAŠA TATARIĆ, odvjetnica, Šrapčova 4, 10000 Zagreb</item>
      <item>ŽELIMIR PAR, odvjetnik, Kralja Držislava 2, 10000 Zagreb</item>
      <item>ZOU DOMAGOJ LEDIĆ &amp; IVAN KALEB, Draškovićeva 53, 10000 Zagreb</item>
      <item>GEORAD d.o.o., Kornatska 1, 10000 Zagreb</item>
      <item>INOSLAV KORINČIĆ, odvjetnik, Mihovila Krušlina 20, 10290 Zaprešić</item>
      <item>BRANISLAV VUKOJEVIĆ, odvjetnik, Valdemuška 15, 52100 Pula</item>
      <item>LJILJANA MARAVIĆ-PIRŠ, odvjetnica, Branimirova 5, 10000 Zagreb</item>
      <item>NEVEN GEČIĆ, odvjetnik, Garićgradska 10, 10000 Zagreb</item>
      <item>Agencija za osiguranje radničkih potraživanja u slučaju stečaja poslodavca, Frankopanska 11, 10000 Zagreb</item>
      <item>K-INDEKS d.o.o., Medveščak 23/I,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Odvjetničko društvo Ljubenko &amp; partneri</item>
      <item>MATAN SENTIĆ</item>
      <item>FINA ZAGREB</item>
      <item>HYPO ALPE-ADRIA-BANK d.d.</item>
      <item>KREDITNA BANKA ZAGREB d.d.</item>
      <item>MINISTARSTVO FINANCIJA RH, POREZNA UPRAVA, PODRUČNI URED</item>
      <item>RAIFFEISENBANK AUSTRIA d.d.</item>
      <item>OTP BANKA HRVATSKA d.d.</item>
      <item>FINA ZAGREB</item>
      <item>Marinko Paić</item>
      <item>OD GRGIĆ &amp; PARTNERI</item>
      <item>ŽUPANIJSKO DRŽAVNO ODVJETNIŠTVO U ZAGREBU</item>
      <item>LUKA DUVNJAK, odvjetnik</item>
      <item>JUGOSLAV PURAN, odvjetnik</item>
      <item>NATAŠA VUČINIĆ, odvjetnica</item>
      <item>SANJA RADOLOVIĆ, odvjetnica</item>
      <item>OD SUČEVIĆ I PARTNERI</item>
      <item>MTO d.o.o.</item>
      <item>DUNJA BELAIĆ GOLEŠ, odvjetnica</item>
      <item>ANTONIO VOLAREVIĆ, odvjetnik</item>
      <item>OD TOMULIĆ, GREIF &amp; PARTNERI</item>
      <item>OD BRLEČIĆ I PARTNERI</item>
      <item>OD ŽELJKO RAČKI I KOLEGE</item>
      <item>OD ŠPEHAR &amp; ŠPEHAR</item>
      <item>JAVNOST</item>
      <item>TESLA ŠTEDNA BANKA d.d.</item>
      <item>SOCIETE GENERALE GROUP-SPLITSKA BANKA d.d.</item>
      <item>OD ŽUPIĆ &amp; PARTNERI</item>
      <item>OD SUIĆ &amp; ŠKUNCA</item>
      <item>HRVATSKI ZAVOD ZA ZDRAVSTVENO OSIGURANJE, Područni ured Zagreb</item>
      <item>LIDL HRVATSKA d.o.o.</item>
      <item>EKO-FLOR PLUS d.o.o.</item>
      <item>OD PRIMORAC I PARTNERI j.t.d.</item>
      <item>GRAFOTON d.o.o.</item>
      <item>ALEKSANDRA TOMEKOVIĆ DUNDA, odvjetnica</item>
      <item>ZORAN TOMIĆ, odvjetnik</item>
      <item>DARKO VRKLJAN</item>
      <item>IVAN JURIČIĆ, odvjetnik</item>
      <item>SINIŠA TABAK, odvjetnik</item>
      <item>NATAŠA TATARIĆ, odvjetnica</item>
      <item>ŽELIMIR PAR, odvjetnik</item>
      <item>ZOU DOMAGOJ LEDIĆ &amp; IVAN KALEB</item>
      <item>GEORAD d.o.o.</item>
      <item>INOSLAV KORINČIĆ, odvjetnik</item>
      <item>BRANISLAV VUKOJEVIĆ, odvjetnik</item>
      <item>LJILJANA MARAVIĆ-PIRŠ, odvjetnica</item>
      <item>NEVEN GEČIĆ, odvjetnik</item>
      <item>Agencija za osiguranje radničkih potraživanja u slučaju stečaja poslodavca</item>
      <item>K-INDEKS d.o.o.</item>
      <item>Addiko Bank dioničko društvo</item>
    </izvorni_sadrzaj>
    <derivirana_varijabla naziv="DomainObject.Predmet.OstaliListNazivFormated_1">
      <item>Odvjetničko društvo Ljubenko &amp; partneri</item>
      <item>MATAN SENTIĆ</item>
      <item>FINA ZAGREB</item>
      <item>HYPO ALPE-ADRIA-BANK d.d.</item>
      <item>KREDITNA BANKA ZAGREB d.d.</item>
      <item>MINISTARSTVO FINANCIJA RH, POREZNA UPRAVA, PODRUČNI URED</item>
      <item>RAIFFEISENBANK AUSTRIA d.d.</item>
      <item>OTP BANKA HRVATSKA d.d.</item>
      <item>FINA ZAGREB</item>
      <item>Marinko Paić</item>
      <item>OD GRGIĆ &amp; PARTNERI</item>
      <item>ŽUPANIJSKO DRŽAVNO ODVJETNIŠTVO U ZAGREBU</item>
      <item>LUKA DUVNJAK, odvjetnik</item>
      <item>JUGOSLAV PURAN, odvjetnik</item>
      <item>NATAŠA VUČINIĆ, odvjetnica</item>
      <item>SANJA RADOLOVIĆ, odvjetnica</item>
      <item>OD SUČEVIĆ I PARTNERI</item>
      <item>MTO d.o.o.</item>
      <item>DUNJA BELAIĆ GOLEŠ, odvjetnica</item>
      <item>ANTONIO VOLAREVIĆ, odvjetnik</item>
      <item>OD TOMULIĆ, GREIF &amp; PARTNERI</item>
      <item>OD BRLEČIĆ I PARTNERI</item>
      <item>OD ŽELJKO RAČKI I KOLEGE</item>
      <item>OD ŠPEHAR &amp; ŠPEHAR</item>
      <item>JAVNOST</item>
      <item>TESLA ŠTEDNA BANKA d.d.</item>
      <item>SOCIETE GENERALE GROUP-SPLITSKA BANKA d.d.</item>
      <item>OD ŽUPIĆ &amp; PARTNERI</item>
      <item>OD SUIĆ &amp; ŠKUNCA</item>
      <item>HRVATSKI ZAVOD ZA ZDRAVSTVENO OSIGURANJE, Područni ured Zagreb</item>
      <item>LIDL HRVATSKA d.o.o.</item>
      <item>EKO-FLOR PLUS d.o.o.</item>
      <item>OD PRIMORAC I PARTNERI j.t.d.</item>
      <item>GRAFOTON d.o.o.</item>
      <item>ALEKSANDRA TOMEKOVIĆ DUNDA, odvjetnica</item>
      <item>ZORAN TOMIĆ, odvjetnik</item>
      <item>DARKO VRKLJAN</item>
      <item>IVAN JURIČIĆ, odvjetnik</item>
      <item>SINIŠA TABAK, odvjetnik</item>
      <item>NATAŠA TATARIĆ, odvjetnica</item>
      <item>ŽELIMIR PAR, odvjetnik</item>
      <item>ZOU DOMAGOJ LEDIĆ &amp; IVAN KALEB</item>
      <item>GEORAD d.o.o.</item>
      <item>INOSLAV KORINČIĆ, odvjetnik</item>
      <item>BRANISLAV VUKOJEVIĆ, odvjetnik</item>
      <item>LJILJANA MARAVIĆ-PIRŠ, odvjetnica</item>
      <item>NEVEN GEČIĆ, odvjetnik</item>
      <item>Agencija za osiguranje radničkih potraživanja u slučaju stečaja poslodavca</item>
      <item>K-INDEKS d.o.o.</item>
      <item>Addiko Bank dioničko društvo</item>
    </derivirana_varijabla>
  </DomainObject.Predmet.OstaliListNazivFormated>
  <DomainObject.Predmet.OstaliListNazivFormatedOIB>
    <izvorni_sadrzaj>
      <item>Odvjetničko društvo Ljubenko &amp; partneri, OIB 44071613559</item>
      <item>MATAN SENTIĆ</item>
      <item>FINA ZAGREB</item>
      <item>HYPO ALPE-ADRIA-BANK d.d.</item>
      <item>KREDITNA BANKA ZAGREB d.d.</item>
      <item>MINISTARSTVO FINANCIJA RH, POREZNA UPRAVA, PODRUČNI URED</item>
      <item>RAIFFEISENBANK AUSTRIA d.d., OIB 53056966535</item>
      <item>OTP BANKA HRVATSKA d.d.</item>
      <item>FINA ZAGREB</item>
      <item>Marinko Paić, OIB 55654806007</item>
      <item>OD GRGIĆ &amp; PARTNERI</item>
      <item>ŽUPANIJSKO DRŽAVNO ODVJETNIŠTVO U ZAGREBU</item>
      <item>LUKA DUVNJAK, odvjetnik</item>
      <item>JUGOSLAV PURAN, odvjetnik</item>
      <item>NATAŠA VUČINIĆ, odvjetnica</item>
      <item>SANJA RADOLOVIĆ, odvjetnica</item>
      <item>OD SUČEVIĆ I PARTNERI</item>
      <item>MTO d.o.o.</item>
      <item>DUNJA BELAIĆ GOLEŠ, odvjetnica</item>
      <item>ANTONIO VOLAREVIĆ, odvjetnik</item>
      <item>OD TOMULIĆ, GREIF &amp; PARTNERI</item>
      <item>OD BRLEČIĆ I PARTNERI</item>
      <item>OD ŽELJKO RAČKI I KOLEGE</item>
      <item>OD ŠPEHAR &amp; ŠPEHAR</item>
      <item>JAVNOST</item>
      <item>TESLA ŠTEDNA BANKA d.d.</item>
      <item>SOCIETE GENERALE GROUP-SPLITSKA BANKA d.d.</item>
      <item>OD ŽUPIĆ &amp; PARTNERI</item>
      <item>OD SUIĆ &amp; ŠKUNCA</item>
      <item>HRVATSKI ZAVOD ZA ZDRAVSTVENO OSIGURANJE, Područni ured Zagreb</item>
      <item>LIDL HRVATSKA d.o.o.</item>
      <item>EKO-FLOR PLUS d.o.o.</item>
      <item>OD PRIMORAC I PARTNERI j.t.d.</item>
      <item>GRAFOTON d.o.o.</item>
      <item>ALEKSANDRA TOMEKOVIĆ DUNDA, odvjetnica</item>
      <item>ZORAN TOMIĆ, odvjetnik</item>
      <item>DARKO VRKLJAN</item>
      <item>IVAN JURIČIĆ, odvjetnik</item>
      <item>SINIŠA TABAK, odvjetnik</item>
      <item>NATAŠA TATARIĆ, odvjetnica</item>
      <item>ŽELIMIR PAR, odvjetnik</item>
      <item>ZOU DOMAGOJ LEDIĆ &amp; IVAN KALEB</item>
      <item>GEORAD d.o.o.</item>
      <item>INOSLAV KORINČIĆ, odvjetnik</item>
      <item>BRANISLAV VUKOJEVIĆ, odvjetnik</item>
      <item>LJILJANA MARAVIĆ-PIRŠ, odvjetnica</item>
      <item>NEVEN GEČIĆ, odvjetnik</item>
      <item>Agencija za osiguranje radničkih potraživanja u slučaju stečaja poslodavca</item>
      <item>K-INDEKS d.o.o.</item>
      <item>Addiko Bank dioničko društvo, OIB 14036333877</item>
    </izvorni_sadrzaj>
    <derivirana_varijabla naziv="DomainObject.Predmet.OstaliListNazivFormatedOIB_1">
      <item>Odvjetničko društvo Ljubenko &amp; partneri, OIB 44071613559</item>
      <item>MATAN SENTIĆ</item>
      <item>FINA ZAGREB</item>
      <item>HYPO ALPE-ADRIA-BANK d.d.</item>
      <item>KREDITNA BANKA ZAGREB d.d.</item>
      <item>MINISTARSTVO FINANCIJA RH, POREZNA UPRAVA, PODRUČNI URED</item>
      <item>RAIFFEISENBANK AUSTRIA d.d., OIB 53056966535</item>
      <item>OTP BANKA HRVATSKA d.d.</item>
      <item>FINA ZAGREB</item>
      <item>Marinko Paić, OIB 55654806007</item>
      <item>OD GRGIĆ &amp; PARTNERI</item>
      <item>ŽUPANIJSKO DRŽAVNO ODVJETNIŠTVO U ZAGREBU</item>
      <item>LUKA DUVNJAK, odvjetnik</item>
      <item>JUGOSLAV PURAN, odvjetnik</item>
      <item>NATAŠA VUČINIĆ, odvjetnica</item>
      <item>SANJA RADOLOVIĆ, odvjetnica</item>
      <item>OD SUČEVIĆ I PARTNERI</item>
      <item>MTO d.o.o.</item>
      <item>DUNJA BELAIĆ GOLEŠ, odvjetnica</item>
      <item>ANTONIO VOLAREVIĆ, odvjetnik</item>
      <item>OD TOMULIĆ, GREIF &amp; PARTNERI</item>
      <item>OD BRLEČIĆ I PARTNERI</item>
      <item>OD ŽELJKO RAČKI I KOLEGE</item>
      <item>OD ŠPEHAR &amp; ŠPEHAR</item>
      <item>JAVNOST</item>
      <item>TESLA ŠTEDNA BANKA d.d.</item>
      <item>SOCIETE GENERALE GROUP-SPLITSKA BANKA d.d.</item>
      <item>OD ŽUPIĆ &amp; PARTNERI</item>
      <item>OD SUIĆ &amp; ŠKUNCA</item>
      <item>HRVATSKI ZAVOD ZA ZDRAVSTVENO OSIGURANJE, Područni ured Zagreb</item>
      <item>LIDL HRVATSKA d.o.o.</item>
      <item>EKO-FLOR PLUS d.o.o.</item>
      <item>OD PRIMORAC I PARTNERI j.t.d.</item>
      <item>GRAFOTON d.o.o.</item>
      <item>ALEKSANDRA TOMEKOVIĆ DUNDA, odvjetnica</item>
      <item>ZORAN TOMIĆ, odvjetnik</item>
      <item>DARKO VRKLJAN</item>
      <item>IVAN JURIČIĆ, odvjetnik</item>
      <item>SINIŠA TABAK, odvjetnik</item>
      <item>NATAŠA TATARIĆ, odvjetnica</item>
      <item>ŽELIMIR PAR, odvjetnik</item>
      <item>ZOU DOMAGOJ LEDIĆ &amp; IVAN KALEB</item>
      <item>GEORAD d.o.o.</item>
      <item>INOSLAV KORINČIĆ, odvjetnik</item>
      <item>BRANISLAV VUKOJEVIĆ, odvjetnik</item>
      <item>LJILJANA MARAVIĆ-PIRŠ, odvjetnica</item>
      <item>NEVEN GEČIĆ, odvjetnik</item>
      <item>Agencija za osiguranje radničkih potraživanja u slučaju stečaja poslodavca</item>
      <item>K-INDEKS d.o.o.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>St-69/2015-51</izvorni_sadrzaj>
    <derivirana_varijabla naziv="DomainObject.PoslovniBrojDokumenta_1">St-69/2015-51</derivirana_varijabla>
  </DomainObject.PoslovniBrojDokumenta>
  <DomainObject.Predmet.StrankaIDrugi>
    <izvorni_sadrzaj>JOSIP BLAŽEVIĆ i dr.</izvorni_sadrzaj>
    <derivirana_varijabla naziv="DomainObject.Predmet.StrankaIDrugi_1">JOSIP BLAŽEVIĆ i dr.</derivirana_varijabla>
  </DomainObject.Predmet.StrankaIDrugi>
  <DomainObject.Predmet.ProtustrankaIDrugi>
    <izvorni_sadrzaj>Stečajna masa STIB NEKRETNINE d.o.o.</izvorni_sadrzaj>
    <derivirana_varijabla naziv="DomainObject.Predmet.ProtustrankaIDrugi_1">Stečajna masa STIB NEKRETNINE d.o.o.</derivirana_varijabla>
  </DomainObject.Predmet.ProtustrankaIDrugi>
  <DomainObject.Predmet.StrankaIDrugiAdressOIB>
    <izvorni_sadrzaj>JOSIP BLAŽEVIĆ, OIB 83346625402, IVANE BRLIĆ MAŽURANIĆ 52, 10000 Zagreb i dr.</izvorni_sadrzaj>
    <derivirana_varijabla naziv="DomainObject.Predmet.StrankaIDrugiAdressOIB_1">JOSIP BLAŽEVIĆ, OIB 83346625402, IVANE BRLIĆ MAŽURANIĆ 52, 10000 Zagreb i dr.</derivirana_varijabla>
  </DomainObject.Predmet.StrankaIDrugiAdressOIB>
  <DomainObject.Predmet.ProtustrankaIDrugiAdressOIB>
    <izvorni_sadrzaj>Stečajna masa STIB NEKRETNINE d.o.o., OIB 32786151659, LANIŠTE 24, 10000 Zagreb</izvorni_sadrzaj>
    <derivirana_varijabla naziv="DomainObject.Predmet.ProtustrankaIDrugiAdressOIB_1">Stečajna masa STIB NEKRETNINE d.o.o., OIB 32786151659, LANIŠTE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studenog 2017.</izvorni_sadrzaj>
    <derivirana_varijabla naziv="DomainObject.Predmet.OdlukaRjesenje.DatumDonosenjaOdluke_1">8. studenog 2017.</derivirana_varijabla>
  </DomainObject.Predmet.OdlukaRjesenje.DatumDonosenjaOdluke>
  <DomainObject.Predmet.OdlukaRjesenje.DatumPravomocnosti>
    <izvorni_sadrzaj>25. studenog 2017.</izvorni_sadrzaj>
    <derivirana_varijabla naziv="DomainObject.Predmet.OdlukaRjesenje.DatumPravomocnosti_1">25. studenog 2017.</derivirana_varijabla>
  </DomainObject.Predmet.OdlukaRjesenje.DatumPravomocnosti>
  <DomainObject.Predmet.OdlukaRjesenje.Oznaka>
    <izvorni_sadrzaj>St-69/2015-40</izvorni_sadrzaj>
    <derivirana_varijabla naziv="DomainObject.Predmet.OdlukaRjesenje.Oznaka_1">St-69/2015-40</derivirana_varijabla>
  </DomainObject.Predmet.OdlukaRjesenje.Oznaka>
  <DomainObject.Predmet.SudioniciListNaziv>
    <izvorni_sadrzaj>
      <item>Stečajna masa STIB NEKRETNINE d.o.o.</item>
      <item>Odvjetničko društvo Ljubenko &amp; partneri</item>
      <item>KRISTINA KIŠ</item>
      <item>JOSIP BLAŽEVIĆ</item>
      <item>MATAN SENTIĆ</item>
      <item>FINA ZAGREB</item>
      <item>HYPO ALPE-ADRIA-BANK d.d.</item>
      <item>KREDITNA BANKA ZAGREB d.d.</item>
      <item>MINISTARSTVO FINANCIJA RH, POREZNA UPRAVA, PODRUČNI URED</item>
      <item>RAIFFEISENBANK AUSTRIA d.d.</item>
      <item>OTP BANKA HRVATSKA d.d.</item>
      <item>FINA ZAGREB</item>
      <item>Marinko Paić</item>
      <item>OD GRGIĆ &amp; PARTNERI</item>
      <item>ŽUPANIJSKO DRŽAVNO ODVJETNIŠTVO U ZAGREBU</item>
      <item>LUKA DUVNJAK, odvjetnik</item>
      <item>JUGOSLAV PURAN, odvjetnik</item>
      <item>NATAŠA VUČINIĆ, odvjetnica</item>
      <item>SANJA RADOLOVIĆ, odvjetnica</item>
      <item>OD SUČEVIĆ I PARTNERI</item>
      <item>MTO d.o.o.</item>
      <item>DUNJA BELAIĆ GOLEŠ, odvjetnica</item>
      <item>ANTONIO VOLAREVIĆ, odvjetnik</item>
      <item>OD TOMULIĆ, GREIF &amp; PARTNERI</item>
      <item>OD BRLEČIĆ I PARTNERI</item>
      <item>OD ŽELJKO RAČKI I KOLEGE</item>
      <item>OD ŠPEHAR &amp; ŠPEHAR</item>
      <item>JAVNOST</item>
      <item>TESLA ŠTEDNA BANKA d.d.</item>
      <item>SOCIETE GENERALE GROUP-SPLITSKA BANKA d.d.</item>
      <item>OD ŽUPIĆ &amp; PARTNERI</item>
      <item>OD SUIĆ &amp; ŠKUNCA</item>
      <item>HRVATSKI ZAVOD ZA ZDRAVSTVENO OSIGURANJE, Područni ured Zagreb</item>
      <item>LIDL HRVATSKA d.o.o.</item>
      <item>EKO-FLOR PLUS d.o.o.</item>
      <item>OD PRIMORAC I PARTNERI j.t.d.</item>
      <item>GRAFOTON d.o.o.</item>
      <item>ALEKSANDRA TOMEKOVIĆ DUNDA, odvjetnica</item>
      <item>ZORAN TOMIĆ, odvjetnik</item>
      <item>DARKO VRKLJAN</item>
      <item>IVAN JURIČIĆ, odvjetnik</item>
      <item>SINIŠA TABAK, odvjetnik</item>
      <item>NATAŠA TATARIĆ, odvjetnica</item>
      <item>ŽELIMIR PAR, odvjetnik</item>
      <item>ZOU DOMAGOJ LEDIĆ &amp; IVAN KALEB</item>
      <item>GEORAD d.o.o.</item>
      <item>INOSLAV KORINČIĆ, odvjetnik</item>
      <item>BRANISLAV VUKOJEVIĆ, odvjetnik</item>
      <item>LJILJANA MARAVIĆ-PIRŠ, odvjetnica</item>
      <item>NEVEN GEČIĆ, odvjetnik</item>
      <item>VJEROVNICI</item>
      <item>Agencija za osiguranje radničkih potraživanja u slučaju stečaja poslodavca</item>
      <item>K-INDEKS d.o.o.</item>
      <item>Addiko Bank dioničko društvo</item>
    </izvorni_sadrzaj>
    <derivirana_varijabla naziv="DomainObject.Predmet.SudioniciListNaziv_1">
      <item>Stečajna masa STIB NEKRETNINE d.o.o.</item>
      <item>Odvjetničko društvo Ljubenko &amp; partneri</item>
      <item>KRISTINA KIŠ</item>
      <item>JOSIP BLAŽEVIĆ</item>
      <item>MATAN SENTIĆ</item>
      <item>FINA ZAGREB</item>
      <item>HYPO ALPE-ADRIA-BANK d.d.</item>
      <item>KREDITNA BANKA ZAGREB d.d.</item>
      <item>MINISTARSTVO FINANCIJA RH, POREZNA UPRAVA, PODRUČNI URED</item>
      <item>RAIFFEISENBANK AUSTRIA d.d.</item>
      <item>OTP BANKA HRVATSKA d.d.</item>
      <item>FINA ZAGREB</item>
      <item>Marinko Paić</item>
      <item>OD GRGIĆ &amp; PARTNERI</item>
      <item>ŽUPANIJSKO DRŽAVNO ODVJETNIŠTVO U ZAGREBU</item>
      <item>LUKA DUVNJAK, odvjetnik</item>
      <item>JUGOSLAV PURAN, odvjetnik</item>
      <item>NATAŠA VUČINIĆ, odvjetnica</item>
      <item>SANJA RADOLOVIĆ, odvjetnica</item>
      <item>OD SUČEVIĆ I PARTNERI</item>
      <item>MTO d.o.o.</item>
      <item>DUNJA BELAIĆ GOLEŠ, odvjetnica</item>
      <item>ANTONIO VOLAREVIĆ, odvjetnik</item>
      <item>OD TOMULIĆ, GREIF &amp; PARTNERI</item>
      <item>OD BRLEČIĆ I PARTNERI</item>
      <item>OD ŽELJKO RAČKI I KOLEGE</item>
      <item>OD ŠPEHAR &amp; ŠPEHAR</item>
      <item>JAVNOST</item>
      <item>TESLA ŠTEDNA BANKA d.d.</item>
      <item>SOCIETE GENERALE GROUP-SPLITSKA BANKA d.d.</item>
      <item>OD ŽUPIĆ &amp; PARTNERI</item>
      <item>OD SUIĆ &amp; ŠKUNCA</item>
      <item>HRVATSKI ZAVOD ZA ZDRAVSTVENO OSIGURANJE, Područni ured Zagreb</item>
      <item>LIDL HRVATSKA d.o.o.</item>
      <item>EKO-FLOR PLUS d.o.o.</item>
      <item>OD PRIMORAC I PARTNERI j.t.d.</item>
      <item>GRAFOTON d.o.o.</item>
      <item>ALEKSANDRA TOMEKOVIĆ DUNDA, odvjetnica</item>
      <item>ZORAN TOMIĆ, odvjetnik</item>
      <item>DARKO VRKLJAN</item>
      <item>IVAN JURIČIĆ, odvjetnik</item>
      <item>SINIŠA TABAK, odvjetnik</item>
      <item>NATAŠA TATARIĆ, odvjetnica</item>
      <item>ŽELIMIR PAR, odvjetnik</item>
      <item>ZOU DOMAGOJ LEDIĆ &amp; IVAN KALEB</item>
      <item>GEORAD d.o.o.</item>
      <item>INOSLAV KORINČIĆ, odvjetnik</item>
      <item>BRANISLAV VUKOJEVIĆ, odvjetnik</item>
      <item>LJILJANA MARAVIĆ-PIRŠ, odvjetnica</item>
      <item>NEVEN GEČIĆ, odvjetnik</item>
      <item>VJEROVNICI</item>
      <item>Agencija za osiguranje radničkih potraživanja u slučaju stečaja poslodavca</item>
      <item>K-INDEKS d.o.o.</item>
      <item>Addiko Bank dioničko društvo</item>
    </derivirana_varijabla>
  </DomainObject.Predmet.SudioniciListNaziv>
  <DomainObject.Predmet.SudioniciListAdressOIB>
    <izvorni_sadrzaj>
      <item>Stečajna masa STIB NEKRETNINE d.o.o., OIB 32786151659, LANIŠTE 24,10000 Zagreb</item>
      <item>Odvjetničko društvo Ljubenko &amp; partneri, OIB 44071613559, Branimirova 29,10000 Zagreb</item>
      <item>KRISTINA KIŠ, OIB 71562745485, HORVAĆANSKA 27,10000 Zagreb</item>
      <item>JOSIP BLAŽEVIĆ, OIB 83346625402, IVANE BRLIĆ MAŽURANIĆ 52,10000 Zagreb</item>
      <item>MATAN SENTIĆ, Lanište 24,10000 Zagreb</item>
      <item>FINA ZAGREB</item>
      <item>HYPO ALPE-ADRIA-BANK d.d., Slavonska av. 6,10000 Zagreb</item>
      <item>KREDITNA BANKA ZAGREB d.d., Ul. grada Vukovara 74,10000 Zagreb</item>
      <item>MINISTARSTVO FINANCIJA RH, POREZNA UPRAVA, PODRUČNI URED, Av. Dubrovnik 32,10000 Zagreb</item>
      <item>RAIFFEISENBANK AUSTRIA d.d., OIB 53056966535, Petrinjska 59,10000 Zagreb</item>
      <item>OTP BANKA HRVATSKA d.d., Domovinskog rata 3,23000 Zadar</item>
      <item>FINA ZAGREB</item>
      <item>Marinko Paić, OIB 55654806007, VI. Požarinje 6,10000 Zagreb</item>
      <item>OD GRGIĆ &amp; PARTNERI, Ul. grada Vukovara 282,10000 Zagreb</item>
      <item>ŽUPANIJSKO DRŽAVNO ODVJETNIŠTVO U ZAGREBU, Savska c. 41,10000 Zagreb</item>
      <item>LUKA DUVNJAK, odvjetnik, Palmotićeva 64/a,10000 Zagreb</item>
      <item>JUGOSLAV PURAN, odvjetnik, J. Jelačića 12,43000 Bjelovar</item>
      <item>NATAŠA VUČINIĆ, odvjetnica, Zapoljska 38,10000 Zagreb</item>
      <item>SANJA RADOLOVIĆ, odvjetnica, Trnjanska c. 37,10000 Zagreb</item>
      <item>OD SUČEVIĆ I PARTNERI, Gundulićeva 63/I,10000 Zagreb</item>
      <item>MTO d.o.o., Nova cesta 130,10000 Zagreb</item>
      <item>DUNJA BELAIĆ GOLEŠ, odvjetnica, Sveti Duh 2,10000 Zagreb</item>
      <item>ANTONIO VOLAREVIĆ, odvjetnik, Gjure Szaba 1a,10000 Zagreb</item>
      <item>OD TOMULIĆ, GREIF &amp; PARTNERI, Kneza Borne 10,10000 Zagreb</item>
      <item>OD BRLEČIĆ I PARTNERI, Optujska 25/I,42000 Varaždin</item>
      <item>OD ŽELJKO RAČKI I KOLEGE, Ljudevita Gaja 27,35000 Slavonski Brod</item>
      <item>OD ŠPEHAR &amp; ŠPEHAR, Masarykova 7,10000 Zagreb</item>
      <item>JAVNOST</item>
      <item>TESLA ŠTEDNA BANKA d.d., Koturaška c. 51,10000 Zagreb</item>
      <item>SOCIETE GENERALE GROUP-SPLITSKA BANKA d.d., Ruđera Boškovića 16,21000 Split</item>
      <item>OD ŽUPIĆ &amp; PARTNERI, Ul. grada Vukovara 269f,10000 Zagreb</item>
      <item>OD SUIĆ &amp; ŠKUNCA, Domagojeva 14,10000 Zagreb</item>
      <item>HRVATSKI ZAVOD ZA ZDRAVSTVENO OSIGURANJE, Područni ured Zagreb, Mihanovićeva 3,10000 Zagreb</item>
      <item>LIDL HRVATSKA d.o.o., Ul. kneza Lj. Posavskog 53,10150 Velika Gorica</item>
      <item>EKO-FLOR PLUS d.o.o., Mokrice 180/c,49243 Oroslavje</item>
      <item>OD PRIMORAC I PARTNERI j.t.d., Kennedyjev trg 6/b,10000 Zagreb</item>
      <item>GRAFOTON d.o.o., Žrtava domovinskog rata 23,44400 Glina</item>
      <item>ALEKSANDRA TOMEKOVIĆ DUNDA, odvjetnica, Božidara Adžije 22/2,10000 Zagreb</item>
      <item>ZORAN TOMIĆ, odvjetnik, Zelinska 2/I,10000 Zagreb</item>
      <item>DARKO VRKLJAN, Pavlenski put 5 f,10000 Zagreb</item>
      <item>IVAN JURIČIĆ, odvjetnik, Masarykova 15,10000 Zagreb</item>
      <item>SINIŠA TABAK, odvjetnik, Mesnička 9,10000 Zagreb</item>
      <item>NATAŠA TATARIĆ, odvjetnica, Šrapčova 4,10000 Zagreb</item>
      <item>ŽELIMIR PAR, odvjetnik, Kralja Držislava 2,10000 Zagreb</item>
      <item>ZOU DOMAGOJ LEDIĆ &amp; IVAN KALEB, Draškovićeva 53,10000 Zagreb</item>
      <item>GEORAD d.o.o., Kornatska 1,10000 Zagreb</item>
      <item>INOSLAV KORINČIĆ, odvjetnik, Mihovila Krušlina 20,10290 Zaprešić</item>
      <item>BRANISLAV VUKOJEVIĆ, odvjetnik, Valdemuška 15,52100 Pula</item>
      <item>LJILJANA MARAVIĆ-PIRŠ, odvjetnica, Branimirova 5,10000 Zagreb</item>
      <item>NEVEN GEČIĆ, odvjetnik, Garićgradska 10,10000 Zagreb</item>
      <item>VJEROVNICI</item>
      <item>Agencija za osiguranje radničkih potraživanja u slučaju stečaja poslodavca, Frankopanska 11,10000 Zagreb</item>
      <item>K-INDEKS d.o.o., Medveščak 23/I,10000 Zagreb</item>
      <item>Addiko Bank dioničko društvo, OIB 14036333877, Slavonska avenija 6,10000 Zagreb</item>
    </izvorni_sadrzaj>
    <derivirana_varijabla naziv="DomainObject.Predmet.SudioniciListAdressOIB_1">
      <item>Stečajna masa STIB NEKRETNINE d.o.o., OIB 32786151659, LANIŠTE 24,10000 Zagreb</item>
      <item>Odvjetničko društvo Ljubenko &amp; partneri, OIB 44071613559, Branimirova 29,10000 Zagreb</item>
      <item>KRISTINA KIŠ, OIB 71562745485, HORVAĆANSKA 27,10000 Zagreb</item>
      <item>JOSIP BLAŽEVIĆ, OIB 83346625402, IVANE BRLIĆ MAŽURANIĆ 52,10000 Zagreb</item>
      <item>MATAN SENTIĆ, Lanište 24,10000 Zagreb</item>
      <item>FINA ZAGREB</item>
      <item>HYPO ALPE-ADRIA-BANK d.d., Slavonska av. 6,10000 Zagreb</item>
      <item>KREDITNA BANKA ZAGREB d.d., Ul. grada Vukovara 74,10000 Zagreb</item>
      <item>MINISTARSTVO FINANCIJA RH, POREZNA UPRAVA, PODRUČNI URED, Av. Dubrovnik 32,10000 Zagreb</item>
      <item>RAIFFEISENBANK AUSTRIA d.d., OIB 53056966535, Petrinjska 59,10000 Zagreb</item>
      <item>OTP BANKA HRVATSKA d.d., Domovinskog rata 3,23000 Zadar</item>
      <item>FINA ZAGREB</item>
      <item>Marinko Paić, OIB 55654806007, VI. Požarinje 6,10000 Zagreb</item>
      <item>OD GRGIĆ &amp; PARTNERI, Ul. grada Vukovara 282,10000 Zagreb</item>
      <item>ŽUPANIJSKO DRŽAVNO ODVJETNIŠTVO U ZAGREBU, Savska c. 41,10000 Zagreb</item>
      <item>LUKA DUVNJAK, odvjetnik, Palmotićeva 64/a,10000 Zagreb</item>
      <item>JUGOSLAV PURAN, odvjetnik, J. Jelačića 12,43000 Bjelovar</item>
      <item>NATAŠA VUČINIĆ, odvjetnica, Zapoljska 38,10000 Zagreb</item>
      <item>SANJA RADOLOVIĆ, odvjetnica, Trnjanska c. 37,10000 Zagreb</item>
      <item>OD SUČEVIĆ I PARTNERI, Gundulićeva 63/I,10000 Zagreb</item>
      <item>MTO d.o.o., Nova cesta 130,10000 Zagreb</item>
      <item>DUNJA BELAIĆ GOLEŠ, odvjetnica, Sveti Duh 2,10000 Zagreb</item>
      <item>ANTONIO VOLAREVIĆ, odvjetnik, Gjure Szaba 1a,10000 Zagreb</item>
      <item>OD TOMULIĆ, GREIF &amp; PARTNERI, Kneza Borne 10,10000 Zagreb</item>
      <item>OD BRLEČIĆ I PARTNERI, Optujska 25/I,42000 Varaždin</item>
      <item>OD ŽELJKO RAČKI I KOLEGE, Ljudevita Gaja 27,35000 Slavonski Brod</item>
      <item>OD ŠPEHAR &amp; ŠPEHAR, Masarykova 7,10000 Zagreb</item>
      <item>JAVNOST</item>
      <item>TESLA ŠTEDNA BANKA d.d., Koturaška c. 51,10000 Zagreb</item>
      <item>SOCIETE GENERALE GROUP-SPLITSKA BANKA d.d., Ruđera Boškovića 16,21000 Split</item>
      <item>OD ŽUPIĆ &amp; PARTNERI, Ul. grada Vukovara 269f,10000 Zagreb</item>
      <item>OD SUIĆ &amp; ŠKUNCA, Domagojeva 14,10000 Zagreb</item>
      <item>HRVATSKI ZAVOD ZA ZDRAVSTVENO OSIGURANJE, Područni ured Zagreb, Mihanovićeva 3,10000 Zagreb</item>
      <item>LIDL HRVATSKA d.o.o., Ul. kneza Lj. Posavskog 53,10150 Velika Gorica</item>
      <item>EKO-FLOR PLUS d.o.o., Mokrice 180/c,49243 Oroslavje</item>
      <item>OD PRIMORAC I PARTNERI j.t.d., Kennedyjev trg 6/b,10000 Zagreb</item>
      <item>GRAFOTON d.o.o., Žrtava domovinskog rata 23,44400 Glina</item>
      <item>ALEKSANDRA TOMEKOVIĆ DUNDA, odvjetnica, Božidara Adžije 22/2,10000 Zagreb</item>
      <item>ZORAN TOMIĆ, odvjetnik, Zelinska 2/I,10000 Zagreb</item>
      <item>DARKO VRKLJAN, Pavlenski put 5 f,10000 Zagreb</item>
      <item>IVAN JURIČIĆ, odvjetnik, Masarykova 15,10000 Zagreb</item>
      <item>SINIŠA TABAK, odvjetnik, Mesnička 9,10000 Zagreb</item>
      <item>NATAŠA TATARIĆ, odvjetnica, Šrapčova 4,10000 Zagreb</item>
      <item>ŽELIMIR PAR, odvjetnik, Kralja Držislava 2,10000 Zagreb</item>
      <item>ZOU DOMAGOJ LEDIĆ &amp; IVAN KALEB, Draškovićeva 53,10000 Zagreb</item>
      <item>GEORAD d.o.o., Kornatska 1,10000 Zagreb</item>
      <item>INOSLAV KORINČIĆ, odvjetnik, Mihovila Krušlina 20,10290 Zaprešić</item>
      <item>BRANISLAV VUKOJEVIĆ, odvjetnik, Valdemuška 15,52100 Pula</item>
      <item>LJILJANA MARAVIĆ-PIRŠ, odvjetnica, Branimirova 5,10000 Zagreb</item>
      <item>NEVEN GEČIĆ, odvjetnik, Garićgradska 10,10000 Zagreb</item>
      <item>VJEROVNICI</item>
      <item>Agencija za osiguranje radničkih potraživanja u slučaju stečaja poslodavca, Frankopanska 11,10000 Zagreb</item>
      <item>K-INDEKS d.o.o., Medveščak 23/I,10000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32786151659</item>
      <item>, OIB 44071613559</item>
      <item>, OIB 71562745485</item>
      <item>, OIB 83346625402</item>
      <item>, OIB null</item>
      <item>, OIB null</item>
      <item>, OIB null</item>
      <item>, OIB null</item>
      <item>, OIB null</item>
      <item>, OIB 53056966535</item>
      <item>, OIB null</item>
      <item>, OIB null</item>
      <item>, OIB 55654806007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14036333877</item>
    </izvorni_sadrzaj>
    <derivirana_varijabla naziv="DomainObject.Predmet.SudioniciListNazivOIB_1">
      <item>, OIB 32786151659</item>
      <item>, OIB 44071613559</item>
      <item>, OIB 71562745485</item>
      <item>, OIB 83346625402</item>
      <item>, OIB null</item>
      <item>, OIB null</item>
      <item>, OIB null</item>
      <item>, OIB null</item>
      <item>, OIB null</item>
      <item>, OIB 53056966535</item>
      <item>, OIB null</item>
      <item>, OIB null</item>
      <item>, OIB 55654806007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ožujka 2015.</izvorni_sadrzaj>
    <derivirana_varijabla naziv="DomainObject.Predmet.DatumZadnjeOdrzaneSudskeRadnje_1">11. ožujka 2015.</derivirana_varijabla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St-69/2015-47</izvorni_sadrzaj>
    <derivirana_varijabla naziv="DomainObject.PredzadnjaOdlukaIzPredmeta.Oznaka_1">St-69/2015-47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1491</properties:Characters>
  <properties:Lines>49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2019-05-13T09:05:00Z</dcterms:created>
  <dc:creator>Monika Grbac</dc:creator>
  <cp:lastModifiedBy>Monika Grbac</cp:lastModifiedBy>
  <dcterms:modified xmlns:xsi="http://www.w3.org/2001/XMLSchema-instance" xsi:type="dcterms:W3CDTF">2019-05-13T09:15:00Z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St-69/2015-51 / Odluka - Rješenje - sazivanje skupštine vjerovnika (st-69-15_STIB.docx)</vt:lpwstr>
  </prop:property>
  <prop:property name="CC_coloring" pid="5" fmtid="{D5CDD505-2E9C-101B-9397-08002B2CF9AE}">
    <vt:bool>false</vt:bool>
  </prop:property>
</prop:Properties>
</file>