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5df9" w14:paraId="8405df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B12FD0">
        <w:rPr>
          <w:b/>
        </w:rPr>
        <w:t>5</w:t>
      </w:r>
      <w:r w:rsidR="00096CD9">
        <w:rPr>
          <w:b/>
        </w:rPr>
        <w:t>24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096CD9">
        <w:rPr>
          <w:b/>
        </w:rPr>
        <w:t>JEDRILIČARSKI KLUB MANDETA MINI MARIS, Zagreb, Hercegovačka 8, OIB: 64228630163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096CD9">
        <w:rPr>
          <w:b/>
        </w:rPr>
        <w:t>JEDRILIČARSKI KLUB MANDETA MINI MARIS, Zagreb, Hercegovačka 8, OIB: 64228630163</w:t>
      </w:r>
      <w:r w:rsidR="00F7278D">
        <w:t xml:space="preserve">, iznosi </w:t>
      </w:r>
      <w:r w:rsidR="00096CD9">
        <w:rPr>
          <w:b/>
        </w:rPr>
        <w:t>97.067,98</w:t>
      </w:r>
      <w:r w:rsidR="00B12FD0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proofErr w:type="spellStart"/>
      <w:r w:rsidR="00096CD9">
        <w:rPr>
          <w:b/>
        </w:rPr>
        <w:t>Tonći</w:t>
      </w:r>
      <w:proofErr w:type="spellEnd"/>
      <w:r w:rsidR="00096CD9">
        <w:rPr>
          <w:b/>
        </w:rPr>
        <w:t xml:space="preserve"> Vrdoljak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096CD9">
        <w:rPr>
          <w:b/>
        </w:rPr>
        <w:t>524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42D" w:rsidR="007F142D">
      <w:r>
        <w:separator/>
      </w:r>
    </w:p>
  </w:endnote>
  <w:endnote w:id="0" w:type="continuationSeparator">
    <w:p w:rsidRDefault="007F142D" w:rsidR="007F1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42D" w:rsidR="007F142D">
      <w:r>
        <w:separator/>
      </w:r>
    </w:p>
  </w:footnote>
  <w:footnote w:id="0" w:type="continuationSeparator">
    <w:p w:rsidRDefault="007F142D" w:rsidR="007F1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42D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27926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7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7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MANDETA MINI MARIS</izvorni_sadrzaj>
    <derivirana_varijabla naziv="DomainObject.Predmet.ProtustrankaFormated_1">  Jedriličarski klub MANDETA MINI MARIS</derivirana_varijabla>
  </DomainObject.Predmet.ProtustrankaFormated>
  <DomainObject.Predmet.ProtustrankaFormatedOIB>
    <izvorni_sadrzaj>  Jedriličarski klub MANDETA MINI MARIS, OIB 64228630163</izvorni_sadrzaj>
    <derivirana_varijabla naziv="DomainObject.Predmet.ProtustrankaFormatedOIB_1">  Jedriličarski klub MANDETA MINI MARIS, OIB 64228630163</derivirana_varijabla>
  </DomainObject.Predmet.ProtustrankaFormatedOIB>
  <DomainObject.Predmet.ProtustrankaFormatedWithAdress>
    <izvorni_sadrzaj> Jedriličarski klub MANDETA MINI MARIS, Hercegovačka 8, 10000 Zagreb</izvorni_sadrzaj>
    <derivirana_varijabla naziv="DomainObject.Predmet.ProtustrankaFormatedWithAdress_1"> Jedriličarski klub MANDETA MINI MARIS, Hercegovačka 8, 10000 Zagreb</derivirana_varijabla>
  </DomainObject.Predmet.ProtustrankaFormatedWithAdress>
  <DomainObject.Predmet.ProtustrankaFormatedWithAdressOIB>
    <izvorni_sadrzaj> Jedriličarski klub MANDETA MINI MARIS, OIB 64228630163, Hercegovačka 8, 10000 Zagreb</izvorni_sadrzaj>
    <derivirana_varijabla naziv="DomainObject.Predmet.ProtustrankaFormatedWithAdressOIB_1"> Jedriličarski klub MANDETA MINI MARIS, OIB 64228630163, Hercegovačka 8, 10000 Zagreb</derivirana_varijabla>
  </DomainObject.Predmet.ProtustrankaFormatedWithAdressOIB>
  <DomainObject.Predmet.ProtustrankaWithAdress>
    <izvorni_sadrzaj>Jedriličarski klub MANDETA MINI MARIS Hercegovačka 8, 10000 Zagreb</izvorni_sadrzaj>
    <derivirana_varijabla naziv="DomainObject.Predmet.ProtustrankaWithAdress_1">Jedriličarski klub MANDETA MINI MARIS Hercegovačka 8, 10000 Zagreb</derivirana_varijabla>
  </DomainObject.Predmet.ProtustrankaWithAdress>
  <DomainObject.Predmet.ProtustrankaWithAdressOIB>
    <izvorni_sadrzaj>Jedriličarski klub MANDETA MINI MARIS, OIB 64228630163, Hercegovačka 8, 10000 Zagreb</izvorni_sadrzaj>
    <derivirana_varijabla naziv="DomainObject.Predmet.ProtustrankaWithAdressOIB_1">Jedriličarski klub MANDETA MINI MARIS, OIB 64228630163, Hercegovačka 8, 10000 Zagreb</derivirana_varijabla>
  </DomainObject.Predmet.ProtustrankaWithAdressOIB>
  <DomainObject.Predmet.ProtustrankaNazivFormated>
    <izvorni_sadrzaj>Jedriličarski klub MANDETA MINI MARIS</izvorni_sadrzaj>
    <derivirana_varijabla naziv="DomainObject.Predmet.ProtustrankaNazivFormated_1">Jedriličarski klub MANDETA MINI MARIS</derivirana_varijabla>
  </DomainObject.Predmet.ProtustrankaNazivFormated>
  <DomainObject.Predmet.ProtustrankaNazivFormatedOIB>
    <izvorni_sadrzaj>Jedriličarski klub MANDETA MINI MARIS, OIB 64228630163</izvorni_sadrzaj>
    <derivirana_varijabla naziv="DomainObject.Predmet.ProtustrankaNazivFormatedOIB_1">Jedriličarski klub MANDETA MINI MARIS, OIB 64228630163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Jedriličarski klub MANDETA MINI MARIS</item>
    </izvorni_sadrzaj>
    <derivirana_varijabla naziv="DomainObject.Predmet.ProtuStrankaListFormated_1">
      <item>Jedriličarski klub MANDETA MINI MARIS</item>
    </derivirana_varijabla>
  </DomainObject.Predmet.ProtuStrankaListFormated>
  <DomainObject.Predmet.ProtuStrankaListFormatedOIB>
    <izvorni_sadrzaj>
      <item>Jedriličarski klub MANDETA MINI MARIS, OIB 64228630163</item>
    </izvorni_sadrzaj>
    <derivirana_varijabla naziv="DomainObject.Predmet.ProtuStrankaListFormatedOIB_1">
      <item>Jedriličarski klub MANDETA MINI MARIS, OIB 64228630163</item>
    </derivirana_varijabla>
  </DomainObject.Predmet.ProtuStrankaListFormatedOIB>
  <DomainObject.Predmet.ProtuStrankaListFormatedWithAdress>
    <izvorni_sadrzaj>
      <item>Jedriličarski klub MANDETA MINI MARIS, Hercegovačka 8, 10000 Zagreb</item>
    </izvorni_sadrzaj>
    <derivirana_varijabla naziv="DomainObject.Predmet.ProtuStrankaListFormatedWithAdress_1">
      <item>Jedriličarski klub MANDETA MINI MARIS, Hercegovačka 8, 10000 Zagreb</item>
    </derivirana_varijabla>
  </DomainObject.Predmet.ProtuStrankaListFormatedWithAdress>
  <DomainObject.Predmet.ProtuStrankaListFormatedWithAdressOIB>
    <izvorni_sadrzaj>
      <item>Jedriličarski klub MANDETA MINI MARIS, OIB 64228630163, Hercegovačka 8, 10000 Zagreb</item>
    </izvorni_sadrzaj>
    <derivirana_varijabla naziv="DomainObject.Predmet.ProtuStrankaListFormatedWithAdressOIB_1">
      <item>Jedriličarski klub MANDETA MINI MARIS, OIB 64228630163, Hercegovačka 8, 10000 Zagreb</item>
    </derivirana_varijabla>
  </DomainObject.Predmet.ProtuStrankaListFormatedWithAdressOIB>
  <DomainObject.Predmet.ProtuStrankaListNazivFormated>
    <izvorni_sadrzaj>
      <item>Jedriličarski klub MANDETA MINI MARIS</item>
    </izvorni_sadrzaj>
    <derivirana_varijabla naziv="DomainObject.Predmet.ProtuStrankaListNazivFormated_1">
      <item>Jedriličarski klub MANDETA MINI MARIS</item>
    </derivirana_varijabla>
  </DomainObject.Predmet.ProtuStrankaListNazivFormated>
  <DomainObject.Predmet.ProtuStrankaListNazivFormatedOIB>
    <izvorni_sadrzaj>
      <item>Jedriličarski klub MANDETA MINI MARIS, OIB 64228630163</item>
    </izvorni_sadrzaj>
    <derivirana_varijabla naziv="DomainObject.Predmet.ProtuStrankaListNazivFormatedOIB_1">
      <item>Jedriličarski klub MANDETA MINI MARIS, OIB 64228630163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Jedriličarski klub MANDETA MINI MARIS</izvorni_sadrzaj>
    <derivirana_varijabla naziv="DomainObject.Predmet.ProtustrankaIDrugi_1">Jedriličarski klub MANDETA MINI MARIS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Jedriličarski klub MANDETA MINI MARIS, OIB 64228630163, Hercegovačka 8, 10000 Zagreb</izvorni_sadrzaj>
    <derivirana_varijabla naziv="DomainObject.Predmet.ProtustrankaIDrugiAdressOIB_1">Jedriličarski klub MANDETA MINI MARIS, OIB 64228630163, Hercegovačka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MANDETA MINI MARIS</item>
      <item>FINA Regionalni centar Zagreb</item>
    </izvorni_sadrzaj>
    <derivirana_varijabla naziv="DomainObject.Predmet.SudioniciListNaziv_1">
      <item>Jedriličarski klub MANDETA MINI MARIS</item>
      <item>FINA Regionalni centar Zagreb</item>
    </derivirana_varijabla>
  </DomainObject.Predmet.SudioniciListNaziv>
  <DomainObject.Predmet.SudioniciListAdressOIB>
    <izvorni_sadrzaj>
      <item>Jedriličarski klub MANDETA MINI MARIS, OIB 64228630163, Hercegovačka 8,10000 Zagreb</item>
      <item>FINA Regionalni centar Zagreb, OIB 85821130368, Trg svibanjskih žrtava 1995. 1,10000 Zagreb</item>
    </izvorni_sadrzaj>
    <derivirana_varijabla naziv="DomainObject.Predmet.SudioniciListAdressOIB_1">
      <item>Jedriličarski klub MANDETA MINI MARIS, OIB 64228630163, Hercegovačka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64228630163</item>
      <item>, OIB 85821130368</item>
    </izvorni_sadrzaj>
    <derivirana_varijabla naziv="DomainObject.Predmet.SudioniciListNazivOIB_1">
      <item>, OIB 64228630163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364</properties:Words>
  <properties:Characters>1995</properties:Characters>
  <properties:Lines>59</properties:Lines>
  <properties:Paragraphs>18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2016-06-27T07:24:00Z</cp:lastPrinted>
  <dcterms:modified xmlns:xsi="http://www.w3.org/2001/XMLSchema-instance" xsi:type="dcterms:W3CDTF">2016-06-27T07:43:00Z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